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e0cd" w14:paraId="f60e0cd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24</w:t>
      </w:r>
      <w:r w:rsidR="00F11919">
        <w:t>7</w:t>
      </w:r>
      <w:r w:rsidR="00C57297">
        <w:t>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F11919">
        <w:t xml:space="preserve">Streljački klub "Sokol" </w:t>
      </w:r>
      <w:proofErr w:type="spellStart"/>
      <w:r w:rsidR="00F11919">
        <w:t>Mraclin</w:t>
      </w:r>
      <w:proofErr w:type="spellEnd"/>
      <w:r w:rsidR="00F11919">
        <w:t xml:space="preserve">, Braće Radića 2, </w:t>
      </w:r>
      <w:proofErr w:type="spellStart"/>
      <w:r w:rsidR="00F11919">
        <w:t>Mraclin</w:t>
      </w:r>
      <w:proofErr w:type="spellEnd"/>
      <w:r w:rsidR="00F11919">
        <w:t>, OIB 80452341125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E63356">
        <w:t>19. prosinca</w:t>
      </w:r>
      <w:r w:rsidR="00832F73">
        <w:t xml:space="preserve"> 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F11919">
        <w:t xml:space="preserve">Streljački klub "Sokol" </w:t>
      </w:r>
      <w:proofErr w:type="spellStart"/>
      <w:r w:rsidR="00F11919">
        <w:t>Mraclin</w:t>
      </w:r>
      <w:proofErr w:type="spellEnd"/>
      <w:r w:rsidR="00F11919">
        <w:t xml:space="preserve">, Braće Radića 2, </w:t>
      </w:r>
      <w:proofErr w:type="spellStart"/>
      <w:r w:rsidR="00F11919">
        <w:t>Mraclin</w:t>
      </w:r>
      <w:proofErr w:type="spellEnd"/>
      <w:r w:rsidR="00F11919">
        <w:t>, OIB 80452341125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A6124B">
        <w:t xml:space="preserve">Ivan </w:t>
      </w:r>
      <w:proofErr w:type="spellStart"/>
      <w:r w:rsidR="00A6124B">
        <w:t>Gjurašić</w:t>
      </w:r>
      <w:proofErr w:type="spellEnd"/>
      <w:r w:rsidR="00A6124B">
        <w:t xml:space="preserve"> iz Zagreba,  Petrinjska 28, OIB 66025260916.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F11919">
        <w:t xml:space="preserve">Streljački klub "Sokol" </w:t>
      </w:r>
      <w:proofErr w:type="spellStart"/>
      <w:r w:rsidR="00F11919">
        <w:t>Mraclin</w:t>
      </w:r>
      <w:proofErr w:type="spellEnd"/>
      <w:r w:rsidR="00F11919">
        <w:t xml:space="preserve">, Braće Radića 2, </w:t>
      </w:r>
      <w:proofErr w:type="spellStart"/>
      <w:r w:rsidR="00F11919">
        <w:t>Mraclin</w:t>
      </w:r>
      <w:proofErr w:type="spellEnd"/>
      <w:r w:rsidR="00F11919">
        <w:t>, OIB 80452341125</w:t>
      </w:r>
      <w:r w:rsidR="00121279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F11919">
        <w:t>20</w:t>
      </w:r>
      <w:r w:rsidR="00E63356">
        <w:t xml:space="preserve">. lipnja 2016. zahtjev za provedbu skraćenog stečajnog postupka nad dužnikom </w:t>
      </w:r>
      <w:r w:rsidR="00F11919">
        <w:t xml:space="preserve">Streljački klub "Sokol" </w:t>
      </w:r>
      <w:proofErr w:type="spellStart"/>
      <w:r w:rsidR="00F11919">
        <w:t>Mraclin</w:t>
      </w:r>
      <w:proofErr w:type="spellEnd"/>
      <w:r w:rsidR="00F11919">
        <w:t xml:space="preserve">, Braće Radića 2, </w:t>
      </w:r>
      <w:proofErr w:type="spellStart"/>
      <w:r w:rsidR="00F11919">
        <w:t>Mraclin</w:t>
      </w:r>
      <w:proofErr w:type="spellEnd"/>
      <w:r w:rsidR="00F11919">
        <w:t>, OIB 80452341125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04C5F">
        <w:t>28.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24</w:t>
      </w:r>
      <w:r w:rsidR="00F11919">
        <w:t>7</w:t>
      </w:r>
      <w:r w:rsidR="00C57297">
        <w:t>9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</w:t>
      </w:r>
      <w:r>
        <w:lastRenderedPageBreak/>
        <w:t xml:space="preserve">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04C5F">
        <w:t>19.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sectPr w:rsidSect="00595F9B" w:rsidR="002C7D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765" w:rsidP="00C02BFE" w:rsidR="00305765">
      <w:r>
        <w:separator/>
      </w:r>
    </w:p>
  </w:endnote>
  <w:endnote w:id="0" w:type="continuationSeparator">
    <w:p w:rsidRDefault="00305765" w:rsidP="00C02BFE" w:rsidR="0030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765" w:rsidP="00C02BFE" w:rsidR="00305765">
      <w:r>
        <w:separator/>
      </w:r>
    </w:p>
  </w:footnote>
  <w:footnote w:id="0" w:type="continuationSeparator">
    <w:p w:rsidRDefault="00305765" w:rsidP="00C02BFE" w:rsidR="00305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24</w:t>
    </w:r>
    <w:r w:rsidR="00F11919">
      <w:t>7</w:t>
    </w:r>
    <w:r w:rsidR="00C57297">
      <w:t>9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919" w:rsidR="00F119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869D0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05765"/>
    <w:rsid w:val="00344A23"/>
    <w:rsid w:val="00351AA2"/>
    <w:rsid w:val="003902DD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B4396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843B5"/>
    <w:rsid w:val="007D0B3D"/>
    <w:rsid w:val="007F503E"/>
    <w:rsid w:val="00804C5F"/>
    <w:rsid w:val="00827C72"/>
    <w:rsid w:val="00832F73"/>
    <w:rsid w:val="008415D2"/>
    <w:rsid w:val="008C1F00"/>
    <w:rsid w:val="008E3F42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6124B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376BC"/>
    <w:rsid w:val="00C57297"/>
    <w:rsid w:val="00C62BDE"/>
    <w:rsid w:val="00CC340C"/>
    <w:rsid w:val="00CF1046"/>
    <w:rsid w:val="00CF2B6E"/>
    <w:rsid w:val="00D5233E"/>
    <w:rsid w:val="00D676D9"/>
    <w:rsid w:val="00D82629"/>
    <w:rsid w:val="00D86BDC"/>
    <w:rsid w:val="00DA7B70"/>
    <w:rsid w:val="00DC12DF"/>
    <w:rsid w:val="00DC1DED"/>
    <w:rsid w:val="00E50563"/>
    <w:rsid w:val="00E63356"/>
    <w:rsid w:val="00EA34A8"/>
    <w:rsid w:val="00EA758F"/>
    <w:rsid w:val="00EB1C28"/>
    <w:rsid w:val="00EB359B"/>
    <w:rsid w:val="00EB6665"/>
    <w:rsid w:val="00EE3A0F"/>
    <w:rsid w:val="00F009C9"/>
    <w:rsid w:val="00F04000"/>
    <w:rsid w:val="00F11919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16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St-2479/2016</izvorni_sadrzaj>
    <derivirana_varijabla naziv="DomainObject.Predmet.OznakaBroj_1">St-2479/2016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klub ''Sokol'' Mraclin</izvorni_sadrzaj>
    <derivirana_varijabla naziv="DomainObject.Predmet.ProtustrankaFormated_1">  Streljački klub ''Sokol'' Mraclin</derivirana_varijabla>
  </DomainObject.Predmet.ProtustrankaFormated>
  <DomainObject.Predmet.ProtustrankaFormatedOIB>
    <izvorni_sadrzaj>  Streljački klub ''Sokol'' Mraclin, OIB 80452341125</izvorni_sadrzaj>
    <derivirana_varijabla naziv="DomainObject.Predmet.ProtustrankaFormatedOIB_1">  Streljački klub ''Sokol'' Mraclin, OIB 80452341125</derivirana_varijabla>
  </DomainObject.Predmet.ProtustrankaFormatedOIB>
  <DomainObject.Predmet.ProtustrankaFormatedWithAdress>
    <izvorni_sadrzaj> Streljački klub ''Sokol'' Mraclin, Braće Radića 2, 10410 Mraclin</izvorni_sadrzaj>
    <derivirana_varijabla naziv="DomainObject.Predmet.ProtustrankaFormatedWithAdress_1"> Streljački klub ''Sokol'' Mraclin, Braće Radića 2, 10410 Mraclin</derivirana_varijabla>
  </DomainObject.Predmet.ProtustrankaFormatedWithAdress>
  <DomainObject.Predmet.ProtustrankaFormatedWithAdressOIB>
    <izvorni_sadrzaj> Streljački klub ''Sokol'' Mraclin, OIB 80452341125, Braće Radića 2, 10410 Mraclin</izvorni_sadrzaj>
    <derivirana_varijabla naziv="DomainObject.Predmet.ProtustrankaFormatedWithAdressOIB_1"> Streljački klub ''Sokol'' Mraclin, OIB 80452341125, Braće Radića 2, 10410 Mraclin</derivirana_varijabla>
  </DomainObject.Predmet.ProtustrankaFormatedWithAdressOIB>
  <DomainObject.Predmet.ProtustrankaWithAdress>
    <izvorni_sadrzaj>Streljački klub ''Sokol'' Mraclin Braće Radića 2, 10410 Mraclin</izvorni_sadrzaj>
    <derivirana_varijabla naziv="DomainObject.Predmet.ProtustrankaWithAdress_1">Streljački klub ''Sokol'' Mraclin Braće Radića 2, 10410 Mraclin</derivirana_varijabla>
  </DomainObject.Predmet.ProtustrankaWithAdress>
  <DomainObject.Predmet.ProtustrankaWithAdressOIB>
    <izvorni_sadrzaj>Streljački klub ''Sokol'' Mraclin, OIB 80452341125, Braće Radića 2, 10410 Mraclin</izvorni_sadrzaj>
    <derivirana_varijabla naziv="DomainObject.Predmet.ProtustrankaWithAdressOIB_1">Streljački klub ''Sokol'' Mraclin, OIB 80452341125, Braće Radića 2, 10410 Mraclin</derivirana_varijabla>
  </DomainObject.Predmet.ProtustrankaWithAdressOIB>
  <DomainObject.Predmet.ProtustrankaNazivFormated>
    <izvorni_sadrzaj>Streljački klub ''Sokol'' Mraclin</izvorni_sadrzaj>
    <derivirana_varijabla naziv="DomainObject.Predmet.ProtustrankaNazivFormated_1">Streljački klub ''Sokol'' Mraclin</derivirana_varijabla>
  </DomainObject.Predmet.ProtustrankaNazivFormated>
  <DomainObject.Predmet.ProtustrankaNazivFormatedOIB>
    <izvorni_sadrzaj>Streljački klub ''Sokol'' Mraclin, OIB 80452341125</izvorni_sadrzaj>
    <derivirana_varijabla naziv="DomainObject.Predmet.ProtustrankaNazivFormatedOIB_1">Streljački klub ''Sokol'' Mraclin, OIB 80452341125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Streljački klub ''Sokol'' Mraclin</item>
    </izvorni_sadrzaj>
    <derivirana_varijabla naziv="DomainObject.Predmet.ProtuStrankaListFormated_1">
      <item>Streljački klub ''Sokol'' Mraclin</item>
    </derivirana_varijabla>
  </DomainObject.Predmet.ProtuStrankaListFormated>
  <DomainObject.Predmet.ProtuStrankaListFormatedOIB>
    <izvorni_sadrzaj>
      <item>Streljački klub ''Sokol'' Mraclin, OIB 80452341125</item>
    </izvorni_sadrzaj>
    <derivirana_varijabla naziv="DomainObject.Predmet.ProtuStrankaListFormatedOIB_1">
      <item>Streljački klub ''Sokol'' Mraclin, OIB 80452341125</item>
    </derivirana_varijabla>
  </DomainObject.Predmet.ProtuStrankaListFormatedOIB>
  <DomainObject.Predmet.ProtuStrankaListFormatedWithAdress>
    <izvorni_sadrzaj>
      <item>Streljački klub ''Sokol'' Mraclin, Braće Radića 2, 10410 Mraclin</item>
    </izvorni_sadrzaj>
    <derivirana_varijabla naziv="DomainObject.Predmet.ProtuStrankaListFormatedWithAdress_1">
      <item>Streljački klub ''Sokol'' Mraclin, Braće Radića 2, 10410 Mraclin</item>
    </derivirana_varijabla>
  </DomainObject.Predmet.ProtuStrankaListFormatedWithAdress>
  <DomainObject.Predmet.ProtuStrankaListFormatedWithAdressOIB>
    <izvorni_sadrzaj>
      <item>Streljački klub ''Sokol'' Mraclin, OIB 80452341125, Braće Radića 2, 10410 Mraclin</item>
    </izvorni_sadrzaj>
    <derivirana_varijabla naziv="DomainObject.Predmet.ProtuStrankaListFormatedWithAdressOIB_1">
      <item>Streljački klub ''Sokol'' Mraclin, OIB 80452341125, Braće Radića 2, 10410 Mraclin</item>
    </derivirana_varijabla>
  </DomainObject.Predmet.ProtuStrankaListFormatedWithAdressOIB>
  <DomainObject.Predmet.ProtuStrankaListNazivFormated>
    <izvorni_sadrzaj>
      <item>Streljački klub ''Sokol'' Mraclin</item>
    </izvorni_sadrzaj>
    <derivirana_varijabla naziv="DomainObject.Predmet.ProtuStrankaListNazivFormated_1">
      <item>Streljački klub ''Sokol'' Mraclin</item>
    </derivirana_varijabla>
  </DomainObject.Predmet.ProtuStrankaListNazivFormated>
  <DomainObject.Predmet.ProtuStrankaListNazivFormatedOIB>
    <izvorni_sadrzaj>
      <item>Streljački klub ''Sokol'' Mraclin, OIB 80452341125</item>
    </izvorni_sadrzaj>
    <derivirana_varijabla naziv="DomainObject.Predmet.ProtuStrankaListNazivFormatedOIB_1">
      <item>Streljački klub ''Sokol'' Mraclin, OIB 80452341125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Streljački klub ''Sokol'' Mraclin</izvorni_sadrzaj>
    <derivirana_varijabla naziv="DomainObject.Predmet.ProtustrankaIDrugi_1">Streljački klub ''Sokol'' Mraclin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Streljački klub ''Sokol'' Mraclin, OIB 80452341125, Braće Radića 2, 10410 Mraclin</izvorni_sadrzaj>
    <derivirana_varijabla naziv="DomainObject.Predmet.ProtustrankaIDrugiAdressOIB_1">Streljački klub ''Sokol'' Mraclin, OIB 80452341125, Braće Radića 2,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klub ''Sokol'' Mraclin</item>
      <item>FINA Regionalni centar Zagreb</item>
    </izvorni_sadrzaj>
    <derivirana_varijabla naziv="DomainObject.Predmet.SudioniciListNaziv_1">
      <item>Streljački klub ''Sokol'' Mraclin</item>
      <item>FINA Regionalni centar Zagreb</item>
    </derivirana_varijabla>
  </DomainObject.Predmet.SudioniciListNaziv>
  <DomainObject.Predmet.SudioniciListAdressOIB>
    <izvorni_sadrzaj>
      <item>Streljački klub ''Sokol'' Mraclin, OIB 80452341125, Braće Radića 2,10410 Mraclin</item>
      <item>FINA Regionalni centar Zagreb, OIB 85821130368, Trg svibanjskih žrtava 1995. br. 1,10000 Zagreb</item>
    </izvorni_sadrzaj>
    <derivirana_varijabla naziv="DomainObject.Predmet.SudioniciListAdressOIB_1">
      <item>Streljački klub ''Sokol'' Mraclin, OIB 80452341125, Braće Radića 2,10410 Mraclin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80452341125</item>
      <item>, OIB 85821130368</item>
    </izvorni_sadrzaj>
    <derivirana_varijabla naziv="DomainObject.Predmet.SudioniciListNazivOIB_1">
      <item>, OIB 80452341125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49D66-7AAB-44D7-B4FE-1FC12C168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2253</properties:Characters>
  <properties:Lines>75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2016-12-19T06:56:00Z</dcterms:created>
  <dc:creator>Darija Miličević</dc:creator>
  <cp:lastModifiedBy>Darija Miličević</cp:lastModifiedBy>
  <cp:lastPrinted>2016-12-19T08:41:00Z</cp:lastPrinted>
  <dcterms:modified xmlns:xsi="http://www.w3.org/2001/XMLSchema-instance" xsi:type="dcterms:W3CDTF">2016-12-19T08:42:00Z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