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77f2" w14:paraId="16f77f2" w:rsidRDefault="004D38F4" w:rsidP="004D38F4" w:rsidR="004D38F4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8F4" w:rsidP="004D38F4" w:rsidR="004D38F4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4D38F4" w:rsidP="004D38F4" w:rsidR="004D38F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4D38F4" w:rsidP="004D38F4" w:rsidR="004D38F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4D38F4" w:rsidP="004D38F4" w:rsidR="004D38F4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St-288/2017-12</w:t>
      </w:r>
    </w:p>
    <w:p w:rsidRDefault="004D38F4" w:rsidP="004D38F4" w:rsidR="004D38F4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4D38F4" w:rsidP="004D38F4" w:rsidR="004D38F4">
      <w:pPr>
        <w:jc w:val="center"/>
      </w:pPr>
      <w:r>
        <w:t>REPUBLIKA HRVATSKA</w:t>
      </w:r>
    </w:p>
    <w:p w:rsidRDefault="004D38F4" w:rsidP="004D38F4" w:rsidR="004D38F4">
      <w:pPr>
        <w:jc w:val="both"/>
      </w:pPr>
    </w:p>
    <w:p w:rsidRDefault="004D38F4" w:rsidP="004D38F4" w:rsidR="004D38F4">
      <w:pPr>
        <w:jc w:val="center"/>
      </w:pPr>
      <w:r>
        <w:t>R J E Š E NJ E</w:t>
      </w:r>
    </w:p>
    <w:p w:rsidRDefault="004D38F4" w:rsidP="004D38F4" w:rsidR="004D38F4">
      <w:pPr>
        <w:jc w:val="both"/>
      </w:pPr>
    </w:p>
    <w:p w:rsidRDefault="004D38F4" w:rsidP="004D38F4" w:rsidR="004D38F4">
      <w:pPr>
        <w:jc w:val="both"/>
      </w:pPr>
      <w:r>
        <w:tab/>
        <w:t xml:space="preserve">Trgovački sud u Varaždinu, po sucu toga suda po sucu toga suda Mariji Levanić-Škerbić, u prethodnom stečajnom postupku nad dužnikom BEMBO j.d.o.o. </w:t>
      </w:r>
      <w:proofErr w:type="spellStart"/>
      <w:r>
        <w:t>Prekno</w:t>
      </w:r>
      <w:proofErr w:type="spellEnd"/>
      <w:r>
        <w:t xml:space="preserve">, </w:t>
      </w:r>
      <w:proofErr w:type="spellStart"/>
      <w:r>
        <w:t>Prekno</w:t>
      </w:r>
      <w:proofErr w:type="spellEnd"/>
      <w:r>
        <w:t xml:space="preserve"> 13 (Općina </w:t>
      </w:r>
      <w:proofErr w:type="spellStart"/>
      <w:r>
        <w:t>Vidovec</w:t>
      </w:r>
      <w:proofErr w:type="spellEnd"/>
      <w:r>
        <w:t>), radi otvaranja stečajnog postupka, 3. rujna 2018.,</w:t>
      </w:r>
    </w:p>
    <w:p w:rsidRDefault="004D38F4" w:rsidP="004D38F4" w:rsidR="004D38F4">
      <w:pPr>
        <w:jc w:val="both"/>
      </w:pPr>
    </w:p>
    <w:p w:rsidRDefault="004D38F4" w:rsidP="004D38F4" w:rsidR="004D38F4">
      <w:pPr>
        <w:jc w:val="center"/>
      </w:pPr>
      <w:r>
        <w:t>r i j e š i o   j e</w:t>
      </w:r>
    </w:p>
    <w:p w:rsidRDefault="004D38F4" w:rsidP="004D38F4" w:rsidR="004D38F4">
      <w:pPr>
        <w:jc w:val="both"/>
      </w:pPr>
      <w:r>
        <w:tab/>
      </w:r>
      <w:r>
        <w:tab/>
      </w:r>
      <w:r>
        <w:tab/>
      </w:r>
    </w:p>
    <w:p w:rsidRDefault="004D38F4" w:rsidP="004D38F4" w:rsidR="004D38F4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BEMBO j.d.o.o. </w:t>
      </w:r>
      <w:proofErr w:type="spellStart"/>
      <w:r>
        <w:t>Prekno</w:t>
      </w:r>
      <w:proofErr w:type="spellEnd"/>
      <w:r>
        <w:t xml:space="preserve">, </w:t>
      </w:r>
      <w:proofErr w:type="spellStart"/>
      <w:r>
        <w:t>Prekno</w:t>
      </w:r>
      <w:proofErr w:type="spellEnd"/>
      <w:r>
        <w:t xml:space="preserve"> 13 (Općina </w:t>
      </w:r>
      <w:proofErr w:type="spellStart"/>
      <w:r>
        <w:t>Vidovec</w:t>
      </w:r>
      <w:proofErr w:type="spellEnd"/>
      <w:r>
        <w:t>), unatoč utvrđenoj činjenici nedostatnosti stečajne mase, da u roku od 15 dana od dana objave oglasa na mrežnoj stranici e-Oglasna ploča suda na žiro-račun ovog suda otvoren kod Hrvatske poštanske banke broj: HR6223900011300002746, poziv na broj odobrenja: 22028817, iznos od 11.300,00 kn na ime predujmljivanja troškova prethodnog i otvorenog stečajnog postupka.</w:t>
      </w:r>
    </w:p>
    <w:p w:rsidRDefault="004D38F4" w:rsidP="004D38F4" w:rsidR="004D38F4">
      <w:pPr>
        <w:ind w:hanging="705" w:left="1413"/>
        <w:jc w:val="both"/>
      </w:pPr>
    </w:p>
    <w:p w:rsidRDefault="004D38F4" w:rsidP="004D38F4" w:rsidR="004D38F4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4D38F4" w:rsidP="004D38F4" w:rsidR="004D38F4">
      <w:pPr>
        <w:ind w:hanging="705" w:left="1413"/>
        <w:jc w:val="both"/>
      </w:pPr>
    </w:p>
    <w:p w:rsidRDefault="004D38F4" w:rsidP="004D38F4" w:rsidR="004D38F4">
      <w:pPr>
        <w:jc w:val="center"/>
      </w:pPr>
      <w:r>
        <w:t>Obrazloženje</w:t>
      </w:r>
    </w:p>
    <w:p w:rsidRDefault="004D38F4" w:rsidP="004D38F4" w:rsidR="004D38F4">
      <w:pPr>
        <w:jc w:val="center"/>
        <w:rPr>
          <w:b/>
        </w:rPr>
      </w:pPr>
    </w:p>
    <w:p w:rsidRDefault="004D38F4" w:rsidP="004D38F4" w:rsidR="004D38F4">
      <w:pPr>
        <w:ind w:firstLine="708"/>
        <w:jc w:val="both"/>
      </w:pPr>
      <w:r>
        <w:t xml:space="preserve">Na temelju </w:t>
      </w:r>
      <w:proofErr w:type="spellStart"/>
      <w:r>
        <w:t>prokaznog</w:t>
      </w:r>
      <w:proofErr w:type="spellEnd"/>
      <w:r>
        <w:t xml:space="preserve"> popisa imovine (list 20-28), te saslušanja direktora dužnika na ročištu 29. kolovoza 2018. (list 28-19 spisa) utvrđeno je da dužnik nema imovine za namirenje troškova postupka. </w:t>
      </w:r>
    </w:p>
    <w:p w:rsidRDefault="004D38F4" w:rsidP="004D38F4" w:rsidR="004D38F4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4D38F4" w:rsidP="004D38F4" w:rsidR="004D38F4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4D38F4" w:rsidP="004D38F4" w:rsidR="004D38F4">
      <w:pPr>
        <w:jc w:val="both"/>
      </w:pPr>
      <w:r>
        <w:tab/>
        <w:t xml:space="preserve">Određeni iznos predujma sastoji se od troškova izrade štambilja, koji iznosi oko 300,00 kn, troškovi otvaranja novog računa stečajnog dužnika i zatvaranja starog računa, </w:t>
      </w:r>
      <w:r>
        <w:lastRenderedPageBreak/>
        <w:t>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4D38F4" w:rsidP="004D38F4" w:rsidR="004D38F4">
      <w:pPr>
        <w:jc w:val="both"/>
      </w:pPr>
      <w:r>
        <w:tab/>
        <w:t>Temeljem svega navedenoga, riješeno je kao u izreci.</w:t>
      </w:r>
    </w:p>
    <w:p w:rsidRDefault="004D38F4" w:rsidP="004D38F4" w:rsidR="004D38F4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4D38F4" w:rsidP="004D38F4" w:rsidR="004D38F4">
      <w:pPr>
        <w:jc w:val="both"/>
        <w:rPr>
          <w:b/>
        </w:rPr>
      </w:pPr>
    </w:p>
    <w:p w:rsidRDefault="004D38F4" w:rsidP="004D38F4" w:rsidR="004D38F4">
      <w:pPr>
        <w:ind w:firstLine="708" w:left="2124"/>
        <w:jc w:val="both"/>
      </w:pPr>
      <w:r>
        <w:t xml:space="preserve">         U Varaždinu 3. rujna 2018. </w:t>
      </w:r>
    </w:p>
    <w:p w:rsidRDefault="004D38F4" w:rsidP="004D38F4" w:rsidR="004D38F4">
      <w:pPr>
        <w:jc w:val="both"/>
      </w:pPr>
    </w:p>
    <w:p w:rsidRDefault="004D38F4" w:rsidP="004D38F4" w:rsidR="004D38F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D38F4" w:rsidP="004D38F4" w:rsidR="004D38F4">
      <w:pPr>
        <w:ind w:firstLine="708" w:left="4956"/>
        <w:jc w:val="both"/>
      </w:pPr>
      <w:r>
        <w:t xml:space="preserve">             Sudac:</w:t>
      </w:r>
    </w:p>
    <w:p w:rsidRDefault="004D38F4" w:rsidP="004D38F4" w:rsidR="004D38F4">
      <w:pPr>
        <w:ind w:firstLine="708" w:left="4956"/>
        <w:jc w:val="both"/>
      </w:pPr>
    </w:p>
    <w:p w:rsidRDefault="004D38F4" w:rsidP="004D38F4" w:rsidR="004D38F4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Levanić-Škerbić,v. r. </w:t>
      </w:r>
    </w:p>
    <w:p w:rsidRDefault="004D38F4" w:rsidP="004D38F4" w:rsidR="004D38F4">
      <w:pPr>
        <w:jc w:val="both"/>
      </w:pPr>
    </w:p>
    <w:p w:rsidRDefault="004D38F4" w:rsidP="004D38F4" w:rsidR="004D38F4">
      <w:pPr>
        <w:jc w:val="both"/>
      </w:pPr>
    </w:p>
    <w:p w:rsidRDefault="004D38F4" w:rsidP="004D38F4" w:rsidR="004D38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D38F4" w:rsidP="004D38F4" w:rsidR="004D38F4">
      <w:pPr>
        <w:jc w:val="both"/>
        <w:rPr>
          <w:b/>
          <w:u w:val="single"/>
        </w:rPr>
      </w:pPr>
    </w:p>
    <w:p w:rsidRDefault="004D38F4" w:rsidP="004D38F4" w:rsidR="004D38F4">
      <w:pPr>
        <w:jc w:val="both"/>
      </w:pPr>
    </w:p>
    <w:p w:rsidRDefault="004D38F4" w:rsidP="004D38F4" w:rsidR="004D38F4">
      <w:pPr>
        <w:jc w:val="both"/>
      </w:pPr>
      <w:r>
        <w:t>Pouka o pravnom lijeku:</w:t>
      </w:r>
    </w:p>
    <w:p w:rsidRDefault="004D38F4" w:rsidP="004D38F4" w:rsidR="004D38F4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4D38F4" w:rsidP="004D38F4" w:rsidR="004D38F4">
      <w:pPr>
        <w:jc w:val="both"/>
      </w:pPr>
    </w:p>
    <w:p w:rsidRDefault="004D38F4" w:rsidP="004D38F4" w:rsidR="004D38F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4D38F4" w:rsidP="004D38F4" w:rsidR="004D38F4">
      <w:pPr>
        <w:jc w:val="both"/>
      </w:pPr>
      <w:r>
        <w:t>DNA :   e- oglasna ploča suda.</w:t>
      </w:r>
    </w:p>
    <w:p w:rsidRDefault="004D38F4" w:rsidP="004D38F4" w:rsidR="004D38F4">
      <w:pPr>
        <w:jc w:val="both"/>
      </w:pPr>
      <w:r>
        <w:t xml:space="preserve">            </w:t>
      </w:r>
    </w:p>
    <w:p w:rsidRDefault="004D38F4" w:rsidP="004D38F4" w:rsidR="004D38F4">
      <w:pPr>
        <w:jc w:val="both"/>
        <w:rPr>
          <w:b/>
          <w:u w:val="single"/>
        </w:rPr>
      </w:pPr>
    </w:p>
    <w:p w:rsidRDefault="004D38F4" w:rsidP="004D38F4" w:rsidR="004D38F4">
      <w:pPr>
        <w:jc w:val="both"/>
        <w:rPr>
          <w:b/>
          <w:u w:val="single"/>
        </w:rPr>
      </w:pPr>
    </w:p>
    <w:p w:rsidRDefault="004D38F4" w:rsidP="004D38F4" w:rsidR="004D38F4">
      <w:pPr>
        <w:jc w:val="both"/>
      </w:pPr>
      <w:r>
        <w:tab/>
      </w:r>
    </w:p>
    <w:p w:rsidRDefault="004D38F4" w:rsidP="004D38F4" w:rsidR="004D38F4">
      <w:pPr>
        <w:jc w:val="both"/>
      </w:pPr>
    </w:p>
    <w:p w:rsidRDefault="00AE649C" w:rsidP="004D38F4" w:rsidR="00AE649C" w:rsidRPr="004D38F4"/>
    <w:sectPr w:rsidSect="0032366B" w:rsidR="00AE649C" w:rsidRPr="004D38F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8F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38F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38F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948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St-288/2017-12</izvorni_sadrzaj>
    <derivirana_varijabla naziv="DomainObject.Oznaka_1">St-288/2017-12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stečajnog postupka</izvorni_sadrzaj>
    <derivirana_varijabla naziv="DomainObject.Predmet.Opis_1">Zahtjev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BEMBO jednostavno društvo s ograničenom odgovornošću za proizvodnju, trgovinu, usluge i prijevoz</izvorni_sadrzaj>
    <derivirana_varijabla naziv="DomainObject.Predmet.ProtustrankaFormated_1">  BEMBO jednostavno društvo s ograničenom odgovornošću za proizvodnju, trgovinu, usluge i prijevoz</derivirana_varijabla>
  </DomainObject.Predmet.ProtustrankaFormated>
  <DomainObject.Predmet.ProtustrankaFormatedOIB>
    <izvorni_sadrzaj>  BEMBO jednostavno društvo s ograničenom odgovornošću za proizvodnju, trgovinu, usluge i prijevoz, OIB 28247218598</izvorni_sadrzaj>
    <derivirana_varijabla naziv="DomainObject.Predmet.ProtustrankaFormatedOIB_1">  BEMBO jednostavno društvo s ograničenom odgovornošću za proizvodnju, trgovinu, usluge i prijevoz, OIB 28247218598</derivirana_varijabla>
  </DomainObject.Predmet.ProtustrankaFormatedOIB>
  <DomainObject.Predmet.ProtustrankaFormatedWithAdress>
    <izvorni_sadrzaj> BEMBO jednostavno društvo s ograničenom odgovornošću za proizvodnju, trgovinu, usluge i prijevoz, Prekno 13, 42205 Prekno</izvorni_sadrzaj>
    <derivirana_varijabla naziv="DomainObject.Predmet.ProtustrankaFormatedWithAdress_1"> BEMBO jednostavno društvo s ograničenom odgovornošću za proizvodnju, trgovinu, usluge i prijevoz, Prekno 13, 42205 Prekno</derivirana_varijabla>
  </DomainObject.Predmet.ProtustrankaFormatedWithAdress>
  <DomainObject.Predmet.ProtustrankaFormatedWithAdressOIB>
    <izvorni_sadrzaj> BEMBO jednostavno društvo s ograničenom odgovornošću za proizvodnju, trgovinu, usluge i prijevoz, OIB 28247218598, Prekno 13, 42205 Prekno</izvorni_sadrzaj>
    <derivirana_varijabla naziv="DomainObject.Predmet.ProtustrankaFormatedWithAdressOIB_1"> BEMBO jednostavno društvo s ograničenom odgovornošću za proizvodnju, trgovinu, usluge i prijevoz, OIB 28247218598, Prekno 13, 42205 Prekno</derivirana_varijabla>
  </DomainObject.Predmet.ProtustrankaFormatedWithAdressOIB>
  <DomainObject.Predmet.ProtustrankaWithAdress>
    <izvorni_sadrzaj>BEMBO jednostavno društvo s ograničenom odgovornošću za proizvodnju, trgovinu, usluge i prijevoz Prekno 13, 42205 Prekno</izvorni_sadrzaj>
    <derivirana_varijabla naziv="DomainObject.Predmet.ProtustrankaWithAdress_1">BEMBO jednostavno društvo s ograničenom odgovornošću za proizvodnju, trgovinu, usluge i prijevoz Prekno 13, 42205 Prekno</derivirana_varijabla>
  </DomainObject.Predmet.ProtustrankaWithAdress>
  <DomainObject.Predmet.ProtustrankaWithAdressOIB>
    <izvorni_sadrzaj>BEMBO jednostavno društvo s ograničenom odgovornošću za proizvodnju, trgovinu, usluge i prijevoz, OIB 28247218598, Prekno 13, 42205 Prekno</izvorni_sadrzaj>
    <derivirana_varijabla naziv="DomainObject.Predmet.ProtustrankaWithAdressOIB_1">BEMBO jednostavno društvo s ograničenom odgovornošću za proizvodnju, trgovinu, usluge i prijevoz, OIB 28247218598, Prekno 13, 42205 Prekno</derivirana_varijabla>
  </DomainObject.Predmet.ProtustrankaWithAdressOIB>
  <DomainObject.Predmet.ProtustrankaNazivFormated>
    <izvorni_sadrzaj>BEMBO jednostavno društvo s ograničenom odgovornošću za proizvodnju, trgovinu, usluge i prijevoz</izvorni_sadrzaj>
    <derivirana_varijabla naziv="DomainObject.Predmet.ProtustrankaNazivFormated_1">BEMBO jednostavno društvo s ograničenom odgovornošću za proizvodnju, trgovinu, usluge i prijevoz</derivirana_varijabla>
  </DomainObject.Predmet.ProtustrankaNazivFormated>
  <DomainObject.Predmet.ProtustrankaNazivFormatedOIB>
    <izvorni_sadrzaj>BEMBO jednostavno društvo s ograničenom odgovornošću za proizvodnju, trgovinu, usluge i prijevoz, OIB 28247218598</izvorni_sadrzaj>
    <derivirana_varijabla naziv="DomainObject.Predmet.ProtustrankaNazivFormatedOIB_1">BEMBO jednostavno društvo s ograničenom odgovornošću za proizvodnju, trgovinu, usluge i prijevoz, OIB 28247218598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6181.94</izvorni_sadrzaj>
    <derivirana_varijabla naziv="DomainObject.Predmet.TrenutnaVrijednost_1">6181.94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BEMBO jednostavno društvo s ograničenom odgovornošću za proizvodnju, trgovinu, usluge i prijevoz</item>
    </izvorni_sadrzaj>
    <derivirana_varijabla naziv="DomainObject.Predmet.ProtuStrankaListFormated_1">
      <item>BEMBO jednostavno društvo s ograničenom odgovornošću za proizvodnju, trgovinu, usluge i prijevoz</item>
    </derivirana_varijabla>
  </DomainObject.Predmet.ProtuStrankaListFormated>
  <DomainObject.Predmet.ProtuStrankaListFormatedOIB>
    <izvorni_sadrzaj>
      <item>BEMBO jednostavno društvo s ograničenom odgovornošću za proizvodnju, trgovinu, usluge i prijevoz, OIB 28247218598</item>
    </izvorni_sadrzaj>
    <derivirana_varijabla naziv="DomainObject.Predmet.ProtuStrankaListFormatedOIB_1">
      <item>BEMBO jednostavno društvo s ograničenom odgovornošću za proizvodnju, trgovinu, usluge i prijevoz, OIB 28247218598</item>
    </derivirana_varijabla>
  </DomainObject.Predmet.ProtuStrankaListFormatedOIB>
  <DomainObject.Predmet.ProtuStrankaListFormatedWithAdress>
    <izvorni_sadrzaj>
      <item>BEMBO jednostavno društvo s ograničenom odgovornošću za proizvodnju, trgovinu, usluge i prijevoz, Prekno 13, 42205 Prekno</item>
    </izvorni_sadrzaj>
    <derivirana_varijabla naziv="DomainObject.Predmet.ProtuStrankaListFormatedWithAdress_1">
      <item>BEMBO jednostavno društvo s ograničenom odgovornošću za proizvodnju, trgovinu, usluge i prijevoz, Prekno 13, 42205 Prekno</item>
    </derivirana_varijabla>
  </DomainObject.Predmet.ProtuStrankaListFormatedWithAdress>
  <DomainObject.Predmet.ProtuStrankaListFormatedWithAdressOIB>
    <izvorni_sadrzaj>
      <item>BEMBO jednostavno društvo s ograničenom odgovornošću za proizvodnju, trgovinu, usluge i prijevoz, OIB 28247218598, Prekno 13, 42205 Prekno</item>
    </izvorni_sadrzaj>
    <derivirana_varijabla naziv="DomainObject.Predmet.ProtuStrankaListFormatedWithAdressOIB_1">
      <item>BEMBO jednostavno društvo s ograničenom odgovornošću za proizvodnju, trgovinu, usluge i prijevoz, OIB 28247218598, Prekno 13, 42205 Prekno</item>
    </derivirana_varijabla>
  </DomainObject.Predmet.ProtuStrankaListFormatedWithAdressOIB>
  <DomainObject.Predmet.ProtuStrankaListNazivFormated>
    <izvorni_sadrzaj>
      <item>BEMBO jednostavno društvo s ograničenom odgovornošću za proizvodnju, trgovinu, usluge i prijevoz</item>
    </izvorni_sadrzaj>
    <derivirana_varijabla naziv="DomainObject.Predmet.ProtuStrankaListNazivFormated_1">
      <item>BEMBO jednostavno društvo s ograničenom odgovornošću za proizvodnju, trgovinu, usluge i prijevoz</item>
    </derivirana_varijabla>
  </DomainObject.Predmet.ProtuStrankaListNazivFormated>
  <DomainObject.Predmet.ProtuStrankaListNazivFormatedOIB>
    <izvorni_sadrzaj>
      <item>BEMBO jednostavno društvo s ograničenom odgovornošću za proizvodnju, trgovinu, usluge i prijevoz, OIB 28247218598</item>
    </izvorni_sadrzaj>
    <derivirana_varijabla naziv="DomainObject.Predmet.ProtuStrankaListNazivFormatedOIB_1">
      <item>BEMBO jednostavno društvo s ograničenom odgovornošću za proizvodnju, trgovinu, usluge i prijevoz, OIB 28247218598</item>
    </derivirana_varijabla>
  </DomainObject.Predmet.ProtuStrankaListNazivFormatedOIB>
  <DomainObject.Predmet.OstaliListFormated>
    <izvorni_sadrzaj>
      <item>Sudski registar</item>
      <item>e-oglasna</item>
      <item>ŽDO VARAŽDIN</item>
      <item>MARIO ZAGOREC</item>
    </izvorni_sadrzaj>
    <derivirana_varijabla naziv="DomainObject.Predmet.OstaliListFormated_1">
      <item>Sudski registar</item>
      <item>e-oglasna</item>
      <item>ŽDO VARAŽDIN</item>
      <item>MARIO ZAGOREC</item>
    </derivirana_varijabla>
  </DomainObject.Predmet.OstaliListFormated>
  <DomainObject.Predmet.OstaliListFormatedOIB>
    <izvorni_sadrzaj>
      <item>Sudski registar</item>
      <item>e-oglasna</item>
      <item>ŽDO VARAŽDIN</item>
      <item>MARIO ZAGOREC</item>
    </izvorni_sadrzaj>
    <derivirana_varijabla naziv="DomainObject.Predmet.OstaliListFormatedOIB_1">
      <item>Sudski registar</item>
      <item>e-oglasna</item>
      <item>ŽDO VARAŽDIN</item>
      <item>MARIO ZAGOREC</item>
    </derivirana_varijabla>
  </DomainObject.Predmet.OstaliListFormatedOIB>
  <DomainObject.Predmet.OstaliListFormatedWithAdress>
    <izvorni_sadrzaj>
      <item>Sudski registar</item>
      <item>e-oglasna</item>
      <item>ŽDO VARAŽDIN</item>
      <item>MARIO ZAGOREC</item>
    </izvorni_sadrzaj>
    <derivirana_varijabla naziv="DomainObject.Predmet.OstaliListFormatedWithAdress_1">
      <item>Sudski registar</item>
      <item>e-oglasna</item>
      <item>ŽDO VARAŽDIN</item>
      <item>MARIO ZAGOREC</item>
    </derivirana_varijabla>
  </DomainObject.Predmet.OstaliListFormatedWithAdress>
  <DomainObject.Predmet.OstaliListFormatedWithAdressOIB>
    <izvorni_sadrzaj>
      <item>Sudski registar</item>
      <item>e-oglasna</item>
      <item>ŽDO VARAŽDIN</item>
      <item>MARIO ZAGOREC</item>
    </izvorni_sadrzaj>
    <derivirana_varijabla naziv="DomainObject.Predmet.OstaliListFormatedWithAdressOIB_1">
      <item>Sudski registar</item>
      <item>e-oglasna</item>
      <item>ŽDO VARAŽDIN</item>
      <item>MARIO ZAGOREC</item>
    </derivirana_varijabla>
  </DomainObject.Predmet.OstaliListFormatedWithAdressOIB>
  <DomainObject.Predmet.OstaliListNazivFormated>
    <izvorni_sadrzaj>
      <item>Sudski registar</item>
      <item>e-oglasna</item>
      <item>ŽDO VARAŽDIN</item>
      <item>MARIO ZAGOREC</item>
    </izvorni_sadrzaj>
    <derivirana_varijabla naziv="DomainObject.Predmet.OstaliListNazivFormated_1">
      <item>Sudski registar</item>
      <item>e-oglasna</item>
      <item>ŽDO VARAŽDIN</item>
      <item>MARIO ZAGOREC</item>
    </derivirana_varijabla>
  </DomainObject.Predmet.OstaliListNazivFormated>
  <DomainObject.Predmet.OstaliListNazivFormatedOIB>
    <izvorni_sadrzaj>
      <item>Sudski registar</item>
      <item>e-oglasna</item>
      <item>ŽDO VARAŽDIN</item>
      <item>MARIO ZAGOREC</item>
    </izvorni_sadrzaj>
    <derivirana_varijabla naziv="DomainObject.Predmet.OstaliListNazivFormatedOIB_1">
      <item>Sudski registar</item>
      <item>e-oglasna</item>
      <item>ŽDO VARAŽDIN</item>
      <item>MARIO ZAGOREC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St-288/2017-12</izvorni_sadrzaj>
    <derivirana_varijabla naziv="DomainObject.PoslovniBrojDokumenta_1">St-288/2017-12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BEMBO jednostavno društvo s ograničenom odgovornošću za proizvodnju, trgovinu, usluge i prijevoz</izvorni_sadrzaj>
    <derivirana_varijabla naziv="DomainObject.Predmet.ProtustrankaIDrugi_1">BEMBO jednostavno društvo s ograničenom odgovornošću za proizvodnju,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BEMBO jednostavno društvo s ograničenom odgovornošću za proizvodnju, trgovinu, usluge i prijevoz, OIB 28247218598, Prekno 13, 42205 Prekno</izvorni_sadrzaj>
    <derivirana_varijabla naziv="DomainObject.Predmet.ProtustrankaIDrugiAdressOIB_1">BEMBO jednostavno društvo s ograničenom odgovornošću za proizvodnju, trgovinu, usluge i prijevoz, OIB 28247218598, Prekno 13, 42205 Prekno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BEMBO jednostavno društvo s ograničenom odgovornošću za proizvodnju, trgovinu, usluge i prijevoz</item>
      <item>Sudski registar</item>
      <item>e-oglasna</item>
      <item>ŽDO VARAŽDIN</item>
      <item>MARIO ZAGOREC</item>
    </izvorni_sadrzaj>
    <derivirana_varijabla naziv="DomainObject.Predmet.SudioniciListNaziv_1">
      <item>Financijska agencija</item>
      <item>BEMBO jednostavno društvo s ograničenom odgovornošću za proizvodnju, trgovinu, usluge i prijevoz</item>
      <item>Sudski registar</item>
      <item>e-oglasna</item>
      <item>ŽDO VARAŽDIN</item>
      <item>MARIO ZAGOREC</item>
    </derivirana_varijabla>
  </DomainObject.Predmet.SudioniciListNaziv>
  <DomainObject.Predmet.SudioniciListAdressOIB>
    <izvorni_sadrzaj>
      <item>Financijska agencija, OIB 85821130368, Ulica grada Vukovara 70,10000 Zagreb</item>
      <item>BEMBO jednostavno društvo s ograničenom odgovornošću za proizvodnju, trgovinu, usluge i prijevoz, OIB 28247218598, Prekno 13,42205 Prekno</item>
      <item>Sudski registar</item>
      <item>e-oglasna</item>
      <item>ŽDO VARAŽDIN</item>
      <item>MARIO ZAGOREC</item>
    </izvorni_sadrzaj>
    <derivirana_varijabla naziv="DomainObject.Predmet.SudioniciListAdressOIB_1">
      <item>Financijska agencija, OIB 85821130368, Ulica grada Vukovara 70,10000 Zagreb</item>
      <item>BEMBO jednostavno društvo s ograničenom odgovornošću za proizvodnju, trgovinu, usluge i prijevoz, OIB 28247218598, Prekno 13,42205 Prekno</item>
      <item>Sudski registar</item>
      <item>e-oglasna</item>
      <item>ŽDO VARAŽDIN</item>
      <item>MARIO ZAGOREC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6B2BE-9682-494C-9C0D-5025E24D3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2772</properties:Characters>
  <properties:Lines>78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2018-09-03T12:04:00Z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