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4a0e2" w14:paraId="fb4a0e2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447271">
        <w:rPr>
          <w:rFonts w:hAnsi="Times New Roman" w:ascii="Times New Roman"/>
          <w:b/>
          <w:sz w:val="24"/>
          <w:szCs w:val="24"/>
        </w:rPr>
        <w:t>304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447271">
        <w:rPr>
          <w:rFonts w:hAnsi="Times New Roman" w:ascii="Times New Roman"/>
          <w:sz w:val="24"/>
          <w:szCs w:val="24"/>
        </w:rPr>
        <w:t>304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E84CE0">
        <w:rPr>
          <w:rFonts w:hAnsi="Times New Roman" w:ascii="Times New Roman"/>
          <w:sz w:val="24"/>
          <w:szCs w:val="24"/>
        </w:rPr>
        <w:t xml:space="preserve"> </w:t>
      </w:r>
      <w:r w:rsidR="00447271" w:rsidRPr="00447271">
        <w:rPr>
          <w:rFonts w:hAnsi="Times New Roman" w:ascii="Times New Roman"/>
          <w:sz w:val="24"/>
          <w:szCs w:val="24"/>
        </w:rPr>
        <w:t>ALMET d.o.o.</w:t>
      </w:r>
      <w:r w:rsidR="004F0FCE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5E2DF6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447271" w:rsidRPr="00447271">
        <w:rPr>
          <w:rFonts w:hAnsi="Times New Roman" w:ascii="Times New Roman"/>
          <w:sz w:val="24"/>
          <w:szCs w:val="24"/>
        </w:rPr>
        <w:t>13246843968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1382D"/>
    <w:rsid w:val="0017131C"/>
    <w:rsid w:val="001E06E1"/>
    <w:rsid w:val="003130A1"/>
    <w:rsid w:val="00341224"/>
    <w:rsid w:val="003A6BC5"/>
    <w:rsid w:val="003F0BA9"/>
    <w:rsid w:val="004353C0"/>
    <w:rsid w:val="00447271"/>
    <w:rsid w:val="00455FBC"/>
    <w:rsid w:val="0046119C"/>
    <w:rsid w:val="00464CD3"/>
    <w:rsid w:val="004B404E"/>
    <w:rsid w:val="004D5B1F"/>
    <w:rsid w:val="004F0FCE"/>
    <w:rsid w:val="00517E91"/>
    <w:rsid w:val="005527B9"/>
    <w:rsid w:val="00566DFA"/>
    <w:rsid w:val="00577077"/>
    <w:rsid w:val="005E2DF6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8A384E"/>
    <w:rsid w:val="009A19C3"/>
    <w:rsid w:val="009E0561"/>
    <w:rsid w:val="00A04850"/>
    <w:rsid w:val="00B41CD0"/>
    <w:rsid w:val="00B51205"/>
    <w:rsid w:val="00BB121F"/>
    <w:rsid w:val="00BB31C4"/>
    <w:rsid w:val="00BB6948"/>
    <w:rsid w:val="00C11322"/>
    <w:rsid w:val="00C131B6"/>
    <w:rsid w:val="00C2217F"/>
    <w:rsid w:val="00C62330"/>
    <w:rsid w:val="00CB32CC"/>
    <w:rsid w:val="00CD4065"/>
    <w:rsid w:val="00CE02C0"/>
    <w:rsid w:val="00CE0CE0"/>
    <w:rsid w:val="00CE3DE3"/>
    <w:rsid w:val="00D15414"/>
    <w:rsid w:val="00D434DF"/>
    <w:rsid w:val="00D6488A"/>
    <w:rsid w:val="00D764FE"/>
    <w:rsid w:val="00D93218"/>
    <w:rsid w:val="00DD36B8"/>
    <w:rsid w:val="00E76B36"/>
    <w:rsid w:val="00E77188"/>
    <w:rsid w:val="00E84CE0"/>
    <w:rsid w:val="00E922D3"/>
    <w:rsid w:val="00ED2829"/>
    <w:rsid w:val="00F23394"/>
    <w:rsid w:val="00F56CC5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2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2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21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2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2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32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2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21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2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2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ALMET d.o.o.</izvorni_sadrzaj>
    <derivirana_varijabla naziv="DomainObject.Predmet.ProtustrankaFormated_1">  ALMET d.o.o.</derivirana_varijabla>
  </DomainObject.Predmet.ProtustrankaFormated>
  <DomainObject.Predmet.ProtustrankaFormatedOIB>
    <izvorni_sadrzaj>  ALMET d.o.o., OIB 13246843968</izvorni_sadrzaj>
    <derivirana_varijabla naziv="DomainObject.Predmet.ProtustrankaFormatedOIB_1">  ALMET d.o.o., OIB 13246843968</derivirana_varijabla>
  </DomainObject.Predmet.ProtustrankaFormatedOIB>
  <DomainObject.Predmet.ProtustrankaFormatedWithAdress>
    <izvorni_sadrzaj> ALMET d.o.o., Vilima Korajca 12, 10000 Zagreb</izvorni_sadrzaj>
    <derivirana_varijabla naziv="DomainObject.Predmet.ProtustrankaFormatedWithAdress_1"> ALMET d.o.o., Vilima Korajca 12, 10000 Zagreb</derivirana_varijabla>
  </DomainObject.Predmet.ProtustrankaFormatedWithAdress>
  <DomainObject.Predmet.ProtustrankaFormatedWithAdressOIB>
    <izvorni_sadrzaj> ALMET d.o.o., OIB 13246843968, Vilima Korajca 12, 10000 Zagreb</izvorni_sadrzaj>
    <derivirana_varijabla naziv="DomainObject.Predmet.ProtustrankaFormatedWithAdressOIB_1"> ALMET d.o.o., OIB 13246843968, Vilima Korajca 12, 10000 Zagreb</derivirana_varijabla>
  </DomainObject.Predmet.ProtustrankaFormatedWithAdressOIB>
  <DomainObject.Predmet.ProtustrankaWithAdress>
    <izvorni_sadrzaj>ALMET d.o.o. Vilima Korajca 12, 10000 Zagreb</izvorni_sadrzaj>
    <derivirana_varijabla naziv="DomainObject.Predmet.ProtustrankaWithAdress_1">ALMET d.o.o. Vilima Korajca 12, 10000 Zagreb</derivirana_varijabla>
  </DomainObject.Predmet.ProtustrankaWithAdress>
  <DomainObject.Predmet.ProtustrankaWithAdressOIB>
    <izvorni_sadrzaj>ALMET d.o.o., OIB 13246843968, Vilima Korajca 12, 10000 Zagreb</izvorni_sadrzaj>
    <derivirana_varijabla naziv="DomainObject.Predmet.ProtustrankaWithAdressOIB_1">ALMET d.o.o., OIB 13246843968, Vilima Korajca 12, 10000 Zagreb</derivirana_varijabla>
  </DomainObject.Predmet.ProtustrankaWithAdressOIB>
  <DomainObject.Predmet.ProtustrankaNazivFormated>
    <izvorni_sadrzaj>ALMET d.o.o.</izvorni_sadrzaj>
    <derivirana_varijabla naziv="DomainObject.Predmet.ProtustrankaNazivFormated_1">ALMET d.o.o.</derivirana_varijabla>
  </DomainObject.Predmet.ProtustrankaNazivFormated>
  <DomainObject.Predmet.ProtustrankaNazivFormatedOIB>
    <izvorni_sadrzaj>ALMET d.o.o., OIB 13246843968</izvorni_sadrzaj>
    <derivirana_varijabla naziv="DomainObject.Predmet.ProtustrankaNazivFormatedOIB_1">ALMET d.o.o., OIB 13246843968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ALMET d.o.o.</item>
    </izvorni_sadrzaj>
    <derivirana_varijabla naziv="DomainObject.Predmet.ProtuStrankaListFormated_1">
      <item>ALMET d.o.o.</item>
    </derivirana_varijabla>
  </DomainObject.Predmet.ProtuStrankaListFormated>
  <DomainObject.Predmet.ProtuStrankaListFormatedOIB>
    <izvorni_sadrzaj>
      <item>ALMET d.o.o., OIB 13246843968</item>
    </izvorni_sadrzaj>
    <derivirana_varijabla naziv="DomainObject.Predmet.ProtuStrankaListFormatedOIB_1">
      <item>ALMET d.o.o., OIB 13246843968</item>
    </derivirana_varijabla>
  </DomainObject.Predmet.ProtuStrankaListFormatedOIB>
  <DomainObject.Predmet.ProtuStrankaListFormatedWithAdress>
    <izvorni_sadrzaj>
      <item>ALMET d.o.o., Vilima Korajca 12, 10000 Zagreb</item>
    </izvorni_sadrzaj>
    <derivirana_varijabla naziv="DomainObject.Predmet.ProtuStrankaListFormatedWithAdress_1">
      <item>ALMET d.o.o., Vilima Korajca 12, 10000 Zagreb</item>
    </derivirana_varijabla>
  </DomainObject.Predmet.ProtuStrankaListFormatedWithAdress>
  <DomainObject.Predmet.ProtuStrankaListFormatedWithAdressOIB>
    <izvorni_sadrzaj>
      <item>ALMET d.o.o., OIB 13246843968, Vilima Korajca 12, 10000 Zagreb</item>
    </izvorni_sadrzaj>
    <derivirana_varijabla naziv="DomainObject.Predmet.ProtuStrankaListFormatedWithAdressOIB_1">
      <item>ALMET d.o.o., OIB 13246843968, Vilima Korajca 12, 10000 Zagreb</item>
    </derivirana_varijabla>
  </DomainObject.Predmet.ProtuStrankaListFormatedWithAdressOIB>
  <DomainObject.Predmet.ProtuStrankaListNazivFormated>
    <izvorni_sadrzaj>
      <item>ALMET d.o.o.</item>
    </izvorni_sadrzaj>
    <derivirana_varijabla naziv="DomainObject.Predmet.ProtuStrankaListNazivFormated_1">
      <item>ALMET d.o.o.</item>
    </derivirana_varijabla>
  </DomainObject.Predmet.ProtuStrankaListNazivFormated>
  <DomainObject.Predmet.ProtuStrankaListNazivFormatedOIB>
    <izvorni_sadrzaj>
      <item>ALMET d.o.o., OIB 13246843968</item>
    </izvorni_sadrzaj>
    <derivirana_varijabla naziv="DomainObject.Predmet.ProtuStrankaListNazivFormatedOIB_1">
      <item>ALMET d.o.o., OIB 13246843968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ALMET d.o.o.</izvorni_sadrzaj>
    <derivirana_varijabla naziv="DomainObject.Predmet.ProtustrankaIDrugi_1">ALMET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ALMET d.o.o., OIB 13246843968, Vilima Korajca 12, 10000 Zagreb</izvorni_sadrzaj>
    <derivirana_varijabla naziv="DomainObject.Predmet.ProtustrankaIDrugiAdressOIB_1">ALMET d.o.o., OIB 13246843968, Vilima Korajca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ALMET d.o.o.</item>
    </izvorni_sadrzaj>
    <derivirana_varijabla naziv="DomainObject.Predmet.SudioniciListNaziv_1">
      <item>FINA Regionalni centar Zagreb</item>
      <item>ALMET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ALMET d.o.o., OIB 13246843968, Vilima Korajca 12,10000 Zagreb</item>
    </izvorni_sadrzaj>
    <derivirana_varijabla naziv="DomainObject.Predmet.SudioniciListAdressOIB_1">
      <item>FINA Regionalni centar Zagreb, OIB 85821130368, Trg svibanjskih žrtava 1995. 1,10000 Zagreb</item>
      <item>ALMET d.o.o., OIB 13246843968, Vilima Korajca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13246843968</item>
    </izvorni_sadrzaj>
    <derivirana_varijabla naziv="DomainObject.Predmet.SudioniciListNazivOIB_1">
      <item>, OIB 85821130368</item>
      <item>, OIB 13246843968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46</properties:Lines>
  <properties:Paragraphs>21</properties:Paragraphs>
  <properties:TotalTime>114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2016-04-14T11:11:00Z</cp:lastPrinted>
  <dcterms:modified xmlns:xsi="http://www.w3.org/2001/XMLSchema-instance" xsi:type="dcterms:W3CDTF">2016-04-14T11:41:00Z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