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ceb7" w14:paraId="6ffceb7" w:rsidRDefault="00D97BE1" w:rsidP="00D97BE1" w:rsidR="00D97BE1" w:rsidRPr="00640325">
      <w:pPr>
        <w:jc w:val="right"/>
        <w15:collapsed w:val="false"/>
        <w:rPr>
          <w:b/>
        </w:rPr>
      </w:pPr>
    </w:p>
    <w:p w:rsidRDefault="0084650A" w:rsidP="00B949D4" w:rsidR="00520CA4" w:rsidRPr="00640325">
      <w:pPr>
        <w:jc w:val="right"/>
      </w:pPr>
      <w:r w:rsidRPr="00640325">
        <w:t xml:space="preserve"> </w:t>
      </w:r>
      <w:r w:rsidR="00D97BE1" w:rsidRPr="00640325">
        <w:t xml:space="preserve"> </w:t>
      </w:r>
    </w:p>
    <w:p w:rsidRDefault="00B949D4" w:rsidP="000F60FD" w:rsidR="00B949D4" w:rsidRPr="00640325">
      <w:pPr>
        <w:rPr>
          <w:b/>
        </w:rPr>
      </w:pPr>
    </w:p>
    <w:p w:rsidRDefault="000F60FD" w:rsidP="000F60FD" w:rsidR="000F60FD" w:rsidRPr="00640325">
      <w:r w:rsidRPr="00640325">
        <w:t>REPUBLIKA HRVATSKA</w:t>
      </w:r>
    </w:p>
    <w:p w:rsidRDefault="000F60FD" w:rsidP="000F60FD" w:rsidR="003D72BA" w:rsidRPr="00640325">
      <w:r w:rsidRPr="00640325">
        <w:t>TRGOVAČKI SUD U</w:t>
      </w:r>
      <w:r w:rsidR="00D024BA" w:rsidRPr="00640325">
        <w:t xml:space="preserve"> ZADRU</w:t>
      </w:r>
    </w:p>
    <w:p w:rsidRDefault="003D72BA" w:rsidP="00B949D4" w:rsidR="00873E4C" w:rsidRPr="00640325">
      <w:r w:rsidRPr="00640325">
        <w:t>Dr. Franje Tuđmana 35</w:t>
      </w:r>
      <w:r w:rsidR="00D024BA" w:rsidRPr="00640325">
        <w:tab/>
      </w:r>
      <w:r w:rsidR="00D024BA" w:rsidRPr="00640325">
        <w:tab/>
      </w:r>
      <w:r w:rsidR="00D024BA" w:rsidRPr="00640325">
        <w:tab/>
      </w:r>
      <w:r w:rsidR="00AB29B4" w:rsidRPr="00640325">
        <w:t xml:space="preserve">          </w:t>
      </w:r>
    </w:p>
    <w:p w:rsidRDefault="00C10FC9" w:rsidP="006D4BA7" w:rsidR="00C10FC9" w:rsidRPr="00640325"/>
    <w:p w:rsidRDefault="00696A23" w:rsidP="000F60FD" w:rsidR="00696A23" w:rsidRPr="00640325">
      <w:pPr>
        <w:jc w:val="center"/>
      </w:pPr>
      <w:r w:rsidRPr="00640325">
        <w:t>R E P U B L I KA   H R V A T S K A</w:t>
      </w:r>
    </w:p>
    <w:p w:rsidRDefault="001F3EEE" w:rsidP="000F60FD" w:rsidR="001F3EEE" w:rsidRPr="00640325">
      <w:pPr>
        <w:jc w:val="center"/>
      </w:pPr>
    </w:p>
    <w:p w:rsidRDefault="000F60FD" w:rsidP="000F60FD" w:rsidR="000F60FD" w:rsidRPr="00640325">
      <w:pPr>
        <w:jc w:val="center"/>
      </w:pPr>
      <w:r w:rsidRPr="00640325">
        <w:t>R J E Š E N J E</w:t>
      </w:r>
    </w:p>
    <w:p w:rsidRDefault="00E266F3" w:rsidP="000F60FD" w:rsidR="00E266F3" w:rsidRPr="00640325"/>
    <w:p w:rsidRDefault="0068406C" w:rsidP="008F7542" w:rsidR="00356552" w:rsidRPr="00640325">
      <w:pPr>
        <w:ind w:firstLine="708"/>
        <w:jc w:val="both"/>
      </w:pPr>
      <w:r w:rsidRPr="00640325">
        <w:t>Trgovački sud u Zadru</w:t>
      </w:r>
      <w:r w:rsidR="00B949D4" w:rsidRPr="00640325">
        <w:t xml:space="preserve">, </w:t>
      </w:r>
      <w:r w:rsidR="001B3070" w:rsidRPr="00640325">
        <w:t>po su</w:t>
      </w:r>
      <w:r w:rsidR="00FB2747" w:rsidRPr="00640325">
        <w:t>tkinji</w:t>
      </w:r>
      <w:r w:rsidR="00AA2BEB" w:rsidRPr="00640325">
        <w:t xml:space="preserve"> Ani</w:t>
      </w:r>
      <w:r w:rsidR="00B949D4" w:rsidRPr="00640325">
        <w:t xml:space="preserve"> Markač</w:t>
      </w:r>
      <w:r w:rsidR="00BC28B6" w:rsidRPr="00640325">
        <w:t xml:space="preserve">, </w:t>
      </w:r>
      <w:r w:rsidR="009F3561" w:rsidRPr="00640325">
        <w:t>u stečajnom postupku nad stečajnim dužnikom Stečajna masa iza LOVAČKO DRUŠTVO „</w:t>
      </w:r>
      <w:r w:rsidR="00C52A9B" w:rsidRPr="00640325">
        <w:t>LIČKA PLJEŠI</w:t>
      </w:r>
      <w:r w:rsidR="009F3561" w:rsidRPr="00640325">
        <w:t>VICA“ KORENICA u stečaju, Zadar, Mi</w:t>
      </w:r>
      <w:r w:rsidR="00640325">
        <w:t>roslava</w:t>
      </w:r>
      <w:r w:rsidR="009F3561" w:rsidRPr="00640325">
        <w:t xml:space="preserve"> Krleže 12a, OIB:89033124813, kojeg zastupa stečajni upravitelj Ivan </w:t>
      </w:r>
      <w:proofErr w:type="spellStart"/>
      <w:r w:rsidR="009F3561" w:rsidRPr="00640325">
        <w:t>Gjurašić</w:t>
      </w:r>
      <w:proofErr w:type="spellEnd"/>
      <w:r w:rsidR="009F3561" w:rsidRPr="00640325">
        <w:t xml:space="preserve"> i</w:t>
      </w:r>
      <w:r w:rsidR="00640325">
        <w:t>z Zagreba, Petrinjska 28, dana 19</w:t>
      </w:r>
      <w:r w:rsidR="009F3561" w:rsidRPr="00640325">
        <w:t xml:space="preserve">. prosinca 2018., </w:t>
      </w:r>
    </w:p>
    <w:p w:rsidRDefault="00640325" w:rsidP="008F7542" w:rsidR="00640325" w:rsidRPr="00640325">
      <w:pPr>
        <w:ind w:firstLine="708"/>
        <w:jc w:val="both"/>
      </w:pPr>
    </w:p>
    <w:p w:rsidRDefault="00640325" w:rsidP="00640325" w:rsidR="00640325" w:rsidRPr="00640325">
      <w:pPr>
        <w:jc w:val="center"/>
      </w:pPr>
      <w:r w:rsidRPr="00640325">
        <w:t>r i j e š i o  j e</w:t>
      </w:r>
    </w:p>
    <w:p w:rsidRDefault="00640325" w:rsidP="008F7542" w:rsidR="00640325" w:rsidRPr="00640325">
      <w:pPr>
        <w:ind w:firstLine="708"/>
        <w:jc w:val="both"/>
        <w:rPr>
          <w:rFonts w:eastAsia="Calibri"/>
        </w:rPr>
      </w:pPr>
    </w:p>
    <w:p w:rsidRDefault="00640325" w:rsidP="00640325" w:rsidR="00640325">
      <w:pPr>
        <w:pStyle w:val="Tijeloteksta"/>
        <w:ind w:firstLine="720"/>
        <w:jc w:val="both"/>
        <w:rPr>
          <w:bCs/>
          <w:lang w:val="hr-HR"/>
        </w:rPr>
      </w:pPr>
      <w:r w:rsidRPr="00640325">
        <w:rPr>
          <w:bCs/>
          <w:lang w:val="hr-HR"/>
        </w:rPr>
        <w:t>Ispravlja se rješenja ovog suda poslovni broj St-</w:t>
      </w:r>
      <w:r>
        <w:rPr>
          <w:bCs/>
          <w:lang w:val="hr-HR"/>
        </w:rPr>
        <w:t>22/2017-25 od 3. prosinca 2018. i to u uvodu, treći red, u odnosu na adresu sjedišta dužnika tako da umjesto:“Mislava Krleže 12a“, treba stajati:“Miroslava Krleže 12a“.</w:t>
      </w:r>
    </w:p>
    <w:p w:rsidRDefault="00640325" w:rsidP="00640325" w:rsidR="00640325">
      <w:pPr>
        <w:tabs>
          <w:tab w:pos="1080" w:val="left"/>
        </w:tabs>
        <w:rPr>
          <w:bCs/>
          <w:lang w:eastAsia="en-US"/>
        </w:rPr>
      </w:pP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</w:p>
    <w:p w:rsidRDefault="00640325" w:rsidP="00640325" w:rsidR="00640325" w:rsidRPr="00640325">
      <w:pPr>
        <w:tabs>
          <w:tab w:pos="1080" w:val="left"/>
        </w:tabs>
      </w:pP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  <w:t xml:space="preserve">   </w:t>
      </w:r>
      <w:r w:rsidRPr="00640325">
        <w:t>Obrazloženje</w:t>
      </w:r>
    </w:p>
    <w:p w:rsidRDefault="00640325" w:rsidP="00640325" w:rsidR="00640325" w:rsidRPr="00640325">
      <w:pPr>
        <w:tabs>
          <w:tab w:pos="1080" w:val="left"/>
        </w:tabs>
        <w:jc w:val="center"/>
      </w:pPr>
    </w:p>
    <w:p w:rsidRDefault="00640325" w:rsidP="00640325" w:rsidR="00640325">
      <w:pPr>
        <w:pStyle w:val="Tijeloteksta"/>
        <w:spacing w:after="0"/>
        <w:ind w:firstLine="709"/>
        <w:jc w:val="both"/>
        <w:rPr>
          <w:lang w:val="hr-HR"/>
        </w:rPr>
      </w:pPr>
      <w:r w:rsidRPr="00640325">
        <w:rPr>
          <w:lang w:val="hr-HR"/>
        </w:rPr>
        <w:t xml:space="preserve">Trgovački sud u Zadru je </w:t>
      </w:r>
      <w:r>
        <w:rPr>
          <w:lang w:val="hr-HR"/>
        </w:rPr>
        <w:t xml:space="preserve">3. prosinca 2018. </w:t>
      </w:r>
      <w:r w:rsidRPr="00640325">
        <w:rPr>
          <w:lang w:val="hr-HR"/>
        </w:rPr>
        <w:t xml:space="preserve">donio rješenje </w:t>
      </w:r>
      <w:r>
        <w:rPr>
          <w:lang w:val="hr-HR"/>
        </w:rPr>
        <w:t xml:space="preserve">poslovni broj St-22/2017-25 kojim je naložen upis Stečajne mase iza dužnika </w:t>
      </w:r>
      <w:proofErr w:type="spellStart"/>
      <w:r w:rsidRPr="00640325">
        <w:t>Stečajna</w:t>
      </w:r>
      <w:proofErr w:type="spellEnd"/>
      <w:r w:rsidRPr="00640325">
        <w:t xml:space="preserve"> masa </w:t>
      </w:r>
      <w:proofErr w:type="spellStart"/>
      <w:r w:rsidRPr="00640325">
        <w:t>iza</w:t>
      </w:r>
      <w:proofErr w:type="spellEnd"/>
      <w:r w:rsidRPr="00640325">
        <w:t xml:space="preserve"> LOVAČKO DRUŠTVO „LIČKA PLJEŠI</w:t>
      </w:r>
      <w:r>
        <w:t>VICA“ KORENICA u stečaju, Zadar</w:t>
      </w:r>
      <w:r w:rsidRPr="00640325">
        <w:rPr>
          <w:lang w:val="hr-HR"/>
        </w:rPr>
        <w:t xml:space="preserve"> </w:t>
      </w:r>
      <w:r>
        <w:rPr>
          <w:lang w:val="hr-HR"/>
        </w:rPr>
        <w:t>u sudski registar.</w:t>
      </w:r>
    </w:p>
    <w:p w:rsidRDefault="00640325" w:rsidP="00640325" w:rsidR="00640325" w:rsidRPr="00640325">
      <w:pPr>
        <w:ind w:firstLine="708"/>
        <w:jc w:val="both"/>
      </w:pPr>
      <w:r>
        <w:rPr>
          <w:lang w:eastAsia="en-US"/>
        </w:rPr>
        <w:t xml:space="preserve">Međutim, kako je prilikom pisanja navedenog rješenja u uvodu istog, došlo do pogreške u pisanju adrese sjedišta stečajnog dužnika to je </w:t>
      </w:r>
      <w:r w:rsidRPr="00640325">
        <w:t>temeljem čl. 342. st.1., a u vezi čl. 347. Zakona o parničnom postupku (Narodne novine br. 53/91, 91/92, 112/99, 88/01, 117/03, 88/05, 2/07, 84/08, 123/08, 57/11 i 25/13) koji se primjenjuje sukladno čl. 10. Stečajnog zakona  (Narodne novine broj 71/15</w:t>
      </w:r>
      <w:r>
        <w:t xml:space="preserve"> i 104/17) trebalo</w:t>
      </w:r>
      <w:r w:rsidRPr="00640325">
        <w:t xml:space="preserve"> donijeti ovo rješenje i ispraviti navedenu pogrešku. </w:t>
      </w:r>
      <w:r w:rsidRPr="00640325">
        <w:tab/>
      </w:r>
    </w:p>
    <w:p w:rsidRDefault="00640325" w:rsidP="00640325" w:rsidR="00640325" w:rsidRPr="00640325">
      <w:pPr>
        <w:tabs>
          <w:tab w:pos="1080" w:val="left"/>
        </w:tabs>
        <w:jc w:val="center"/>
      </w:pPr>
      <w:r w:rsidRPr="00640325">
        <w:t xml:space="preserve">U Zadru </w:t>
      </w:r>
      <w:r>
        <w:t xml:space="preserve">19. prosinca 2018. </w:t>
      </w:r>
    </w:p>
    <w:p w:rsidRDefault="00640325" w:rsidP="008F7542" w:rsidR="00640325" w:rsidRPr="00640325">
      <w:pPr>
        <w:ind w:firstLine="708"/>
        <w:jc w:val="both"/>
        <w:rPr>
          <w:rFonts w:eastAsia="Calibri"/>
        </w:rPr>
      </w:pPr>
    </w:p>
    <w:p w:rsidRDefault="00FF105C" w:rsidP="00502649" w:rsidR="00022B28" w:rsidRPr="0064032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</w:t>
      </w:r>
      <w:r w:rsidR="00022B28" w:rsidRPr="00640325">
        <w:tab/>
      </w:r>
      <w:r w:rsidR="00022B28" w:rsidRPr="00640325">
        <w:tab/>
      </w:r>
      <w:r w:rsidR="00022B28" w:rsidRPr="00640325">
        <w:tab/>
      </w:r>
      <w:r w:rsidR="00022B28" w:rsidRPr="00640325">
        <w:tab/>
      </w:r>
      <w:r w:rsidR="00022B28" w:rsidRPr="00640325">
        <w:tab/>
        <w:t xml:space="preserve"> </w:t>
      </w:r>
      <w:r w:rsidR="00022B28" w:rsidRPr="00640325">
        <w:tab/>
        <w:t xml:space="preserve">      </w:t>
      </w:r>
      <w:r w:rsidR="00640325">
        <w:t xml:space="preserve">  </w:t>
      </w:r>
      <w:r w:rsidR="00022B28" w:rsidRPr="00640325">
        <w:t>Sutkinja</w:t>
      </w:r>
    </w:p>
    <w:p w:rsidRDefault="00FF105C" w:rsidP="00FF105C" w:rsidR="00022B28" w:rsidRPr="00640325">
      <w:r>
        <w:t>Paula Mikulić</w:t>
      </w:r>
      <w:r w:rsidR="00022B28" w:rsidRPr="00640325">
        <w:tab/>
      </w:r>
      <w:r w:rsidR="00022B28" w:rsidRPr="00640325">
        <w:tab/>
      </w:r>
      <w:r w:rsidR="00022B28" w:rsidRPr="00640325">
        <w:tab/>
      </w:r>
      <w:r w:rsidR="00022B28" w:rsidRPr="00640325">
        <w:tab/>
      </w:r>
      <w:r w:rsidR="00022B28" w:rsidRPr="00640325">
        <w:tab/>
      </w:r>
      <w:r w:rsidR="00022B28" w:rsidRPr="00640325">
        <w:tab/>
        <w:t xml:space="preserve">   </w:t>
      </w:r>
      <w:r w:rsidR="00640325">
        <w:t xml:space="preserve">              </w:t>
      </w:r>
      <w:r>
        <w:t xml:space="preserve">                         </w:t>
      </w:r>
      <w:bookmarkStart w:name="_GoBack" w:id="0"/>
      <w:bookmarkEnd w:id="0"/>
      <w:r w:rsidR="00502649">
        <w:t xml:space="preserve">Ana </w:t>
      </w:r>
      <w:proofErr w:type="spellStart"/>
      <w:r w:rsidR="00502649">
        <w:t>Markač</w:t>
      </w:r>
      <w:proofErr w:type="spellEnd"/>
      <w:r>
        <w:t>,v.r.</w:t>
      </w:r>
    </w:p>
    <w:p w:rsidRDefault="00022B28" w:rsidP="00502649" w:rsidR="00022B28" w:rsidRPr="00640325">
      <w:pPr>
        <w:jc w:val="right"/>
      </w:pPr>
    </w:p>
    <w:p w:rsidRDefault="008F7542" w:rsidP="008F7542" w:rsidR="008F7542" w:rsidRPr="00640325"/>
    <w:p w:rsidRDefault="000F60FD" w:rsidP="007E7AAC" w:rsidR="000F60FD" w:rsidRPr="00640325">
      <w:r w:rsidRPr="00640325">
        <w:t>POUKA O PRAVNOM LIJEKU:</w:t>
      </w:r>
    </w:p>
    <w:p w:rsidRDefault="004807E2" w:rsidP="004807E2" w:rsidR="004807E2" w:rsidRPr="00640325">
      <w:pPr>
        <w:ind w:firstLine="705"/>
        <w:jc w:val="both"/>
      </w:pPr>
      <w:r w:rsidRPr="00640325">
        <w:t xml:space="preserve">Protiv ovog rješenja </w:t>
      </w:r>
      <w:r w:rsidR="00C52A9B" w:rsidRPr="00640325">
        <w:t>dopuštena je ž</w:t>
      </w:r>
      <w:r w:rsidRPr="00640325">
        <w:t xml:space="preserve">alba </w:t>
      </w:r>
      <w:r w:rsidR="00C52A9B" w:rsidRPr="00640325">
        <w:t xml:space="preserve">koja se </w:t>
      </w:r>
      <w:r w:rsidRPr="00640325">
        <w:t xml:space="preserve">podnosi ovom sudu za Visoki trgovački sud Republike Hrvatske u </w:t>
      </w:r>
      <w:r w:rsidR="00C52A9B" w:rsidRPr="00640325">
        <w:t>2</w:t>
      </w:r>
      <w:r w:rsidR="00A13347" w:rsidRPr="00640325">
        <w:t xml:space="preserve"> (</w:t>
      </w:r>
      <w:r w:rsidR="00C52A9B" w:rsidRPr="00640325">
        <w:t>dva</w:t>
      </w:r>
      <w:r w:rsidR="00A13347" w:rsidRPr="00640325">
        <w:t>)</w:t>
      </w:r>
      <w:r w:rsidRPr="00640325">
        <w:t xml:space="preserve"> primjerka u roku od 8 </w:t>
      </w:r>
      <w:r w:rsidR="00A13347" w:rsidRPr="00640325">
        <w:t xml:space="preserve">(osam) </w:t>
      </w:r>
      <w:r w:rsidRPr="00640325">
        <w:t xml:space="preserve">dana od prijema rješenja, odnosno od isteka </w:t>
      </w:r>
      <w:r w:rsidR="00A13347" w:rsidRPr="00640325">
        <w:t xml:space="preserve">osmog dana od dana objave na </w:t>
      </w:r>
      <w:r w:rsidR="00FF266E">
        <w:t xml:space="preserve">mrežnoj stranici </w:t>
      </w:r>
      <w:r w:rsidR="00A13347" w:rsidRPr="00640325">
        <w:t>e-O</w:t>
      </w:r>
      <w:r w:rsidR="00C52A9B" w:rsidRPr="00640325">
        <w:t>glasn</w:t>
      </w:r>
      <w:r w:rsidR="00FF266E">
        <w:t>a</w:t>
      </w:r>
      <w:r w:rsidR="00C52A9B" w:rsidRPr="00640325">
        <w:t xml:space="preserve"> </w:t>
      </w:r>
      <w:r w:rsidR="00FF266E">
        <w:t>ploča</w:t>
      </w:r>
      <w:r w:rsidR="00C52A9B" w:rsidRPr="00640325">
        <w:t xml:space="preserve"> sudova</w:t>
      </w:r>
      <w:r w:rsidRPr="00640325">
        <w:t>.</w:t>
      </w:r>
    </w:p>
    <w:p w:rsidRDefault="000F406B" w:rsidP="000F406B" w:rsidR="000F406B" w:rsidRPr="00640325">
      <w:pPr>
        <w:jc w:val="both"/>
      </w:pPr>
    </w:p>
    <w:p w:rsidRDefault="000F406B" w:rsidP="000F406B" w:rsidR="000F406B" w:rsidRPr="00640325">
      <w:pPr>
        <w:jc w:val="both"/>
      </w:pPr>
    </w:p>
    <w:p w:rsidRDefault="003A199E" w:rsidP="003A199E" w:rsidR="003A199E" w:rsidRPr="00640325">
      <w:pPr>
        <w:ind w:hanging="705" w:left="705"/>
        <w:rPr>
          <w:color w:val="000000"/>
        </w:rPr>
      </w:pPr>
      <w:r w:rsidRPr="00640325">
        <w:rPr>
          <w:color w:val="000000"/>
        </w:rPr>
        <w:t>DNA:</w:t>
      </w:r>
    </w:p>
    <w:p w:rsidRDefault="003A199E" w:rsidP="003A199E" w:rsidR="00C52A9B" w:rsidRPr="00640325">
      <w:pPr>
        <w:numPr>
          <w:ilvl w:val="0"/>
          <w:numId w:val="2"/>
        </w:numPr>
        <w:rPr>
          <w:color w:val="000000"/>
        </w:rPr>
      </w:pPr>
      <w:r w:rsidRPr="00640325">
        <w:rPr>
          <w:color w:val="000000"/>
        </w:rPr>
        <w:t>Stečajno</w:t>
      </w:r>
      <w:r w:rsidR="00C52A9B" w:rsidRPr="00640325">
        <w:rPr>
          <w:color w:val="000000"/>
        </w:rPr>
        <w:t xml:space="preserve">m upravitelju Ivanu </w:t>
      </w:r>
      <w:proofErr w:type="spellStart"/>
      <w:r w:rsidR="00C52A9B" w:rsidRPr="00640325">
        <w:rPr>
          <w:color w:val="000000"/>
        </w:rPr>
        <w:t>Gjurašiću</w:t>
      </w:r>
      <w:proofErr w:type="spellEnd"/>
      <w:r w:rsidR="00C52A9B" w:rsidRPr="00640325">
        <w:rPr>
          <w:color w:val="000000"/>
        </w:rPr>
        <w:t xml:space="preserve"> putem e-mai</w:t>
      </w:r>
      <w:r w:rsidR="002215B6" w:rsidRPr="00640325">
        <w:rPr>
          <w:color w:val="000000"/>
        </w:rPr>
        <w:t>l</w:t>
      </w:r>
      <w:r w:rsidR="00C94F9A" w:rsidRPr="00640325">
        <w:rPr>
          <w:color w:val="000000"/>
        </w:rPr>
        <w:t>,</w:t>
      </w:r>
    </w:p>
    <w:p w:rsidRDefault="00C52A9B" w:rsidP="00C52A9B" w:rsidR="00C52A9B" w:rsidRPr="00640325">
      <w:pPr>
        <w:pStyle w:val="Odlomakpopisa"/>
        <w:numPr>
          <w:ilvl w:val="0"/>
          <w:numId w:val="2"/>
        </w:numPr>
        <w:rPr>
          <w:color w:val="000000"/>
        </w:rPr>
      </w:pPr>
      <w:r w:rsidRPr="00640325">
        <w:rPr>
          <w:color w:val="000000"/>
        </w:rPr>
        <w:t>sudskom registru, ovdje,</w:t>
      </w:r>
    </w:p>
    <w:p w:rsidRDefault="00C52A9B" w:rsidP="00FF266E" w:rsidR="00FF266E">
      <w:pPr>
        <w:pStyle w:val="Odlomakpopisa"/>
        <w:numPr>
          <w:ilvl w:val="0"/>
          <w:numId w:val="2"/>
        </w:numPr>
        <w:rPr>
          <w:color w:val="000000"/>
        </w:rPr>
      </w:pPr>
      <w:r w:rsidRPr="00640325">
        <w:rPr>
          <w:color w:val="000000"/>
        </w:rPr>
        <w:t>e-Oglasna ploča sudova</w:t>
      </w:r>
      <w:r w:rsidR="00C94F9A" w:rsidRPr="00640325">
        <w:rPr>
          <w:color w:val="000000"/>
        </w:rPr>
        <w:t>,</w:t>
      </w:r>
      <w:r w:rsidRPr="00640325">
        <w:rPr>
          <w:color w:val="000000"/>
        </w:rPr>
        <w:t xml:space="preserve"> </w:t>
      </w:r>
    </w:p>
    <w:p w:rsidRDefault="00FF266E" w:rsidP="00FF266E" w:rsidR="003A199E" w:rsidRPr="00FF266E">
      <w:pPr>
        <w:pStyle w:val="Odlomakpopisa"/>
        <w:numPr>
          <w:ilvl w:val="0"/>
          <w:numId w:val="2"/>
        </w:numPr>
        <w:rPr>
          <w:color w:val="000000"/>
        </w:rPr>
      </w:pPr>
      <w:r w:rsidRPr="00FF266E">
        <w:rPr>
          <w:color w:val="000000"/>
        </w:rPr>
        <w:t>u</w:t>
      </w:r>
      <w:r w:rsidR="003A199E" w:rsidRPr="00FF266E">
        <w:rPr>
          <w:color w:val="000000"/>
        </w:rPr>
        <w:t xml:space="preserve"> spis.</w:t>
      </w:r>
    </w:p>
    <w:sectPr w:rsidSect="00022B28" w:rsidR="003A199E" w:rsidRPr="00FF26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C7826">
      <w:rPr>
        <w:rStyle w:val="Brojstranice"/>
        <w:sz w:val="22"/>
        <w:szCs w:val="22"/>
      </w:rPr>
      <w:t xml:space="preserve">- </w:t>
    </w:r>
    <w:r w:rsidRPr="009C7826">
      <w:rPr>
        <w:rStyle w:val="Brojstranice"/>
        <w:sz w:val="22"/>
        <w:szCs w:val="22"/>
      </w:rPr>
      <w:fldChar w:fldCharType="begin"/>
    </w:r>
    <w:r w:rsidRPr="009C7826">
      <w:rPr>
        <w:rStyle w:val="Brojstranice"/>
        <w:sz w:val="22"/>
        <w:szCs w:val="22"/>
      </w:rPr>
      <w:instrText xml:space="preserve">PAGE  </w:instrText>
    </w:r>
    <w:r w:rsidRPr="009C7826">
      <w:rPr>
        <w:rStyle w:val="Brojstranice"/>
        <w:sz w:val="22"/>
        <w:szCs w:val="22"/>
      </w:rPr>
      <w:fldChar w:fldCharType="separate"/>
    </w:r>
    <w:r w:rsidR="00FF266E">
      <w:rPr>
        <w:rStyle w:val="Brojstranice"/>
        <w:noProof/>
        <w:sz w:val="22"/>
        <w:szCs w:val="22"/>
      </w:rPr>
      <w:t>2</w:t>
    </w:r>
    <w:r w:rsidRPr="009C782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287D7F" w:rsidP="002215B6" w:rsidR="002215B6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2215B6">
      <w:rPr>
        <w:sz w:val="22"/>
        <w:szCs w:val="22"/>
      </w:rPr>
      <w:t>22/2017-25</w:t>
    </w:r>
  </w:p>
  <w:p w:rsidRDefault="00EB1224" w:rsidP="005061B5" w:rsidR="00EB1224" w:rsidRPr="009C7826">
    <w:pPr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B949D4" w:rsidR="00B949D4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640325">
      <w:rPr>
        <w:sz w:val="22"/>
        <w:szCs w:val="22"/>
      </w:rPr>
      <w:t>22/2017-29</w:t>
    </w:r>
  </w:p>
  <w:p w:rsidRDefault="00B949D4" w:rsidP="00B949D4" w:rsidR="00B949D4" w:rsidRPr="001D63A9"/>
  <w:p w:rsidRDefault="00B949D4" w:rsidP="00B949D4" w:rsidR="00B949D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2B28"/>
    <w:rsid w:val="000251A5"/>
    <w:rsid w:val="00033209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0DCB"/>
    <w:rsid w:val="000E53B8"/>
    <w:rsid w:val="000F3E90"/>
    <w:rsid w:val="000F406B"/>
    <w:rsid w:val="000F60FD"/>
    <w:rsid w:val="00110648"/>
    <w:rsid w:val="00110BF6"/>
    <w:rsid w:val="00110E63"/>
    <w:rsid w:val="00114342"/>
    <w:rsid w:val="00116617"/>
    <w:rsid w:val="00137109"/>
    <w:rsid w:val="001403FE"/>
    <w:rsid w:val="00142C08"/>
    <w:rsid w:val="00152811"/>
    <w:rsid w:val="0015752D"/>
    <w:rsid w:val="00182066"/>
    <w:rsid w:val="00183F84"/>
    <w:rsid w:val="001863E2"/>
    <w:rsid w:val="001A2212"/>
    <w:rsid w:val="001B3070"/>
    <w:rsid w:val="001B51E8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15B6"/>
    <w:rsid w:val="00222701"/>
    <w:rsid w:val="00223098"/>
    <w:rsid w:val="0022322C"/>
    <w:rsid w:val="00226C22"/>
    <w:rsid w:val="00240A10"/>
    <w:rsid w:val="00243A47"/>
    <w:rsid w:val="002577D3"/>
    <w:rsid w:val="00263B1A"/>
    <w:rsid w:val="002749FF"/>
    <w:rsid w:val="00276096"/>
    <w:rsid w:val="002819EF"/>
    <w:rsid w:val="00283377"/>
    <w:rsid w:val="002864B0"/>
    <w:rsid w:val="002879A3"/>
    <w:rsid w:val="00287D7F"/>
    <w:rsid w:val="002923D5"/>
    <w:rsid w:val="00292A99"/>
    <w:rsid w:val="002936E9"/>
    <w:rsid w:val="002A7FF0"/>
    <w:rsid w:val="002B1202"/>
    <w:rsid w:val="002B20CB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14D8E"/>
    <w:rsid w:val="00353DC2"/>
    <w:rsid w:val="00356552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04BA9"/>
    <w:rsid w:val="00412861"/>
    <w:rsid w:val="00423D0F"/>
    <w:rsid w:val="004340F3"/>
    <w:rsid w:val="00434341"/>
    <w:rsid w:val="00450E02"/>
    <w:rsid w:val="004563A1"/>
    <w:rsid w:val="004565A9"/>
    <w:rsid w:val="004807E2"/>
    <w:rsid w:val="00491920"/>
    <w:rsid w:val="004923EA"/>
    <w:rsid w:val="004A2F29"/>
    <w:rsid w:val="004A53BF"/>
    <w:rsid w:val="004B31CB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E5078"/>
    <w:rsid w:val="004F64A7"/>
    <w:rsid w:val="00502649"/>
    <w:rsid w:val="0050433F"/>
    <w:rsid w:val="005061B5"/>
    <w:rsid w:val="00515700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5721"/>
    <w:rsid w:val="0058144A"/>
    <w:rsid w:val="0058440C"/>
    <w:rsid w:val="00586BE6"/>
    <w:rsid w:val="005A6A45"/>
    <w:rsid w:val="005B49F8"/>
    <w:rsid w:val="005C1AA1"/>
    <w:rsid w:val="005D493C"/>
    <w:rsid w:val="005D5451"/>
    <w:rsid w:val="005D7B8D"/>
    <w:rsid w:val="005E0826"/>
    <w:rsid w:val="005F165B"/>
    <w:rsid w:val="00600F72"/>
    <w:rsid w:val="006217CF"/>
    <w:rsid w:val="006238B0"/>
    <w:rsid w:val="0063122E"/>
    <w:rsid w:val="006321BA"/>
    <w:rsid w:val="00640325"/>
    <w:rsid w:val="00640599"/>
    <w:rsid w:val="00643D48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4BA7"/>
    <w:rsid w:val="006D5DF5"/>
    <w:rsid w:val="006D749E"/>
    <w:rsid w:val="00702C1A"/>
    <w:rsid w:val="00703D44"/>
    <w:rsid w:val="00704D1C"/>
    <w:rsid w:val="00704D9A"/>
    <w:rsid w:val="00713641"/>
    <w:rsid w:val="00713AB6"/>
    <w:rsid w:val="007228EC"/>
    <w:rsid w:val="00723372"/>
    <w:rsid w:val="00723C99"/>
    <w:rsid w:val="007528BB"/>
    <w:rsid w:val="00754859"/>
    <w:rsid w:val="0075729A"/>
    <w:rsid w:val="007611C9"/>
    <w:rsid w:val="00763C9B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E7AAC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542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C7826"/>
    <w:rsid w:val="009E4B6B"/>
    <w:rsid w:val="009F3561"/>
    <w:rsid w:val="009F6DC2"/>
    <w:rsid w:val="00A010AB"/>
    <w:rsid w:val="00A13347"/>
    <w:rsid w:val="00A14490"/>
    <w:rsid w:val="00A16D8F"/>
    <w:rsid w:val="00A17B60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39F9"/>
    <w:rsid w:val="00B0695E"/>
    <w:rsid w:val="00B10E44"/>
    <w:rsid w:val="00B138E8"/>
    <w:rsid w:val="00B13C8D"/>
    <w:rsid w:val="00B14FC1"/>
    <w:rsid w:val="00B34DF7"/>
    <w:rsid w:val="00B86255"/>
    <w:rsid w:val="00B86915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0141"/>
    <w:rsid w:val="00BF4EC9"/>
    <w:rsid w:val="00C00B47"/>
    <w:rsid w:val="00C025FC"/>
    <w:rsid w:val="00C04054"/>
    <w:rsid w:val="00C05DFE"/>
    <w:rsid w:val="00C10FC9"/>
    <w:rsid w:val="00C13944"/>
    <w:rsid w:val="00C17755"/>
    <w:rsid w:val="00C22116"/>
    <w:rsid w:val="00C47DE6"/>
    <w:rsid w:val="00C52A9B"/>
    <w:rsid w:val="00C54811"/>
    <w:rsid w:val="00C569BB"/>
    <w:rsid w:val="00C61A2E"/>
    <w:rsid w:val="00C62A73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94F9A"/>
    <w:rsid w:val="00CB3986"/>
    <w:rsid w:val="00CB42CE"/>
    <w:rsid w:val="00CC240E"/>
    <w:rsid w:val="00CC3B7D"/>
    <w:rsid w:val="00CD096D"/>
    <w:rsid w:val="00CD1126"/>
    <w:rsid w:val="00CD44F0"/>
    <w:rsid w:val="00CE3405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6BCB"/>
    <w:rsid w:val="00E1796F"/>
    <w:rsid w:val="00E22B52"/>
    <w:rsid w:val="00E22D84"/>
    <w:rsid w:val="00E26288"/>
    <w:rsid w:val="00E266F3"/>
    <w:rsid w:val="00E319FF"/>
    <w:rsid w:val="00E3445F"/>
    <w:rsid w:val="00E373EA"/>
    <w:rsid w:val="00E4118B"/>
    <w:rsid w:val="00E4312B"/>
    <w:rsid w:val="00E46C38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3CCC"/>
    <w:rsid w:val="00F07D00"/>
    <w:rsid w:val="00F161A9"/>
    <w:rsid w:val="00F17DF6"/>
    <w:rsid w:val="00F219C1"/>
    <w:rsid w:val="00F23F33"/>
    <w:rsid w:val="00F26D1D"/>
    <w:rsid w:val="00F324FF"/>
    <w:rsid w:val="00F32CAA"/>
    <w:rsid w:val="00F36DB5"/>
    <w:rsid w:val="00F37EF0"/>
    <w:rsid w:val="00F5483A"/>
    <w:rsid w:val="00F568F8"/>
    <w:rsid w:val="00F66098"/>
    <w:rsid w:val="00F74D73"/>
    <w:rsid w:val="00F75C44"/>
    <w:rsid w:val="00F911DE"/>
    <w:rsid w:val="00FB035D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  <w:rsid w:val="00FF105C"/>
    <w:rsid w:val="00FF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0325"/>
    <w:pPr>
      <w:spacing w:after="120"/>
    </w:pPr>
    <w:rPr>
      <w:lang w:eastAsia="en-US" w:val="en-GB"/>
    </w:rPr>
  </w:style>
  <w:style w:customStyle="true" w:styleId="TijelotekstaChar" w:type="character">
    <w:name w:val="Tijelo teksta Char"/>
    <w:basedOn w:val="Zadanifontodlomka"/>
    <w:link w:val="Tijeloteksta"/>
    <w:rsid w:val="00640325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F10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10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0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0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0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0325"/>
    <w:pPr>
      <w:spacing w:after="120"/>
    </w:pPr>
    <w:rPr>
      <w:lang w:eastAsia="en-US" w:val="en-GB"/>
    </w:rPr>
  </w:style>
  <w:style w:customStyle="1" w:styleId="TijelotekstaChar" w:type="character">
    <w:name w:val="Tijelo teksta Char"/>
    <w:basedOn w:val="Zadanifontodlomka"/>
    <w:link w:val="Tijeloteksta"/>
    <w:rsid w:val="00640325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F10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10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0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0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0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090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St-22/2017-27</izvorni_sadrzaj>
    <derivirana_varijabla naziv="DomainObject.Oznaka_1">St-22/2017-27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tražbine čuva se u ormaru u sobi br. 42.</izvorni_sadrzaj>
    <derivirana_varijabla naziv="DomainObject.Predmet.Opis_1">Prijava tražbine čuva se u ormaru u sobi br. 42.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St-22/2017</izvorni_sadrzaj>
    <derivirana_varijabla naziv="DomainObject.Predmet.OznakaBroj_1">St-22/2017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rj. od 3.12. za pravomoćnost!!!</izvorni_sadrzaj>
    <derivirana_varijabla naziv="DomainObject.Predmet.PrimjedbaSuca_1">vidi rj. od 3.12. za pravomoćnost!!!</derivirana_varijabla>
  </DomainObject.Predmet.PrimjedbaSuca>
  <DomainObject.Predmet.ProtustrankaFormated>
    <izvorni_sadrzaj>  LOVAČKO DRUŠTVO "LIČKA PLJEŠIVICA" KORENICA</izvorni_sadrzaj>
    <derivirana_varijabla naziv="DomainObject.Predmet.ProtustrankaFormated_1">  LOVAČKO DRUŠTVO "LIČKA PLJEŠIVICA" KORENICA</derivirana_varijabla>
  </DomainObject.Predmet.ProtustrankaFormated>
  <DomainObject.Predmet.ProtustrankaFormatedOIB>
    <izvorni_sadrzaj>  LOVAČKO DRUŠTVO "LIČKA PLJEŠIVICA" KORENICA, OIB 89033124813</izvorni_sadrzaj>
    <derivirana_varijabla naziv="DomainObject.Predmet.ProtustrankaFormatedOIB_1">  LOVAČKO DRUŠTVO "LIČKA PLJEŠIVICA" KORENICA, OIB 89033124813</derivirana_varijabla>
  </DomainObject.Predmet.ProtustrankaFormatedOIB>
  <DomainObject.Predmet.ProtustrankaFormatedWithAdress>
    <izvorni_sadrzaj> LOVAČKO DRUŠTVO "LIČKA PLJEŠIVICA" KORENICA, Miroslava Krleže 12a, 23000 Zadar</izvorni_sadrzaj>
    <derivirana_varijabla naziv="DomainObject.Predmet.ProtustrankaFormatedWithAdress_1"> LOVAČKO DRUŠTVO "LIČKA PLJEŠIVICA" KORENICA, Miroslava Krleže 12a, 23000 Zadar</derivirana_varijabla>
  </DomainObject.Predmet.ProtustrankaFormatedWithAdress>
  <DomainObject.Predmet.ProtustrankaFormatedWithAdressOIB>
    <izvorni_sadrzaj> LOVAČKO DRUŠTVO "LIČKA PLJEŠIVICA" KORENICA, OIB 89033124813, Miroslava Krleže 12a, 23000 Zadar</izvorni_sadrzaj>
    <derivirana_varijabla naziv="DomainObject.Predmet.ProtustrankaFormatedWithAdressOIB_1"> LOVAČKO DRUŠTVO "LIČKA PLJEŠIVICA" KORENICA, OIB 89033124813, Miroslava Krleže 12a, 23000 Zadar</derivirana_varijabla>
  </DomainObject.Predmet.ProtustrankaFormatedWithAdressOIB>
  <DomainObject.Predmet.ProtustrankaWithAdress>
    <izvorni_sadrzaj>LOVAČKO DRUŠTVO "LIČKA PLJEŠIVICA" KORENICA Miroslava Krleže 12a, 23000 Zadar</izvorni_sadrzaj>
    <derivirana_varijabla naziv="DomainObject.Predmet.ProtustrankaWithAdress_1">LOVAČKO DRUŠTVO "LIČKA PLJEŠIVICA" KORENICA Miroslava Krleže 12a, 23000 Zadar</derivirana_varijabla>
  </DomainObject.Predmet.ProtustrankaWithAdress>
  <DomainObject.Predmet.ProtustrankaWithAdressOIB>
    <izvorni_sadrzaj>LOVAČKO DRUŠTVO "LIČKA PLJEŠIVICA" KORENICA, OIB 89033124813, Miroslava Krleže 12a, 23000 Zadar</izvorni_sadrzaj>
    <derivirana_varijabla naziv="DomainObject.Predmet.ProtustrankaWithAdressOIB_1">LOVAČKO DRUŠTVO "LIČKA PLJEŠIVICA" KORENICA, OIB 89033124813, Miroslava Krleže 12a, 23000 Zadar</derivirana_varijabla>
  </DomainObject.Predmet.ProtustrankaWithAdressOIB>
  <DomainObject.Predmet.ProtustrankaNazivFormated>
    <izvorni_sadrzaj>LOVAČKO DRUŠTVO "LIČKA PLJEŠIVICA" KORENICA</izvorni_sadrzaj>
    <derivirana_varijabla naziv="DomainObject.Predmet.ProtustrankaNazivFormated_1">LOVAČKO DRUŠTVO "LIČKA PLJEŠIVICA" KORENICA</derivirana_varijabla>
  </DomainObject.Predmet.ProtustrankaNazivFormated>
  <DomainObject.Predmet.ProtustrankaNazivFormatedOIB>
    <izvorni_sadrzaj>LOVAČKO DRUŠTVO "LIČKA PLJEŠIVICA" KORENICA, OIB 89033124813</izvorni_sadrzaj>
    <derivirana_varijabla naziv="DomainObject.Predmet.ProtustrankaNazivFormatedOIB_1">LOVAČKO DRUŠTVO "LIČKA PLJEŠIVICA" KORENICA, OIB 89033124813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LOVAČKO DRUŠTVO "LIČKA PLJEŠIVICA" KORENICA</item>
    </izvorni_sadrzaj>
    <derivirana_varijabla naziv="DomainObject.Predmet.ProtuStrankaListFormated_1">
      <item>LOVAČKO DRUŠTVO "LIČKA PLJEŠIVICA" KORENICA</item>
    </derivirana_varijabla>
  </DomainObject.Predmet.ProtuStrankaListFormated>
  <DomainObject.Predmet.ProtuStrankaListFormatedOIB>
    <izvorni_sadrzaj>
      <item>LOVAČKO DRUŠTVO "LIČKA PLJEŠIVICA" KORENICA, OIB 89033124813</item>
    </izvorni_sadrzaj>
    <derivirana_varijabla naziv="DomainObject.Predmet.ProtuStrankaListFormatedOIB_1">
      <item>LOVAČKO DRUŠTVO "LIČKA PLJEŠIVICA" KORENICA, OIB 89033124813</item>
    </derivirana_varijabla>
  </DomainObject.Predmet.ProtuStrankaListFormatedOIB>
  <DomainObject.Predmet.ProtuStrankaListFormatedWithAdress>
    <izvorni_sadrzaj>
      <item>LOVAČKO DRUŠTVO "LIČKA PLJEŠIVICA" KORENICA, Miroslava Krleže 12a, 23000 Zadar</item>
    </izvorni_sadrzaj>
    <derivirana_varijabla naziv="DomainObject.Predmet.ProtuStrankaListFormatedWithAdress_1">
      <item>LOVAČKO DRUŠTVO "LIČKA PLJEŠIVICA" KORENICA, Miroslava Krleže 12a, 23000 Zadar</item>
    </derivirana_varijabla>
  </DomainObject.Predmet.ProtuStrankaListFormatedWithAdress>
  <DomainObject.Predmet.ProtuStrankaListFormatedWithAdressOIB>
    <izvorni_sadrzaj>
      <item>LOVAČKO DRUŠTVO "LIČKA PLJEŠIVICA" KORENICA, OIB 89033124813, Miroslava Krleže 12a, 23000 Zadar</item>
    </izvorni_sadrzaj>
    <derivirana_varijabla naziv="DomainObject.Predmet.ProtuStrankaListFormatedWithAdressOIB_1">
      <item>LOVAČKO DRUŠTVO "LIČKA PLJEŠIVICA" KORENICA, OIB 89033124813, Miroslava Krleže 12a, 23000 Zadar</item>
    </derivirana_varijabla>
  </DomainObject.Predmet.ProtuStrankaListFormatedWithAdressOIB>
  <DomainObject.Predmet.ProtuStrankaListNazivFormated>
    <izvorni_sadrzaj>
      <item>LOVAČKO DRUŠTVO "LIČKA PLJEŠIVICA" KORENICA</item>
    </izvorni_sadrzaj>
    <derivirana_varijabla naziv="DomainObject.Predmet.ProtuStrankaListNazivFormated_1">
      <item>LOVAČKO DRUŠTVO "LIČKA PLJEŠIVICA" KORENICA</item>
    </derivirana_varijabla>
  </DomainObject.Predmet.ProtuStrankaListNazivFormated>
  <DomainObject.Predmet.ProtuStrankaListNazivFormatedOIB>
    <izvorni_sadrzaj>
      <item>LOVAČKO DRUŠTVO "LIČKA PLJEŠIVICA" KORENICA, OIB 89033124813</item>
    </izvorni_sadrzaj>
    <derivirana_varijabla naziv="DomainObject.Predmet.ProtuStrankaListNazivFormatedOIB_1">
      <item>LOVAČKO DRUŠTVO "LIČKA PLJEŠIVICA" KORENICA, OIB 89033124813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St-22/2017-27</izvorni_sadrzaj>
    <derivirana_varijabla naziv="DomainObject.PoslovniBrojDokumenta_1">St-22/2017-27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LOVAČKO DRUŠTVO "LIČKA PLJEŠIVICA" KORENICA</izvorni_sadrzaj>
    <derivirana_varijabla naziv="DomainObject.Predmet.ProtustrankaIDrugi_1">LOVAČKO DRUŠTVO "LIČKA PLJEŠIVICA" KORENICA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LOVAČKO DRUŠTVO "LIČKA PLJEŠIVICA" KORENICA, OIB 89033124813, Miroslava Krleže 12a, 23000 Zadar</izvorni_sadrzaj>
    <derivirana_varijabla naziv="DomainObject.Predmet.ProtustrankaIDrugiAdressOIB_1">LOVAČKO DRUŠTVO "LIČKA PLJEŠIVICA" KORENICA, OIB 89033124813, Miroslava Krleže 12a,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LOVAČKO DRUŠTVO "LIČKA PLJEŠIVICA" KORENICA</item>
      <item>FINA</item>
    </izvorni_sadrzaj>
    <derivirana_varijabla naziv="DomainObject.Predmet.SudioniciListNaziv_1">
      <item>LOVAČKO DRUŠTVO "LIČKA PLJEŠIVICA" KORENICA</item>
      <item>FINA</item>
    </derivirana_varijabla>
  </DomainObject.Predmet.SudioniciListNaziv>
  <DomainObject.Predmet.SudioniciListAdressOIB>
    <izvorni_sadrzaj>
      <item>LOVAČKO DRUŠTVO "LIČKA PLJEŠIVICA" KORENICA, OIB 89033124813, Miroslava Krleže 12a,23000 Zadar</item>
      <item>FINA, OIB 85821130368</item>
    </izvorni_sadrzaj>
    <derivirana_varijabla naziv="DomainObject.Predmet.SudioniciListAdressOIB_1">
      <item>LOVAČKO DRUŠTVO "LIČKA PLJEŠIVICA" KORENICA, OIB 89033124813, Miroslava Krleže 12a,23000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89033124813</item>
      <item>, OIB 85821130368</item>
    </izvorni_sadrzaj>
    <derivirana_varijabla naziv="DomainObject.Predmet.SudioniciListNazivOIB_1">
      <item>, OIB 89033124813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2017.</izvorni_sadrzaj>
    <derivirana_varijabla naziv="DomainObject.Predmet.DatumZadnjeOdrzaneSudskeRadnje_1">14. lipnja 2017.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St-22/2017-24</izvorni_sadrzaj>
    <derivirana_varijabla naziv="DomainObject.PredzadnjaOdlukaIzPredmeta.Oznaka_1">St-22/2017-24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ECAD3-1218-4A05-B4A6-140CB678F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1574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2018-12-19T09:42:00Z</dcterms:created>
  <dc:creator>Ardena Bajlo</dc:creator>
  <cp:lastModifiedBy>Paula Colić</cp:lastModifiedBy>
  <cp:lastPrinted>2018-12-19T09:44:00Z</cp:lastPrinted>
  <dcterms:modified xmlns:xsi="http://www.w3.org/2001/XMLSchema-instance" xsi:type="dcterms:W3CDTF">2018-12-19T11:39:00Z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St-22/2017-27 / Odluka - Rješenje - ispravak rješenja (St-22-17 LD LIČKA PLJEŠEVICA - ispravak rješenj o upisu stečajne mase UDRUGA u sud. reg 19.12.2018.docx)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