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f1b1" w14:paraId="a35f1b1" w:rsidRDefault="004B4B56" w:rsidP="004B4B56" w:rsidR="004B4B5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B4B56" w:rsidP="004B4B56" w:rsidR="004B4B56">
      <w:pPr>
        <w:tabs>
          <w:tab w:pos="7020" w:val="left"/>
        </w:tabs>
      </w:pPr>
      <w:r>
        <w:t xml:space="preserve">REPUBLIKA HRVATSKA </w:t>
      </w:r>
    </w:p>
    <w:p w:rsidRDefault="004B4B56" w:rsidP="004B4B56" w:rsidR="004B4B56">
      <w:r>
        <w:t>Trgovački sud u Zagrebu</w:t>
      </w:r>
    </w:p>
    <w:p w:rsidRDefault="004B4B56" w:rsidP="004B4B56" w:rsidR="004B4B5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B4B56" w:rsidP="004B4B56" w:rsidR="004B4B56"/>
    <w:p w:rsidRDefault="004B4B56" w:rsidP="004B4B56" w:rsidR="004B4B56"/>
    <w:p w:rsidRDefault="004B4B56" w:rsidP="004B4B56" w:rsidR="004B4B56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proofErr w:type="spellStart"/>
      <w:r>
        <w:t>109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4B4B56" w:rsidP="004B4B56" w:rsidR="004B4B56">
      <w:pPr>
        <w:jc w:val="both"/>
      </w:pPr>
    </w:p>
    <w:p w:rsidRDefault="004B4B56" w:rsidP="004B4B56" w:rsidR="004B4B56" w:rsidRPr="000E41FF">
      <w:pPr>
        <w:jc w:val="center"/>
      </w:pPr>
      <w:r w:rsidRPr="000E41FF">
        <w:t>O G L A S</w:t>
      </w:r>
    </w:p>
    <w:p w:rsidRDefault="004B4B56" w:rsidP="004B4B56" w:rsidR="004B4B56">
      <w:pPr>
        <w:rPr>
          <w:b/>
        </w:rPr>
      </w:pPr>
    </w:p>
    <w:p w:rsidRDefault="004B4B56" w:rsidP="004B4B56" w:rsidR="004B4B56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TOP-</w:t>
      </w:r>
      <w:proofErr w:type="spellStart"/>
      <w:r>
        <w:t>FORM</w:t>
      </w:r>
      <w:proofErr w:type="spellEnd"/>
      <w:r>
        <w:t xml:space="preserve"> AUTOMOBILI d.o.o. sa sjedištem u Ulici Tadije </w:t>
      </w:r>
      <w:proofErr w:type="spellStart"/>
      <w:r>
        <w:t>Smičiklasa</w:t>
      </w:r>
      <w:proofErr w:type="spellEnd"/>
      <w:r>
        <w:t xml:space="preserve"> 7, </w:t>
      </w:r>
      <w:proofErr w:type="spellStart"/>
      <w:r>
        <w:t>10360</w:t>
      </w:r>
      <w:proofErr w:type="spellEnd"/>
      <w:r>
        <w:t xml:space="preserve"> </w:t>
      </w:r>
      <w:proofErr w:type="spellStart"/>
      <w:r>
        <w:t>Popovec</w:t>
      </w:r>
      <w:proofErr w:type="spellEnd"/>
      <w:r>
        <w:t>,</w:t>
      </w:r>
      <w:r w:rsidRPr="009A3D42">
        <w:t xml:space="preserve"> </w:t>
      </w:r>
      <w:proofErr w:type="spellStart"/>
      <w:r w:rsidRPr="009A3D42">
        <w:t>OIB</w:t>
      </w:r>
      <w:proofErr w:type="spellEnd"/>
      <w:r w:rsidRPr="009A3D42">
        <w:t xml:space="preserve">: </w:t>
      </w:r>
      <w:proofErr w:type="spellStart"/>
      <w:r>
        <w:t>00861086577</w:t>
      </w:r>
      <w:proofErr w:type="spellEnd"/>
      <w:r w:rsidRPr="00F152B1">
        <w:t>,</w:t>
      </w:r>
      <w:r>
        <w:t xml:space="preserve"> je podnijet prijedlog za pokretanje skraćenog stečajnog postupka.</w:t>
      </w:r>
    </w:p>
    <w:p w:rsidRDefault="004B4B56" w:rsidP="004B4B56" w:rsidR="004B4B56">
      <w:pPr>
        <w:pStyle w:val="Odlomakpopisa"/>
        <w:ind w:left="0"/>
      </w:pPr>
    </w:p>
    <w:p w:rsidRDefault="004B4B56" w:rsidP="004B4B56" w:rsidR="004B4B56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100.759,94 kn.</w:t>
      </w:r>
    </w:p>
    <w:p w:rsidRDefault="004B4B56" w:rsidP="004B4B56" w:rsidR="004B4B56"/>
    <w:p w:rsidRDefault="004B4B56" w:rsidP="004B4B56" w:rsidR="004B4B5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4B4B56" w:rsidP="004B4B56" w:rsidR="004B4B56">
      <w:pPr>
        <w:jc w:val="both"/>
      </w:pPr>
    </w:p>
    <w:p w:rsidRDefault="004B4B56" w:rsidP="004B4B56" w:rsidR="004B4B5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4B4B56" w:rsidP="004B4B56" w:rsidR="004B4B56">
      <w:pPr>
        <w:pStyle w:val="Odlomakpopisa"/>
        <w:ind w:left="0"/>
      </w:pPr>
    </w:p>
    <w:p w:rsidRDefault="004B4B56" w:rsidP="004B4B56" w:rsidR="004B4B56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4B4B56" w:rsidP="004B4B56" w:rsidR="004B4B56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4B4B56" w:rsidP="004B4B56" w:rsidR="004B4B56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4B4B56" w:rsidP="004B4B56" w:rsidR="004B4B56">
      <w:pPr>
        <w:jc w:val="both"/>
      </w:pPr>
    </w:p>
    <w:p w:rsidRDefault="004B4B56" w:rsidP="004B4B56" w:rsidR="004B4B56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4B4B56" w:rsidP="004B4B56" w:rsidR="004B4B56">
      <w:pPr>
        <w:jc w:val="center"/>
      </w:pPr>
    </w:p>
    <w:p w:rsidRDefault="004B4B56" w:rsidP="004B4B56" w:rsidR="004B4B56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4B4B56" w:rsidP="004B4B56" w:rsidR="004B4B56" w:rsidRPr="000E41FF">
      <w:pPr>
        <w:jc w:val="both"/>
      </w:pPr>
    </w:p>
    <w:p w:rsidRDefault="004B4B56" w:rsidP="004B4B56" w:rsidR="004B4B56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4B4B56" w:rsidP="004B4B56" w:rsidR="004B4B56">
      <w:pPr>
        <w:jc w:val="right"/>
      </w:pPr>
    </w:p>
    <w:p w:rsidRDefault="004B4B56" w:rsidP="004B4B56" w:rsidR="004B4B56"/>
    <w:p w:rsidRDefault="004B4B56" w:rsidP="004B4B56" w:rsidR="004B4B56"/>
    <w:p w:rsidRDefault="004B4B56" w:rsidP="004B4B56" w:rsidR="004B4B56"/>
    <w:p w:rsidRDefault="004B4B56" w:rsidP="004B4B56" w:rsidR="004B4B56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B56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B4B56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D273F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B5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4B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4B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B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B5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4B5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4B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B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TOP-FORM AUTOMOBILI d.o.o. zastupanog po punomoćniku Zlatan Pollak</izvorni_sadrzaj>
    <derivirana_varijabla naziv="DomainObject.Predmet.ProtustrankaFormated_1">  TOP-FORM AUTOMOBILI d.o.o. zastupanog po punomoćniku Zlatan Pollak</derivirana_varijabla>
  </DomainObject.Predmet.ProtustrankaFormated>
  <DomainObject.Predmet.ProtustrankaFormatedOIB>
    <izvorni_sadrzaj>  TOP-FORM AUTOMOBILI d.o.o., OIB 00861086577 zastupanog po punomoćniku Zlatan Pollak</izvorni_sadrzaj>
    <derivirana_varijabla naziv="DomainObject.Predmet.ProtustrankaFormatedOIB_1">  TOP-FORM AUTOMOBILI d.o.o., OIB 00861086577 zastupanog po punomoćniku Zlatan Pollak</derivirana_varijabla>
  </DomainObject.Predmet.ProtustrankaFormatedOIB>
  <DomainObject.Predmet.ProtustrankaFormatedWithAdress>
    <izvorni_sadrzaj> TOP-FORM AUTOMOBILI d.o.o., Ulica Tadije Smičiklasa 7, 10360 Popovec zastupanog po punomoćniku Zlatan Pollak</izvorni_sadrzaj>
    <derivirana_varijabla naziv="DomainObject.Predmet.ProtustrankaFormatedWithAdress_1"> TOP-FORM AUTOMOBILI d.o.o., Ulica Tadije Smičiklasa 7, 10360 Popovec zastupanog po punomoćniku Zlatan Pollak</derivirana_varijabla>
  </DomainObject.Predmet.ProtustrankaFormatedWithAdress>
  <DomainObject.Predmet.ProtustrankaFormatedWithAdressOIB>
    <izvorni_sadrzaj> TOP-FORM AUTOMOBILI d.o.o., OIB 00861086577, Ulica Tadije Smičiklasa 7, 10360 Popovec zastupanog po punomoćniku Zlatan Pollak</izvorni_sadrzaj>
    <derivirana_varijabla naziv="DomainObject.Predmet.ProtustrankaFormatedWithAdressOIB_1"> TOP-FORM AUTOMOBILI d.o.o., OIB 00861086577, Ulica Tadije Smičiklasa 7, 10360 Popovec zastupanog po punomoćniku Zlatan Pollak</derivirana_varijabla>
  </DomainObject.Predmet.ProtustrankaFormatedWithAdressOIB>
  <DomainObject.Predmet.ProtustrankaWithAdress>
    <izvorni_sadrzaj>TOP-FORM AUTOMOBILI d.o.o. Ulica Tadije Smičiklasa 7, 10360 Popovec</izvorni_sadrzaj>
    <derivirana_varijabla naziv="DomainObject.Predmet.ProtustrankaWithAdress_1">TOP-FORM AUTOMOBILI d.o.o. Ulica Tadije Smičiklasa 7, 10360 Popovec</derivirana_varijabla>
  </DomainObject.Predmet.ProtustrankaWithAdress>
  <DomainObject.Predmet.ProtustrankaWithAdressOIB>
    <izvorni_sadrzaj>TOP-FORM AUTOMOBILI d.o.o., OIB 00861086577, Ulica Tadije Smičiklasa 7, 10360 Popovec</izvorni_sadrzaj>
    <derivirana_varijabla naziv="DomainObject.Predmet.ProtustrankaWithAdressOIB_1">TOP-FORM AUTOMOBILI d.o.o., OIB 00861086577, Ulica Tadije Smičiklasa 7, 10360 Popovec</derivirana_varijabla>
  </DomainObject.Predmet.ProtustrankaWithAdressOIB>
  <DomainObject.Predmet.ProtustrankaNazivFormated>
    <izvorni_sadrzaj>TOP-FORM AUTOMOBILI d.o.o.</izvorni_sadrzaj>
    <derivirana_varijabla naziv="DomainObject.Predmet.ProtustrankaNazivFormated_1">TOP-FORM AUTOMOBILI d.o.o.</derivirana_varijabla>
  </DomainObject.Predmet.ProtustrankaNazivFormated>
  <DomainObject.Predmet.ProtustrankaNazivFormatedOIB>
    <izvorni_sadrzaj>TOP-FORM AUTOMOBILI d.o.o., OIB 00861086577</izvorni_sadrzaj>
    <derivirana_varijabla naziv="DomainObject.Predmet.ProtustrankaNazivFormatedOIB_1">TOP-FORM AUTOMOBILI d.o.o., OIB 00861086577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TOP-FORM AUTOMOBILI d.o.o. zastupanog po punomoćniku Zlatan Pollak</item>
    </izvorni_sadrzaj>
    <derivirana_varijabla naziv="DomainObject.Predmet.ProtuStrankaListFormated_1">
      <item>TOP-FORM AUTOMOBILI d.o.o. zastupanog po punomoćniku Zlatan Pollak</item>
    </derivirana_varijabla>
  </DomainObject.Predmet.ProtuStrankaListFormated>
  <DomainObject.Predmet.ProtuStrankaListFormatedOIB>
    <izvorni_sadrzaj>
      <item>TOP-FORM AUTOMOBILI d.o.o., OIB 00861086577 zastupanog po punomoćniku Zlatan Pollak</item>
    </izvorni_sadrzaj>
    <derivirana_varijabla naziv="DomainObject.Predmet.ProtuStrankaListFormatedOIB_1">
      <item>TOP-FORM AUTOMOBILI d.o.o., OIB 00861086577 zastupanog po punomoćniku Zlatan Pollak</item>
    </derivirana_varijabla>
  </DomainObject.Predmet.ProtuStrankaListFormatedOIB>
  <DomainObject.Predmet.ProtuStrankaListFormatedWithAdress>
    <izvorni_sadrzaj>
      <item>TOP-FORM AUTOMOBILI d.o.o., Ulica Tadije Smičiklasa 7, 10360 Popovec zastupanog po punomoćniku Zlatan Pollak</item>
    </izvorni_sadrzaj>
    <derivirana_varijabla naziv="DomainObject.Predmet.ProtuStrankaListFormatedWithAdress_1">
      <item>TOP-FORM AUTOMOBILI d.o.o., Ulica Tadije Smičiklasa 7, 10360 Popovec zastupanog po punomoćniku Zlatan Pollak</item>
    </derivirana_varijabla>
  </DomainObject.Predmet.ProtuStrankaListFormatedWithAdress>
  <DomainObject.Predmet.ProtuStrankaListFormatedWithAdressOIB>
    <izvorni_sadrzaj>
      <item>TOP-FORM AUTOMOBILI d.o.o., OIB 00861086577, Ulica Tadije Smičiklasa 7, 10360 Popovec zastupanog po punomoćniku Zlatan Pollak</item>
    </izvorni_sadrzaj>
    <derivirana_varijabla naziv="DomainObject.Predmet.ProtuStrankaListFormatedWithAdressOIB_1">
      <item>TOP-FORM AUTOMOBILI d.o.o., OIB 00861086577, Ulica Tadije Smičiklasa 7, 10360 Popovec zastupanog po punomoćniku Zlatan Pollak</item>
    </derivirana_varijabla>
  </DomainObject.Predmet.ProtuStrankaListFormatedWithAdressOIB>
  <DomainObject.Predmet.ProtuStrankaListNazivFormated>
    <izvorni_sadrzaj>
      <item>TOP-FORM AUTOMOBILI d.o.o.</item>
    </izvorni_sadrzaj>
    <derivirana_varijabla naziv="DomainObject.Predmet.ProtuStrankaListNazivFormated_1">
      <item>TOP-FORM AUTOMOBILI d.o.o.</item>
    </derivirana_varijabla>
  </DomainObject.Predmet.ProtuStrankaListNazivFormated>
  <DomainObject.Predmet.ProtuStrankaListNazivFormatedOIB>
    <izvorni_sadrzaj>
      <item>TOP-FORM AUTOMOBILI d.o.o., OIB 00861086577</item>
    </izvorni_sadrzaj>
    <derivirana_varijabla naziv="DomainObject.Predmet.ProtuStrankaListNazivFormatedOIB_1">
      <item>TOP-FORM AUTOMOBILI d.o.o., OIB 00861086577</item>
    </derivirana_varijabla>
  </DomainObject.Predmet.ProtuStrankaListNazivFormatedOIB>
  <DomainObject.Predmet.OstaliListFormated>
    <izvorni_sadrzaj>
      <item>Zlatan Pollak punomoćnik sudionika u postupku TOP-FORM AUTOMOBILI d.o.o.</item>
    </izvorni_sadrzaj>
    <derivirana_varijabla naziv="DomainObject.Predmet.OstaliListFormated_1">
      <item>Zlatan Pollak punomoćnik sudionika u postupku TOP-FORM AUTOMOBILI d.o.o.</item>
    </derivirana_varijabla>
  </DomainObject.Predmet.OstaliListFormated>
  <DomainObject.Predmet.OstaliListFormatedOIB>
    <izvorni_sadrzaj>
      <item>Zlatan Pollak, OIB 17768713778 punomoćnik sudionika u postupku TOP-FORM AUTOMOBILI d.o.o.</item>
    </izvorni_sadrzaj>
    <derivirana_varijabla naziv="DomainObject.Predmet.OstaliListFormatedOIB_1">
      <item>Zlatan Pollak, OIB 17768713778 punomoćnik sudionika u postupku TOP-FORM AUTOMOBILI d.o.o.</item>
    </derivirana_varijabla>
  </DomainObject.Predmet.OstaliListFormatedOIB>
  <DomainObject.Predmet.OstaliListFormatedWithAdress>
    <izvorni_sadrzaj>
      <item>Zlatan Pollak, Ulica Tadije Smičiklasa 7, 10360 Popovec punomoćnik sudionika u postupku TOP-FORM AUTOMOBILI d.o.o.</item>
    </izvorni_sadrzaj>
    <derivirana_varijabla naziv="DomainObject.Predmet.OstaliListFormatedWithAdress_1">
      <item>Zlatan Pollak, Ulica Tadije Smičiklasa 7, 10360 Popovec punomoćnik sudionika u postupku TOP-FORM AUTOMOBILI d.o.o.</item>
    </derivirana_varijabla>
  </DomainObject.Predmet.OstaliListFormatedWithAdress>
  <DomainObject.Predmet.OstaliListFormatedWithAdressOIB>
    <izvorni_sadrzaj>
      <item>Zlatan Pollak, OIB 17768713778, Ulica Tadije Smičiklasa 7, 10360 Popovec punomoćnik sudionika u postupku TOP-FORM AUTOMOBILI d.o.o.</item>
    </izvorni_sadrzaj>
    <derivirana_varijabla naziv="DomainObject.Predmet.OstaliListFormatedWithAdressOIB_1">
      <item>Zlatan Pollak, OIB 17768713778, Ulica Tadije Smičiklasa 7, 10360 Popovec punomoćnik sudionika u postupku TOP-FORM AUTOMOBILI d.o.o.</item>
    </derivirana_varijabla>
  </DomainObject.Predmet.OstaliListFormatedWithAdressOIB>
  <DomainObject.Predmet.OstaliListNazivFormated>
    <izvorni_sadrzaj>
      <item>Zlatan Pollak</item>
    </izvorni_sadrzaj>
    <derivirana_varijabla naziv="DomainObject.Predmet.OstaliListNazivFormated_1">
      <item>Zlatan Pollak</item>
    </derivirana_varijabla>
  </DomainObject.Predmet.OstaliListNazivFormated>
  <DomainObject.Predmet.OstaliListNazivFormatedOIB>
    <izvorni_sadrzaj>
      <item>Zlatan Pollak, OIB 17768713778</item>
    </izvorni_sadrzaj>
    <derivirana_varijabla naziv="DomainObject.Predmet.OstaliListNazivFormatedOIB_1">
      <item>Zlatan Pollak, OIB 17768713778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TOP-FORM AUTOMOBILI d.o.o.</izvorni_sadrzaj>
    <derivirana_varijabla naziv="DomainObject.Predmet.ProtustrankaIDrugi_1">TOP-FORM AUTOMOBILI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TOP-FORM AUTOMOBILI d.o.o., OIB 00861086577, Ulica Tadije Smičiklasa 7, 10360 Popovec</izvorni_sadrzaj>
    <derivirana_varijabla naziv="DomainObject.Predmet.ProtustrankaIDrugiAdressOIB_1">TOP-FORM AUTOMOBILI d.o.o., OIB 00861086577, Ulica Tadije Smičiklasa 7,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TOP-FORM AUTOMOBILI d.o.o.</item>
      <item>Zlatan Pollak</item>
    </izvorni_sadrzaj>
    <derivirana_varijabla naziv="DomainObject.Predmet.SudioniciListNaziv_1">
      <item>FINA Regionalni centar Zagreb</item>
      <item>TOP-FORM AUTOMOBILI d.o.o.</item>
      <item>Zlatan Pollak</item>
    </derivirana_varijabla>
  </DomainObject.Predmet.SudioniciListNaziv>
  <DomainObject.Predmet.SudioniciListAdressOIB>
    <izvorni_sadrzaj>
      <item>FINA Regionalni centar Zagreb, OIB 85821130368, Trg svibanjskih žrtava 1995. 1,10000 Zagreb</item>
      <item>TOP-FORM AUTOMOBILI d.o.o., OIB 00861086577, Ulica Tadije Smičiklasa 7,10360 Popovec</item>
      <item>Zlatan Pollak, OIB 17768713778, Ulica Tadije Smičiklasa 7,10360 Popovec</item>
    </izvorni_sadrzaj>
    <derivirana_varijabla naziv="DomainObject.Predmet.SudioniciListAdressOIB_1">
      <item>FINA Regionalni centar Zagreb, OIB 85821130368, Trg svibanjskih žrtava 1995. 1,10000 Zagreb</item>
      <item>TOP-FORM AUTOMOBILI d.o.o., OIB 00861086577, Ulica Tadije Smičiklasa 7,10360 Popovec</item>
      <item>Zlatan Pollak, OIB 17768713778, Ulica Tadije Smičiklasa 7,10360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00861086577</item>
      <item>, OIB 17768713778</item>
    </izvorni_sadrzaj>
    <derivirana_varijabla naziv="DomainObject.Predmet.SudioniciListNazivOIB_1">
      <item>, OIB 85821130368</item>
      <item>, OIB 00861086577</item>
      <item>, OIB 17768713778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1372</properties:Characters>
  <properties:Lines>46</properties:Lines>
  <properties:Paragraphs>15</properties:Paragraphs>
  <properties:TotalTime>1</properties:TotalTime>
  <properties:ScaleCrop>false</properties:ScaleCrop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2016-01-18T08:30:00Z</dcterms:created>
  <dc:creator>Vlasta Bogović Milisavljević</dc:creator>
  <cp:lastModifiedBy>Vlasta Bogović Milisavljević</cp:lastModifiedBy>
  <dcterms:modified xmlns:xsi="http://www.w3.org/2001/XMLSchema-instance" xsi:type="dcterms:W3CDTF">2016-01-18T08:32:00Z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