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2d60" w14:paraId="3302d6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DC0A39" w:rsidRPr="00DC0A39">
        <w:t xml:space="preserve">TERRA FLORIS d.o.o., OIB: 04588612091, </w:t>
      </w:r>
      <w:proofErr w:type="spellStart"/>
      <w:r w:rsidR="00DC0A39" w:rsidRPr="00DC0A39">
        <w:t>Arbanija</w:t>
      </w:r>
      <w:proofErr w:type="spellEnd"/>
      <w:r w:rsidR="00DC0A39" w:rsidRPr="00DC0A39">
        <w:t xml:space="preserve">, </w:t>
      </w:r>
      <w:r w:rsidR="00DC0A39">
        <w:t>Cesta domovinske zahvalnosti 65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C0A39" w:rsidRPr="00DC0A39">
        <w:t xml:space="preserve">TERRA FLORIS d.o.o., OIB: 04588612091, </w:t>
      </w:r>
      <w:proofErr w:type="spellStart"/>
      <w:r w:rsidR="00DC0A39" w:rsidRPr="00DC0A39">
        <w:t>Arbanija</w:t>
      </w:r>
      <w:proofErr w:type="spellEnd"/>
      <w:r w:rsidR="00DC0A39" w:rsidRPr="00DC0A39">
        <w:t xml:space="preserve">, </w:t>
      </w:r>
      <w:r w:rsidR="00DC0A39">
        <w:t>Cesta domovinske zahvalnosti 65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DC0A39">
        <w:t>659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DC0A39">
        <w:t>5.597,39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DC0A39">
      <w:t>1854/2015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56FFB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St-1854/2015</izvorni_sadrzaj>
    <derivirana_varijabla naziv="DomainObject.Predmet.OznakaBroj_1">St-1854/2015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FLORIS društvo s ograničenom odgovornošću za trgovinu i uzgoj bilja</izvorni_sadrzaj>
    <derivirana_varijabla naziv="DomainObject.Predmet.ProtustrankaFormated_1">  TERRA FLORIS društvo s ograničenom odgovornošću za trgovinu i uzgoj bilja</derivirana_varijabla>
  </DomainObject.Predmet.ProtustrankaFormated>
  <DomainObject.Predmet.ProtustrankaFormatedOIB>
    <izvorni_sadrzaj>  TERRA FLORIS društvo s ograničenom odgovornošću za trgovinu i uzgoj bilja, OIB 04588612091</izvorni_sadrzaj>
    <derivirana_varijabla naziv="DomainObject.Predmet.ProtustrankaFormatedOIB_1">  TERRA FLORIS društvo s ograničenom odgovornošću za trgovinu i uzgoj bilja, OIB 04588612091</derivirana_varijabla>
  </DomainObject.Predmet.ProtustrankaFormatedOIB>
  <DomainObject.Predmet.ProtustrankaFormatedWithAdress>
    <izvorni_sadrzaj> TERRA FLORIS društvo s ograničenom odgovornošću za trgovinu i uzgoj bilja, Cesta domovinske zahvalnosti 65, 21220 Arbanija</izvorni_sadrzaj>
    <derivirana_varijabla naziv="DomainObject.Predmet.ProtustrankaFormatedWithAdress_1"> TERRA FLORIS društvo s ograničenom odgovornošću za trgovinu i uzgoj bilja, Cesta domovinske zahvalnosti 65, 21220 Arbanija</derivirana_varijabla>
  </DomainObject.Predmet.ProtustrankaFormatedWithAdress>
  <DomainObject.Predmet.ProtustrankaFormatedWithAdressOIB>
    <izvorni_sadrzaj> TERRA FLORIS društvo s ograničenom odgovornošću za trgovinu i uzgoj bilja, OIB 04588612091, Cesta domovinske zahvalnosti 65, 21220 Arbanija</izvorni_sadrzaj>
    <derivirana_varijabla naziv="DomainObject.Predmet.ProtustrankaFormatedWithAdressOIB_1"> TERRA FLORIS društvo s ograničenom odgovornošću za trgovinu i uzgoj bilja, OIB 04588612091, Cesta domovinske zahvalnosti 65, 21220 Arbanija</derivirana_varijabla>
  </DomainObject.Predmet.ProtustrankaFormatedWithAdressOIB>
  <DomainObject.Predmet.ProtustrankaWithAdress>
    <izvorni_sadrzaj>TERRA FLORIS društvo s ograničenom odgovornošću za trgovinu i uzgoj bilja Cesta domovinske zahvalnosti 65, 21220 Arbanija</izvorni_sadrzaj>
    <derivirana_varijabla naziv="DomainObject.Predmet.ProtustrankaWithAdress_1">TERRA FLORIS društvo s ograničenom odgovornošću za trgovinu i uzgoj bilja Cesta domovinske zahvalnosti 65, 21220 Arbanija</derivirana_varijabla>
  </DomainObject.Predmet.ProtustrankaWithAdress>
  <DomainObject.Predmet.ProtustrankaWithAdressOIB>
    <izvorni_sadrzaj>TERRA FLORIS društvo s ograničenom odgovornošću za trgovinu i uzgoj bilja, OIB 04588612091, Cesta domovinske zahvalnosti 65, 21220 Arbanija</izvorni_sadrzaj>
    <derivirana_varijabla naziv="DomainObject.Predmet.ProtustrankaWithAdressOIB_1">TERRA FLORIS društvo s ograničenom odgovornošću za trgovinu i uzgoj bilja, OIB 04588612091, Cesta domovinske zahvalnosti 65, 21220 Arbanija</derivirana_varijabla>
  </DomainObject.Predmet.ProtustrankaWithAdressOIB>
  <DomainObject.Predmet.ProtustrankaNazivFormated>
    <izvorni_sadrzaj>TERRA FLORIS društvo s ograničenom odgovornošću za trgovinu i uzgoj bilja</izvorni_sadrzaj>
    <derivirana_varijabla naziv="DomainObject.Predmet.ProtustrankaNazivFormated_1">TERRA FLORIS društvo s ograničenom odgovornošću za trgovinu i uzgoj bilja</derivirana_varijabla>
  </DomainObject.Predmet.ProtustrankaNazivFormated>
  <DomainObject.Predmet.ProtustrankaNazivFormatedOIB>
    <izvorni_sadrzaj>TERRA FLORIS društvo s ograničenom odgovornošću za trgovinu i uzgoj bilja, OIB 04588612091</izvorni_sadrzaj>
    <derivirana_varijabla naziv="DomainObject.Predmet.ProtustrankaNazivFormatedOIB_1">TERRA FLORIS društvo s ograničenom odgovornošću za trgovinu i uzgoj bilja, OIB 04588612091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5597.39</izvorni_sadrzaj>
    <derivirana_varijabla naziv="DomainObject.Predmet.TrenutnaVrijednost_1">5597.39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TERRA FLORIS društvo s ograničenom odgovornošću za trgovinu i uzgoj bilja</item>
    </izvorni_sadrzaj>
    <derivirana_varijabla naziv="DomainObject.Predmet.ProtuStrankaListFormated_1">
      <item>TERRA FLORIS društvo s ograničenom odgovornošću za trgovinu i uzgoj bilja</item>
    </derivirana_varijabla>
  </DomainObject.Predmet.ProtuStrankaListFormated>
  <DomainObject.Predmet.ProtuStrankaListFormatedOIB>
    <izvorni_sadrzaj>
      <item>TERRA FLORIS društvo s ograničenom odgovornošću za trgovinu i uzgoj bilja, OIB 04588612091</item>
    </izvorni_sadrzaj>
    <derivirana_varijabla naziv="DomainObject.Predmet.ProtuStrankaListFormatedOIB_1">
      <item>TERRA FLORIS društvo s ograničenom odgovornošću za trgovinu i uzgoj bilja, OIB 04588612091</item>
    </derivirana_varijabla>
  </DomainObject.Predmet.ProtuStrankaListFormatedOIB>
  <DomainObject.Predmet.ProtuStrankaListFormatedWithAdress>
    <izvorni_sadrzaj>
      <item>TERRA FLORIS društvo s ograničenom odgovornošću za trgovinu i uzgoj bilja, Cesta domovinske zahvalnosti 65, 21220 Arbanija</item>
    </izvorni_sadrzaj>
    <derivirana_varijabla naziv="DomainObject.Predmet.ProtuStrankaListFormatedWithAdress_1">
      <item>TERRA FLORIS društvo s ograničenom odgovornošću za trgovinu i uzgoj bilja, Cesta domovinske zahvalnosti 65, 21220 Arbanija</item>
    </derivirana_varijabla>
  </DomainObject.Predmet.ProtuStrankaListFormatedWithAdress>
  <DomainObject.Predmet.ProtuStrankaListFormatedWithAdressOIB>
    <izvorni_sadrzaj>
      <item>TERRA FLORIS društvo s ograničenom odgovornošću za trgovinu i uzgoj bilja, OIB 04588612091, Cesta domovinske zahvalnosti 65, 21220 Arbanija</item>
    </izvorni_sadrzaj>
    <derivirana_varijabla naziv="DomainObject.Predmet.ProtuStrankaListFormatedWithAdressOIB_1">
      <item>TERRA FLORIS društvo s ograničenom odgovornošću za trgovinu i uzgoj bilja, OIB 04588612091, Cesta domovinske zahvalnosti 65, 21220 Arbanija</item>
    </derivirana_varijabla>
  </DomainObject.Predmet.ProtuStrankaListFormatedWithAdressOIB>
  <DomainObject.Predmet.ProtuStrankaListNazivFormated>
    <izvorni_sadrzaj>
      <item>TERRA FLORIS društvo s ograničenom odgovornošću za trgovinu i uzgoj bilja</item>
    </izvorni_sadrzaj>
    <derivirana_varijabla naziv="DomainObject.Predmet.ProtuStrankaListNazivFormated_1">
      <item>TERRA FLORIS društvo s ograničenom odgovornošću za trgovinu i uzgoj bilja</item>
    </derivirana_varijabla>
  </DomainObject.Predmet.ProtuStrankaListNazivFormated>
  <DomainObject.Predmet.ProtuStrankaListNazivFormatedOIB>
    <izvorni_sadrzaj>
      <item>TERRA FLORIS društvo s ograničenom odgovornošću za trgovinu i uzgoj bilja, OIB 04588612091</item>
    </izvorni_sadrzaj>
    <derivirana_varijabla naziv="DomainObject.Predmet.ProtuStrankaListNazivFormatedOIB_1">
      <item>TERRA FLORIS društvo s ograničenom odgovornošću za trgovinu i uzgoj bilja, OIB 04588612091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TERRA FLORIS društvo s ograničenom odgovornošću za trgovinu i uzgoj bilja</izvorni_sadrzaj>
    <derivirana_varijabla naziv="DomainObject.Predmet.ProtustrankaIDrugi_1">TERRA FLORIS društvo s ograničenom odgovornošću za trgovinu i uzgoj bilja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TERRA FLORIS društvo s ograničenom odgovornošću za trgovinu i uzgoj bilja, OIB 04588612091, Cesta domovinske zahvalnosti 65, 21220 Arbanija</izvorni_sadrzaj>
    <derivirana_varijabla naziv="DomainObject.Predmet.ProtustrankaIDrugiAdressOIB_1">TERRA FLORIS društvo s ograničenom odgovornošću za trgovinu i uzgoj bilja, OIB 04588612091, Cesta domovinske zahvalnosti 65, 21220 Arbanija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FLORIS društvo s ograničenom odgovornošću za trgovinu i uzgoj bilja</item>
      <item>FINANCIJSKA AGENCIJA, RC SPLIT</item>
    </izvorni_sadrzaj>
    <derivirana_varijabla naziv="DomainObject.Predmet.SudioniciListNaziv_1">
      <item>TERRA FLORIS društvo s ograničenom odgovornošću za trgovinu i uzgoj bilja</item>
      <item>FINANCIJSKA AGENCIJA, RC SPLIT</item>
    </derivirana_varijabla>
  </DomainObject.Predmet.SudioniciListNaziv>
  <DomainObject.Predmet.SudioniciListAdressOIB>
    <izvorni_sadrzaj>
      <item>TERRA FLORIS društvo s ograničenom odgovornošću za trgovinu i uzgoj bilja, OIB 04588612091, Cesta domovinske zahvalnosti 65,21220 Arbanija</item>
      <item>FINANCIJSKA AGENCIJA, RC SPLIT, OIB 85821130368, Mažuranićevo šetalište 24 b,21000 Split</item>
    </izvorni_sadrzaj>
    <derivirana_varijabla naziv="DomainObject.Predmet.SudioniciListAdressOIB_1">
      <item>TERRA FLORIS društvo s ograničenom odgovornošću za trgovinu i uzgoj bilja, OIB 04588612091, Cesta domovinske zahvalnosti 65,21220 Arbanija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04588612091</item>
      <item>, OIB 85821130368</item>
    </izvorni_sadrzaj>
    <derivirana_varijabla naziv="DomainObject.Predmet.SudioniciListNazivOIB_1">
      <item>, OIB 04588612091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EAB60-BA2D-42A9-94D9-DD62711D7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1841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2016-12-29T07:53:00Z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