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c242" w14:paraId="417c242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3A28C4" w:rsidP="00AC36B8" w:rsidR="003A28C4">
      <w:pPr>
        <w:ind w:firstLine="360"/>
        <w:jc w:val="right"/>
        <w:rPr>
          <w:b/>
        </w:rPr>
      </w:pPr>
      <w:r w:rsidRPr="003A28C4">
        <w:rPr>
          <w:b/>
        </w:rPr>
        <w:t xml:space="preserve">NIKOLA IVIĆ, Valpovo, </w:t>
      </w:r>
    </w:p>
    <w:p w:rsidRDefault="003A28C4" w:rsidP="00AC36B8" w:rsidR="00F60BE0" w:rsidRPr="003A28C4">
      <w:pPr>
        <w:ind w:firstLine="360"/>
        <w:jc w:val="right"/>
        <w:rPr>
          <w:b/>
        </w:rPr>
      </w:pPr>
      <w:r w:rsidRPr="003A28C4">
        <w:rPr>
          <w:b/>
        </w:rPr>
        <w:t>Bana Josipa Jelačića 119</w:t>
      </w:r>
    </w:p>
    <w:p w:rsidRDefault="003A28C4" w:rsidP="00AC36B8" w:rsidR="003A28C4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3A28C4">
        <w:t>37</w:t>
      </w:r>
      <w:r w:rsidR="00E06702">
        <w:t>/16-4</w:t>
      </w:r>
      <w:r w:rsidR="001A7D41">
        <w:t xml:space="preserve"> </w:t>
      </w:r>
      <w:r w:rsidRPr="00B0613D">
        <w:t xml:space="preserve">od </w:t>
      </w:r>
      <w:r w:rsidR="003D0A40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3A28C4">
        <w:t>IVIĆ RESIST j.d.o.o. za ugostiteljstvo i usluge. Zadar, J. K. Skenderbega 6 A, OIB:11170877188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3D0A40">
        <w:rPr>
          <w:bCs/>
        </w:rPr>
        <w:t>19. travnja</w:t>
      </w:r>
      <w:r w:rsidR="0064551A" w:rsidRPr="0064551A">
        <w:rPr>
          <w:bCs/>
        </w:rPr>
        <w:t xml:space="preserve"> 2016. u </w:t>
      </w:r>
      <w:r w:rsidR="003D0A40">
        <w:rPr>
          <w:bCs/>
        </w:rPr>
        <w:t>11,10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3D0A40">
        <w:rPr>
          <w:bCs/>
        </w:rPr>
        <w:t>19. travnja</w:t>
      </w:r>
      <w:r w:rsidR="0064551A" w:rsidRPr="0064551A">
        <w:rPr>
          <w:bCs/>
        </w:rPr>
        <w:t xml:space="preserve"> 2016. u </w:t>
      </w:r>
      <w:r w:rsidR="003D0A40">
        <w:rPr>
          <w:bCs/>
        </w:rPr>
        <w:t>11,20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3D0A40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60BE0">
      <w:t>33</w:t>
    </w:r>
    <w:r w:rsidR="003A28C4">
      <w:t>7</w:t>
    </w:r>
    <w:r w:rsidR="00434A9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0A40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6D2B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4984"/>
    <w:rsid w:val="00C11E12"/>
    <w:rsid w:val="00C156FF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4C6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D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D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D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D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4C6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D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D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D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D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IVIĆ RESIST j.d.o.o. za ugostiteljstvo i usluge</izvorni_sadrzaj>
    <derivirana_varijabla naziv="DomainObject.Predmet.ProtustrankaFormated_1">  IVIĆ RESIST j.d.o.o. za ugostiteljstvo i usluge</derivirana_varijabla>
  </DomainObject.Predmet.ProtustrankaFormated>
  <DomainObject.Predmet.ProtustrankaFormatedOIB>
    <izvorni_sadrzaj>  IVIĆ RESIST j.d.o.o. za ugostiteljstvo i usluge, OIB 11170877188</izvorni_sadrzaj>
    <derivirana_varijabla naziv="DomainObject.Predmet.ProtustrankaFormatedOIB_1">  IVIĆ RESIST j.d.o.o. za ugostiteljstvo i usluge, OIB 11170877188</derivirana_varijabla>
  </DomainObject.Predmet.ProtustrankaFormatedOIB>
  <DomainObject.Predmet.ProtustrankaFormatedWithAdress>
    <izvorni_sadrzaj> IVIĆ RESIST j.d.o.o. za ugostiteljstvo i usluge, J.K. Skenderbega 6 A, 23000 Zadar</izvorni_sadrzaj>
    <derivirana_varijabla naziv="DomainObject.Predmet.ProtustrankaFormatedWithAdress_1"> IVIĆ RESIST j.d.o.o. za ugostiteljstvo i usluge, J.K. Skenderbega 6 A, 23000 Zadar</derivirana_varijabla>
  </DomainObject.Predmet.ProtustrankaFormatedWithAdress>
  <DomainObject.Predmet.ProtustrankaFormatedWithAdressOIB>
    <izvorni_sadrzaj> IVIĆ RESIST j.d.o.o. za ugostiteljstvo i usluge, OIB 11170877188, J.K. Skenderbega 6 A, 23000 Zadar</izvorni_sadrzaj>
    <derivirana_varijabla naziv="DomainObject.Predmet.ProtustrankaFormatedWithAdressOIB_1"> IVIĆ RESIST j.d.o.o. za ugostiteljstvo i usluge, OIB 11170877188, J.K. Skenderbega 6 A, 23000 Zadar</derivirana_varijabla>
  </DomainObject.Predmet.ProtustrankaFormatedWithAdressOIB>
  <DomainObject.Predmet.ProtustrankaWithAdress>
    <izvorni_sadrzaj>IVIĆ RESIST j.d.o.o. za ugostiteljstvo i usluge J.K. Skenderbega 6 A, 23000 Zadar</izvorni_sadrzaj>
    <derivirana_varijabla naziv="DomainObject.Predmet.ProtustrankaWithAdress_1">IVIĆ RESIST j.d.o.o. za ugostiteljstvo i usluge J.K. Skenderbega 6 A, 23000 Zadar</derivirana_varijabla>
  </DomainObject.Predmet.ProtustrankaWithAdress>
  <DomainObject.Predmet.ProtustrankaWithAdressOIB>
    <izvorni_sadrzaj>IVIĆ RESIST j.d.o.o. za ugostiteljstvo i usluge, OIB 11170877188, J.K. Skenderbega 6 A, 23000 Zadar</izvorni_sadrzaj>
    <derivirana_varijabla naziv="DomainObject.Predmet.ProtustrankaWithAdressOIB_1">IVIĆ RESIST j.d.o.o. za ugostiteljstvo i usluge, OIB 11170877188, J.K. Skenderbega 6 A, 23000 Zadar</derivirana_varijabla>
  </DomainObject.Predmet.ProtustrankaWithAdressOIB>
  <DomainObject.Predmet.ProtustrankaNazivFormated>
    <izvorni_sadrzaj>IVIĆ RESIST j.d.o.o. za ugostiteljstvo i usluge</izvorni_sadrzaj>
    <derivirana_varijabla naziv="DomainObject.Predmet.ProtustrankaNazivFormated_1">IVIĆ RESIST j.d.o.o. za ugostiteljstvo i usluge</derivirana_varijabla>
  </DomainObject.Predmet.ProtustrankaNazivFormated>
  <DomainObject.Predmet.ProtustrankaNazivFormatedOIB>
    <izvorni_sadrzaj>IVIĆ RESIST j.d.o.o. za ugostiteljstvo i usluge, OIB 11170877188</izvorni_sadrzaj>
    <derivirana_varijabla naziv="DomainObject.Predmet.ProtustrankaNazivFormatedOIB_1">IVIĆ RESIST j.d.o.o. za ugostiteljstvo i usluge, OIB 11170877188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2454.86</izvorni_sadrzaj>
    <derivirana_varijabla naziv="DomainObject.Predmet.TrenutnaVrijednost_1">2454.86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IVIĆ RESIST j.d.o.o. za ugostiteljstvo i usluge</item>
    </izvorni_sadrzaj>
    <derivirana_varijabla naziv="DomainObject.Predmet.ProtuStrankaListFormated_1">
      <item>IVIĆ RESIST j.d.o.o. za ugostiteljstvo i usluge</item>
    </derivirana_varijabla>
  </DomainObject.Predmet.ProtuStrankaListFormated>
  <DomainObject.Predmet.ProtuStrankaListFormatedOIB>
    <izvorni_sadrzaj>
      <item>IVIĆ RESIST j.d.o.o. za ugostiteljstvo i usluge, OIB 11170877188</item>
    </izvorni_sadrzaj>
    <derivirana_varijabla naziv="DomainObject.Predmet.ProtuStrankaListFormatedOIB_1">
      <item>IVIĆ RESIST j.d.o.o. za ugostiteljstvo i usluge, OIB 11170877188</item>
    </derivirana_varijabla>
  </DomainObject.Predmet.ProtuStrankaListFormatedOIB>
  <DomainObject.Predmet.ProtuStrankaListFormatedWithAdress>
    <izvorni_sadrzaj>
      <item>IVIĆ RESIST j.d.o.o. za ugostiteljstvo i usluge, J.K. Skenderbega 6 A, 23000 Zadar</item>
    </izvorni_sadrzaj>
    <derivirana_varijabla naziv="DomainObject.Predmet.ProtuStrankaListFormatedWithAdress_1">
      <item>IVIĆ RESIST j.d.o.o. za ugostiteljstvo i usluge, J.K. Skenderbega 6 A, 23000 Zadar</item>
    </derivirana_varijabla>
  </DomainObject.Predmet.ProtuStrankaListFormatedWithAdress>
  <DomainObject.Predmet.ProtuStrankaListFormatedWithAdressOIB>
    <izvorni_sadrzaj>
      <item>IVIĆ RESIST j.d.o.o. za ugostiteljstvo i usluge, OIB 11170877188, J.K. Skenderbega 6 A, 23000 Zadar</item>
    </izvorni_sadrzaj>
    <derivirana_varijabla naziv="DomainObject.Predmet.ProtuStrankaListFormatedWithAdressOIB_1">
      <item>IVIĆ RESIST j.d.o.o. za ugostiteljstvo i usluge, OIB 11170877188, J.K. Skenderbega 6 A, 23000 Zadar</item>
    </derivirana_varijabla>
  </DomainObject.Predmet.ProtuStrankaListFormatedWithAdressOIB>
  <DomainObject.Predmet.ProtuStrankaListNazivFormated>
    <izvorni_sadrzaj>
      <item>IVIĆ RESIST j.d.o.o. za ugostiteljstvo i usluge</item>
    </izvorni_sadrzaj>
    <derivirana_varijabla naziv="DomainObject.Predmet.ProtuStrankaListNazivFormated_1">
      <item>IVIĆ RESIST j.d.o.o. za ugostiteljstvo i usluge</item>
    </derivirana_varijabla>
  </DomainObject.Predmet.ProtuStrankaListNazivFormated>
  <DomainObject.Predmet.ProtuStrankaListNazivFormatedOIB>
    <izvorni_sadrzaj>
      <item>IVIĆ RESIST j.d.o.o. za ugostiteljstvo i usluge, OIB 11170877188</item>
    </izvorni_sadrzaj>
    <derivirana_varijabla naziv="DomainObject.Predmet.ProtuStrankaListNazivFormatedOIB_1">
      <item>IVIĆ RESIST j.d.o.o. za ugostiteljstvo i usluge, OIB 11170877188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IVIĆ RESIST j.d.o.o. za ugostiteljstvo i usluge</izvorni_sadrzaj>
    <derivirana_varijabla naziv="DomainObject.Predmet.ProtustrankaIDrugi_1">IVIĆ RESIST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IVIĆ RESIST j.d.o.o. za ugostiteljstvo i usluge, OIB 11170877188, J.K. Skenderbega 6 A, 23000 Zadar</izvorni_sadrzaj>
    <derivirana_varijabla naziv="DomainObject.Predmet.ProtustrankaIDrugiAdressOIB_1">IVIĆ RESIST j.d.o.o. za ugostiteljstvo i usluge, OIB 11170877188, J.K. Skenderbega 6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IVIĆ RESIST j.d.o.o. za ugostiteljstvo i usluge</item>
    </izvorni_sadrzaj>
    <derivirana_varijabla naziv="DomainObject.Predmet.SudioniciListNaziv_1">
      <item>FINA</item>
      <item>IVIĆ RESIST j.d.o.o. za ugostiteljstvo i usluge</item>
    </derivirana_varijabla>
  </DomainObject.Predmet.SudioniciListNaziv>
  <DomainObject.Predmet.SudioniciListAdressOIB>
    <izvorni_sadrzaj>
      <item>FINA, OIB 85821130368</item>
      <item>IVIĆ RESIST j.d.o.o. za ugostiteljstvo i usluge, OIB 11170877188, J.K. Skenderbega 6 A,23000 Zadar</item>
    </izvorni_sadrzaj>
    <derivirana_varijabla naziv="DomainObject.Predmet.SudioniciListAdressOIB_1">
      <item>FINA, OIB 85821130368</item>
      <item>IVIĆ RESIST j.d.o.o. za ugostiteljstvo i usluge, OIB 11170877188, J.K. Skenderbega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11170877188</item>
    </izvorni_sadrzaj>
    <derivirana_varijabla naziv="DomainObject.Predmet.SudioniciListNazivOIB_1">
      <item>, OIB 85821130368</item>
      <item>, OIB 11170877188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956F2-8BDA-4898-8516-69EDAC982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828</properties:Characters>
  <properties:Lines>40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2016-03-15T10:08:00Z</dcterms:created>
  <dc:creator>Ardena Bajlo</dc:creator>
  <cp:lastModifiedBy>Merlina Klišmanić</cp:lastModifiedBy>
  <cp:lastPrinted>2016-03-22T12:53:00Z</cp:lastPrinted>
  <dcterms:modified xmlns:xsi="http://www.w3.org/2001/XMLSchema-instance" xsi:type="dcterms:W3CDTF">2016-03-31T09:34:00Z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