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879a1" w14:paraId="57879a1" w:rsidRDefault="00A52A6E" w:rsidP="00A52A6E" w:rsidR="00A52A6E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52A6E" w:rsidP="00A52A6E" w:rsidR="00A52A6E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A52A6E" w:rsidP="00A52A6E" w:rsidR="00A52A6E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A52A6E" w:rsidP="00A52A6E" w:rsidR="00A52A6E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A52A6E" w:rsidP="00A52A6E" w:rsidR="00A52A6E"/>
    <w:p w:rsidRDefault="00A52A6E" w:rsidP="00A52A6E" w:rsidR="00A52A6E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A52A6E" w:rsidP="00A52A6E" w:rsidR="00A52A6E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A52A6E" w:rsidP="00A52A6E" w:rsidR="00A52A6E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A52A6E" w:rsidP="00A52A6E" w:rsidR="00A52A6E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A52A6E" w:rsidP="00A52A6E" w:rsidR="00A52A6E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8204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 xml:space="preserve">nog postupka nad pravnom osobom TINOVI d. o. o. Raša, Tesle Nikole 1, OIB </w:t>
      </w:r>
      <w:r w:rsidRPr="00A52A6E">
        <w:rPr>
          <w:rFonts w:cs="Times New Roman" w:eastAsia="Times New Roman"/>
          <w:szCs w:val="24"/>
          <w:lang w:eastAsia="hr-HR"/>
        </w:rPr>
        <w:t>68799375778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A52A6E">
        <w:rPr>
          <w:rFonts w:cs="Times New Roman" w:eastAsia="Times New Roman"/>
          <w:szCs w:val="24"/>
          <w:lang w:eastAsia="hr-HR"/>
        </w:rPr>
        <w:t>040074425</w:t>
      </w:r>
      <w:r>
        <w:rPr>
          <w:rFonts w:cs="Times New Roman" w:eastAsia="Times New Roman"/>
          <w:szCs w:val="24"/>
          <w:lang w:eastAsia="hr-HR"/>
        </w:rPr>
        <w:t>, 26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A52A6E" w:rsidP="00A52A6E" w:rsidR="00A52A6E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A52A6E" w:rsidP="00A52A6E" w:rsidR="00A52A6E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A52A6E" w:rsidP="00A52A6E" w:rsidR="00A52A6E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A52A6E" w:rsidP="00A52A6E" w:rsidR="00A52A6E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TINOVI d. o. o. Raša, Tesle Nikole 1, OIB </w:t>
      </w:r>
      <w:r w:rsidRPr="00A52A6E">
        <w:rPr>
          <w:rFonts w:cs="Times New Roman" w:eastAsia="Times New Roman"/>
          <w:szCs w:val="24"/>
          <w:lang w:eastAsia="hr-HR"/>
        </w:rPr>
        <w:t>68799375778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A52A6E">
        <w:rPr>
          <w:rFonts w:cs="Times New Roman" w:eastAsia="Times New Roman"/>
          <w:szCs w:val="24"/>
          <w:lang w:eastAsia="hr-HR"/>
        </w:rPr>
        <w:t>040074425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A52A6E" w:rsidP="00A52A6E" w:rsidR="00A52A6E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A52A6E" w:rsidP="00A52A6E" w:rsidR="00A52A6E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A52A6E" w:rsidP="00A52A6E" w:rsidR="00A52A6E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A52A6E" w:rsidP="00A52A6E" w:rsidR="00A52A6E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TINOVI d. o. o. Raša.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1919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38.239,16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A52A6E" w:rsidP="00A52A6E" w:rsidR="00A52A6E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A52A6E" w:rsidP="00A52A6E" w:rsidR="00A52A6E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A52A6E" w:rsidP="00A52A6E" w:rsidR="00A52A6E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A52A6E" w:rsidP="00A52A6E" w:rsidR="00A52A6E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26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A52A6E" w:rsidP="00A52A6E" w:rsidR="00A52A6E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A52A6E" w:rsidP="00A52A6E" w:rsidR="00A52A6E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DB50D3">
        <w:rPr>
          <w:rFonts w:cs="Times New Roman" w:eastAsia="Times New Roman"/>
          <w:szCs w:val="24"/>
          <w:lang w:eastAsia="hr-HR"/>
        </w:rPr>
        <w:t>, v. r.</w:t>
      </w:r>
    </w:p>
    <w:p w:rsidRDefault="00A52A6E" w:rsidP="00A52A6E" w:rsidR="00A52A6E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A52A6E" w:rsidP="00A52A6E" w:rsidR="00A52A6E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A52A6E" w:rsidP="00A52A6E" w:rsidR="00A52A6E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A52A6E" w:rsidP="00A52A6E" w:rsidR="00A52A6E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A52A6E" w:rsidP="00A52A6E" w:rsidR="00A52A6E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A52A6E" w:rsidP="00A52A6E" w:rsidR="00A52A6E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A52A6E" w:rsidP="00A52A6E" w:rsidR="00A52A6E" w:rsidRPr="00D05CA9">
      <w:pPr>
        <w:tabs>
          <w:tab w:pos="4116" w:val="left"/>
        </w:tabs>
      </w:pPr>
    </w:p>
    <w:p w:rsidRDefault="00A52A6E" w:rsidP="00A52A6E" w:rsidR="00A52A6E" w:rsidRPr="00D05CA9">
      <w:pPr>
        <w:tabs>
          <w:tab w:pos="4116" w:val="left"/>
        </w:tabs>
      </w:pPr>
    </w:p>
    <w:p w:rsidRDefault="00A52A6E" w:rsidP="00A52A6E" w:rsidR="00A52A6E" w:rsidRPr="00D05CA9">
      <w:pPr>
        <w:tabs>
          <w:tab w:pos="4116" w:val="left"/>
        </w:tabs>
      </w:pPr>
    </w:p>
    <w:p w:rsidRDefault="00A52A6E" w:rsidP="00A52A6E" w:rsidR="00A52A6E" w:rsidRPr="00D05CA9">
      <w:pPr>
        <w:tabs>
          <w:tab w:pos="4116" w:val="left"/>
        </w:tabs>
      </w:pPr>
    </w:p>
    <w:p w:rsidRDefault="00A52A6E" w:rsidP="00A52A6E" w:rsidR="00A52A6E" w:rsidRPr="00D05CA9">
      <w:pPr>
        <w:tabs>
          <w:tab w:pos="4116" w:val="left"/>
        </w:tabs>
      </w:pPr>
    </w:p>
    <w:p w:rsidRDefault="00A52A6E" w:rsidP="00A52A6E" w:rsidR="00A52A6E" w:rsidRPr="00D05CA9">
      <w:pPr>
        <w:tabs>
          <w:tab w:pos="4116" w:val="left"/>
        </w:tabs>
      </w:pPr>
    </w:p>
    <w:p w:rsidRDefault="00A52A6E" w:rsidP="00A52A6E" w:rsidR="00A52A6E" w:rsidRPr="00D05CA9">
      <w:pPr>
        <w:tabs>
          <w:tab w:pos="4116" w:val="left"/>
        </w:tabs>
      </w:pPr>
    </w:p>
    <w:p w:rsidRDefault="00A52A6E" w:rsidP="00A52A6E" w:rsidR="00A52A6E" w:rsidRPr="00D05CA9">
      <w:pPr>
        <w:tabs>
          <w:tab w:pos="4116" w:val="left"/>
        </w:tabs>
      </w:pPr>
    </w:p>
    <w:p w:rsidRDefault="00A52A6E" w:rsidP="00A52A6E" w:rsidR="00A52A6E" w:rsidRPr="00D05CA9">
      <w:pPr>
        <w:tabs>
          <w:tab w:pos="4116" w:val="left"/>
        </w:tabs>
      </w:pPr>
    </w:p>
    <w:p w:rsidRDefault="00A52A6E" w:rsidP="00A52A6E" w:rsidR="00A52A6E" w:rsidRPr="00D05CA9"/>
    <w:p w:rsidRDefault="00A52A6E" w:rsidP="00A52A6E" w:rsidR="00A52A6E" w:rsidRPr="00D05CA9"/>
    <w:p w:rsidRDefault="00A52A6E" w:rsidP="00A52A6E" w:rsidR="00A52A6E" w:rsidRPr="00D05CA9"/>
    <w:p w:rsidRDefault="00A52A6E" w:rsidP="00A52A6E" w:rsidR="00A52A6E" w:rsidRPr="00D05CA9"/>
    <w:p w:rsidRDefault="00A52A6E" w:rsidP="00A52A6E" w:rsidR="00A52A6E" w:rsidRPr="00D05CA9"/>
    <w:p w:rsidRDefault="00A52A6E" w:rsidP="00A52A6E" w:rsidR="00A52A6E" w:rsidRPr="00D05CA9"/>
    <w:p w:rsidRDefault="00A52A6E" w:rsidP="00A52A6E" w:rsidR="00A52A6E" w:rsidRPr="00D05CA9"/>
    <w:p w:rsidRDefault="00A52A6E" w:rsidP="00A52A6E" w:rsidR="00A52A6E" w:rsidRPr="00D05CA9"/>
    <w:p w:rsidRDefault="00A52A6E" w:rsidP="00A52A6E" w:rsidR="00A52A6E" w:rsidRPr="00D05CA9"/>
    <w:p w:rsidRDefault="00A52A6E" w:rsidP="00A52A6E" w:rsidR="00A52A6E" w:rsidRPr="00D05CA9"/>
    <w:p w:rsidRDefault="00A52A6E" w:rsidP="00A52A6E" w:rsidR="00A52A6E" w:rsidRPr="00D05CA9"/>
    <w:p w:rsidRDefault="00A52A6E" w:rsidP="00A52A6E" w:rsidR="00A52A6E" w:rsidRPr="00D05CA9"/>
    <w:p w:rsidRDefault="00A52A6E" w:rsidP="00A52A6E" w:rsidR="00A52A6E" w:rsidRPr="00D05CA9"/>
    <w:p w:rsidRDefault="00A52A6E" w:rsidP="00A52A6E" w:rsidR="00A52A6E" w:rsidRPr="00D05CA9"/>
    <w:p w:rsidRDefault="00A52A6E" w:rsidP="00A52A6E" w:rsidR="00A52A6E" w:rsidRPr="00D05CA9"/>
    <w:p w:rsidRDefault="00A52A6E" w:rsidP="00A52A6E" w:rsidR="00A52A6E"/>
    <w:p w:rsidRDefault="00A52A6E" w:rsidP="00A52A6E" w:rsidR="00A52A6E"/>
    <w:p w:rsidRDefault="00A52A6E" w:rsidP="00A52A6E" w:rsidR="00A52A6E"/>
    <w:p w:rsidRDefault="00A52A6E" w:rsidP="00A52A6E" w:rsidR="00A52A6E"/>
    <w:p w:rsidRDefault="00A52A6E" w:rsidP="00A52A6E" w:rsidR="00A52A6E"/>
    <w:p w:rsidRDefault="00A52A6E" w:rsidP="00A52A6E" w:rsidR="00A52A6E"/>
    <w:p w:rsidRDefault="00A52A6E" w:rsidP="00A52A6E" w:rsidR="00A52A6E"/>
    <w:p w:rsidRDefault="00A52A6E" w:rsidP="00A52A6E" w:rsidR="00A52A6E"/>
    <w:p w:rsidRDefault="00A52A6E" w:rsidP="00A52A6E" w:rsidR="00A52A6E"/>
    <w:p w:rsidRDefault="00A52A6E" w:rsidP="00A52A6E" w:rsidR="00A52A6E"/>
    <w:p w:rsidRDefault="00A52A6E" w:rsidP="00A52A6E" w:rsidR="00A52A6E"/>
    <w:p w:rsidRDefault="00A52A6E" w:rsidP="00A52A6E" w:rsidR="00A52A6E"/>
    <w:p w:rsidRDefault="00A52A6E" w:rsidP="00A52A6E" w:rsidR="00A52A6E"/>
    <w:p w:rsidRDefault="00A52A6E" w:rsidP="00A52A6E" w:rsidR="00A52A6E"/>
    <w:p w:rsidRDefault="00A52A6E" w:rsidP="00A52A6E" w:rsidR="00A52A6E"/>
    <w:p w:rsidRDefault="00A52A6E" w:rsidP="00A52A6E" w:rsidR="00A52A6E"/>
    <w:p w:rsidRDefault="00A52A6E" w:rsidP="00A52A6E" w:rsidR="00A52A6E"/>
    <w:p w:rsidRDefault="00A52A6E" w:rsidP="00A52A6E" w:rsidR="00A52A6E"/>
    <w:p w:rsidRDefault="00A52A6E" w:rsidP="00A52A6E" w:rsidR="00A52A6E"/>
    <w:p w:rsidRDefault="00A52A6E" w:rsidP="00A52A6E" w:rsidR="00A52A6E"/>
    <w:p w:rsidRDefault="00A52A6E" w:rsidP="00A52A6E" w:rsidR="00A52A6E"/>
    <w:p w:rsidRDefault="00A52A6E" w:rsidP="00A52A6E" w:rsidR="00A52A6E"/>
    <w:p w:rsidRDefault="00CF2070" w:rsidR="00BB10E7"/>
    <w:p w:rsidRDefault="00DB50D3" w:rsidR="00DB50D3"/>
    <w:sectPr w:rsidSect="00A81E97" w:rsidR="00DB50D3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45A2" w:rsidP="00A52A6E" w:rsidR="005A45A2">
      <w:r>
        <w:separator/>
      </w:r>
    </w:p>
  </w:endnote>
  <w:endnote w:id="0" w:type="continuationSeparator">
    <w:p w:rsidRDefault="005A45A2" w:rsidP="00A52A6E" w:rsidR="005A45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45A2" w:rsidP="00A52A6E" w:rsidR="005A45A2">
      <w:r>
        <w:separator/>
      </w:r>
    </w:p>
  </w:footnote>
  <w:footnote w:id="0" w:type="continuationSeparator">
    <w:p w:rsidRDefault="005A45A2" w:rsidP="00A52A6E" w:rsidR="005A45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45A2" w:rsidP="00A81E97" w:rsidR="00A81E97">
    <w:pPr>
      <w:pStyle w:val="Zaglavlje"/>
      <w:jc w:val="left"/>
    </w:pPr>
    <w:r>
      <w:tab/>
    </w:r>
    <w:sdt>
      <w:sdtPr>
        <w:id w:val="194295947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CF2070">
          <w:rPr>
            <w:noProof/>
          </w:rPr>
          <w:t>3</w:t>
        </w:r>
        <w:r>
          <w:fldChar w:fldCharType="end"/>
        </w:r>
      </w:sdtContent>
    </w:sdt>
    <w:r>
      <w:tab/>
    </w:r>
    <w:r w:rsidRPr="00F65D9B">
      <w:t>11 St-</w:t>
    </w:r>
    <w:r>
      <w:t>35</w:t>
    </w:r>
    <w:r w:rsidR="00A52A6E">
      <w:t>5</w:t>
    </w:r>
    <w:r>
      <w:t>/</w:t>
    </w:r>
    <w:r w:rsidRPr="00F65D9B">
      <w:t>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45A2" w:rsidP="0021081C" w:rsidR="00A81E97">
    <w:pPr>
      <w:pStyle w:val="Zaglavlje"/>
      <w:jc w:val="right"/>
    </w:pPr>
    <w:r>
      <w:t>11 St-35</w:t>
    </w:r>
    <w:r w:rsidR="00A52A6E">
      <w:t>5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BB2"/>
    <w:rsid w:val="00325BB2"/>
    <w:rsid w:val="005A45A2"/>
    <w:rsid w:val="009A6044"/>
    <w:rsid w:val="00A52A6E"/>
    <w:rsid w:val="00BF033F"/>
    <w:rsid w:val="00CF2070"/>
    <w:rsid w:val="00DB5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52A6E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52A6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52A6E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2A6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52A6E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52A6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52A6E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CF20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207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2070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207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207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52A6E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52A6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52A6E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2A6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52A6E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52A6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52A6E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CF20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207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2070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207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207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</izvorni_sadrzaj>
    <derivirana_varijabla naziv="DomainObject.Predmet.Broj_1">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St-355/2015</izvorni_sadrzaj>
    <derivirana_varijabla naziv="DomainObject.Predmet.OznakaBroj_1">St-355/2015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TINOVI d.o.o. RAŠA</izvorni_sadrzaj>
    <derivirana_varijabla naziv="DomainObject.Predmet.ProtustrankaFormated_1">  TINOVI d.o.o. RAŠA</derivirana_varijabla>
  </DomainObject.Predmet.ProtustrankaFormated>
  <DomainObject.Predmet.ProtustrankaFormatedOIB>
    <izvorni_sadrzaj>  TINOVI d.o.o. RAŠA, OIB 68799375778</izvorni_sadrzaj>
    <derivirana_varijabla naziv="DomainObject.Predmet.ProtustrankaFormatedOIB_1">  TINOVI d.o.o. RAŠA, OIB 68799375778</derivirana_varijabla>
  </DomainObject.Predmet.ProtustrankaFormatedOIB>
  <DomainObject.Predmet.ProtustrankaFormatedWithAdress>
    <izvorni_sadrzaj> TINOVI d.o.o. RAŠA, Tesle Nikole 1, 52223 Raša</izvorni_sadrzaj>
    <derivirana_varijabla naziv="DomainObject.Predmet.ProtustrankaFormatedWithAdress_1"> TINOVI d.o.o. RAŠA, Tesle Nikole 1, 52223 Raša</derivirana_varijabla>
  </DomainObject.Predmet.ProtustrankaFormatedWithAdress>
  <DomainObject.Predmet.ProtustrankaFormatedWithAdressOIB>
    <izvorni_sadrzaj> TINOVI d.o.o. RAŠA, OIB 68799375778, Tesle Nikole 1, 52223 Raša</izvorni_sadrzaj>
    <derivirana_varijabla naziv="DomainObject.Predmet.ProtustrankaFormatedWithAdressOIB_1"> TINOVI d.o.o. RAŠA, OIB 68799375778, Tesle Nikole 1, 52223 Raša</derivirana_varijabla>
  </DomainObject.Predmet.ProtustrankaFormatedWithAdressOIB>
  <DomainObject.Predmet.ProtustrankaWithAdress>
    <izvorni_sadrzaj>TINOVI d.o.o. RAŠA Tesle Nikole 1, 52223 Raša</izvorni_sadrzaj>
    <derivirana_varijabla naziv="DomainObject.Predmet.ProtustrankaWithAdress_1">TINOVI d.o.o. RAŠA Tesle Nikole 1, 52223 Raša</derivirana_varijabla>
  </DomainObject.Predmet.ProtustrankaWithAdress>
  <DomainObject.Predmet.ProtustrankaWithAdressOIB>
    <izvorni_sadrzaj>TINOVI d.o.o. RAŠA, OIB 68799375778, Tesle Nikole 1, 52223 Raša</izvorni_sadrzaj>
    <derivirana_varijabla naziv="DomainObject.Predmet.ProtustrankaWithAdressOIB_1">TINOVI d.o.o. RAŠA, OIB 68799375778, Tesle Nikole 1, 52223 Raša</derivirana_varijabla>
  </DomainObject.Predmet.ProtustrankaWithAdressOIB>
  <DomainObject.Predmet.ProtustrankaNazivFormated>
    <izvorni_sadrzaj>TINOVI d.o.o. RAŠA</izvorni_sadrzaj>
    <derivirana_varijabla naziv="DomainObject.Predmet.ProtustrankaNazivFormated_1">TINOVI d.o.o. RAŠA</derivirana_varijabla>
  </DomainObject.Predmet.ProtustrankaNazivFormated>
  <DomainObject.Predmet.ProtustrankaNazivFormatedOIB>
    <izvorni_sadrzaj>TINOVI d.o.o. RAŠA, OIB 68799375778</izvorni_sadrzaj>
    <derivirana_varijabla naziv="DomainObject.Predmet.ProtustrankaNazivFormatedOIB_1">TINOVI d.o.o. RAŠA, OIB 68799375778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38239.16</izvorni_sadrzaj>
    <derivirana_varijabla naziv="DomainObject.Predmet.TrenutnaVrijednost_1">38239.16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TINOVI d.o.o. RAŠA</item>
    </izvorni_sadrzaj>
    <derivirana_varijabla naziv="DomainObject.Predmet.ProtuStrankaListFormated_1">
      <item>TINOVI d.o.o. RAŠA</item>
    </derivirana_varijabla>
  </DomainObject.Predmet.ProtuStrankaListFormated>
  <DomainObject.Predmet.ProtuStrankaListFormatedOIB>
    <izvorni_sadrzaj>
      <item>TINOVI d.o.o. RAŠA, OIB 68799375778</item>
    </izvorni_sadrzaj>
    <derivirana_varijabla naziv="DomainObject.Predmet.ProtuStrankaListFormatedOIB_1">
      <item>TINOVI d.o.o. RAŠA, OIB 68799375778</item>
    </derivirana_varijabla>
  </DomainObject.Predmet.ProtuStrankaListFormatedOIB>
  <DomainObject.Predmet.ProtuStrankaListFormatedWithAdress>
    <izvorni_sadrzaj>
      <item>TINOVI d.o.o. RAŠA, Tesle Nikole 1, 52223 Raša</item>
    </izvorni_sadrzaj>
    <derivirana_varijabla naziv="DomainObject.Predmet.ProtuStrankaListFormatedWithAdress_1">
      <item>TINOVI d.o.o. RAŠA, Tesle Nikole 1, 52223 Raša</item>
    </derivirana_varijabla>
  </DomainObject.Predmet.ProtuStrankaListFormatedWithAdress>
  <DomainObject.Predmet.ProtuStrankaListFormatedWithAdressOIB>
    <izvorni_sadrzaj>
      <item>TINOVI d.o.o. RAŠA, OIB 68799375778, Tesle Nikole 1, 52223 Raša</item>
    </izvorni_sadrzaj>
    <derivirana_varijabla naziv="DomainObject.Predmet.ProtuStrankaListFormatedWithAdressOIB_1">
      <item>TINOVI d.o.o. RAŠA, OIB 68799375778, Tesle Nikole 1, 52223 Raša</item>
    </derivirana_varijabla>
  </DomainObject.Predmet.ProtuStrankaListFormatedWithAdressOIB>
  <DomainObject.Predmet.ProtuStrankaListNazivFormated>
    <izvorni_sadrzaj>
      <item>TINOVI d.o.o. RAŠA</item>
    </izvorni_sadrzaj>
    <derivirana_varijabla naziv="DomainObject.Predmet.ProtuStrankaListNazivFormated_1">
      <item>TINOVI d.o.o. RAŠA</item>
    </derivirana_varijabla>
  </DomainObject.Predmet.ProtuStrankaListNazivFormated>
  <DomainObject.Predmet.ProtuStrankaListNazivFormatedOIB>
    <izvorni_sadrzaj>
      <item>TINOVI d.o.o. RAŠA, OIB 68799375778</item>
    </izvorni_sadrzaj>
    <derivirana_varijabla naziv="DomainObject.Predmet.ProtuStrankaListNazivFormatedOIB_1">
      <item>TINOVI d.o.o. RAŠA, OIB 68799375778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TINOVI d.o.o. RAŠA</izvorni_sadrzaj>
    <derivirana_varijabla naziv="DomainObject.Predmet.ProtustrankaIDrugi_1">TINOVI d.o.o. RAŠA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TINOVI d.o.o. RAŠA, OIB 68799375778, Tesle Nikole 1, 52223 Raša</izvorni_sadrzaj>
    <derivirana_varijabla naziv="DomainObject.Predmet.ProtustrankaIDrugiAdressOIB_1">TINOVI d.o.o. RAŠA, OIB 68799375778, Tesle Nikole 1, 52223 Raša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TINOVI d.o.o. RAŠA</item>
    </izvorni_sadrzaj>
    <derivirana_varijabla naziv="DomainObject.Predmet.SudioniciListNaziv_1">
      <item>FINANCIJSKA AGENCIJA, RC RIJEKA, PODRUŽNICA PULA, PULA</item>
      <item>TINOVI d.o.o. RAŠA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TINOVI d.o.o. RAŠA, OIB 68799375778, Tesle Nikole 1,52223 Raša</item>
    </izvorni_sadrzaj>
    <derivirana_varijabla naziv="DomainObject.Predmet.SudioniciListAdressOIB_1">
      <item>FINANCIJSKA AGENCIJA, RC RIJEKA, PODRUŽNICA PULA, PULA, OIB 85821130368, Ulica grada Vukovara 70,Zagreb</item>
      <item>TINOVI d.o.o. RAŠA, OIB 68799375778, Tesle Nikole 1,52223 Raša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68799375778</item>
    </izvorni_sadrzaj>
    <derivirana_varijabla naziv="DomainObject.Predmet.SudioniciListNazivOIB_1">
      <item>, OIB 85821130368</item>
      <item>, OIB 68799375778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371</properties:Words>
  <properties:Characters>1992</properties:Characters>
  <properties:Lines>97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2015-11-26T07:13:00Z</dcterms:created>
  <dc:creator>Mihaela Kaligari</dc:creator>
  <dc:description/>
  <cp:keywords/>
  <cp:lastModifiedBy>Mihaela Kaligari</cp:lastModifiedBy>
  <cp:lastPrinted>2015-12-09T13:22:00Z</cp:lastPrinted>
  <dcterms:modified xmlns:xsi="http://www.w3.org/2001/XMLSchema-instance" xsi:type="dcterms:W3CDTF">2015-12-09T13:22:00Z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