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0382" w14:paraId="8980382" w:rsidRDefault="00AB4602" w:rsidP="009718BC" w:rsidR="009718BC" w:rsidRPr="009718B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18BC" w:rsidRPr="009718BC">
        <w:rPr>
          <w:rFonts w:cs="Times New Roman"/>
          <w:b/>
        </w:rPr>
        <w:t xml:space="preserve">     </w:t>
      </w:r>
      <w:r w:rsidR="009718BC" w:rsidRPr="009718BC">
        <w:rPr>
          <w:rFonts w:cs="Times New Roman"/>
        </w:rPr>
        <w:t>REPUBLIKA HRVATSKA</w:t>
      </w:r>
    </w:p>
    <w:p w:rsidRDefault="009718BC" w:rsidP="009718BC" w:rsidR="009718BC" w:rsidRPr="009718BC">
      <w:pPr>
        <w:spacing w:after="0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 xml:space="preserve"> TRGOVAČKI SUD U ZAGREBU</w:t>
      </w:r>
    </w:p>
    <w:p w:rsidRDefault="009718BC" w:rsidP="009718BC" w:rsidR="009718BC" w:rsidRPr="009718BC">
      <w:pPr>
        <w:spacing w:after="0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 xml:space="preserve">           STALNA SLUŽBA </w:t>
      </w:r>
    </w:p>
    <w:p w:rsidRDefault="009718BC" w:rsidP="009718BC" w:rsidR="009718BC" w:rsidRPr="009718BC">
      <w:pPr>
        <w:spacing w:after="0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 xml:space="preserve">   Karlovac, Ljudevita Šestića 4</w:t>
      </w:r>
    </w:p>
    <w:p w:rsidRDefault="009718BC" w:rsidP="009718BC" w:rsidR="009718BC" w:rsidRPr="009718BC">
      <w:pPr>
        <w:spacing w:after="0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>R E P U B L I K A   H R V A T S K A</w:t>
      </w: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>R J E Š E N J E</w:t>
      </w:r>
    </w:p>
    <w:p w:rsidRDefault="009718BC" w:rsidP="009718BC" w:rsidR="009718BC" w:rsidRPr="009718BC">
      <w:pPr>
        <w:spacing w:after="0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ab/>
        <w:t>TRGOVAČKI SUD U ZAGREBU, Stalna služba</w:t>
      </w:r>
      <w:r w:rsidRPr="009718BC">
        <w:rPr>
          <w:rFonts w:cs="Times New Roman" w:eastAsia="Times New Roman"/>
          <w:b/>
          <w:lang w:eastAsia="hr-HR"/>
        </w:rPr>
        <w:t>,</w:t>
      </w:r>
      <w:r w:rsidRPr="009718BC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KREATIVAN DOM d.o.o., Bestovje, Gorjanska 4, OIB: 89038275984, 20. travnja 2017. </w:t>
      </w:r>
    </w:p>
    <w:p w:rsidRDefault="009718BC" w:rsidP="009718BC" w:rsidR="009718BC" w:rsidRPr="009718BC">
      <w:pPr>
        <w:spacing w:after="0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718BC">
        <w:rPr>
          <w:rFonts w:cs="Times New Roman" w:eastAsia="Times New Roman"/>
          <w:lang w:eastAsia="hr-HR"/>
        </w:rPr>
        <w:t>r i j e š i o     j e</w:t>
      </w:r>
    </w:p>
    <w:p w:rsidRDefault="009718BC" w:rsidP="009718BC" w:rsidR="009718BC" w:rsidRPr="009718B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>Za privremenog stečajnog upravitelja imenuje se Ivan Prpić, Zagreb, Hruševečka 11, OIB: 16795120342.</w:t>
      </w:r>
    </w:p>
    <w:p w:rsidRDefault="009718BC" w:rsidP="009718BC" w:rsidR="009718BC" w:rsidRPr="009718B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9718BC" w:rsidP="009718BC" w:rsidR="009718BC" w:rsidRPr="009718B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9718BC" w:rsidP="009718BC" w:rsidR="009718BC" w:rsidRPr="009718BC">
      <w:pPr>
        <w:spacing w:after="0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>Obrazloženje</w:t>
      </w: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ab/>
        <w:t>FINA, Regionalni centar Zagreb, podnijela je ovom sudu 19. travnja 2016. prijedlog za otvaranje stečajnog postupka nad dužnikom KREATIVAN DOM d.o.o., Bestovje, Gorjanska 4, OIB: 89038275984.</w:t>
      </w: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ab/>
        <w:t>Rješenjem ovog suda poslovni broj St-3810/16 od 6. ožujka 2017. pokrenut je prethodni postupak radi utvrđivanja uvjeta za otvaranje stečajnog postupka nad dužnikom KREATIVAN DOM d.o.o., Bestovje, Gorjanska 4, OIB: 89038275984</w:t>
      </w: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ab/>
        <w:t>Osoba ovlaštena za zastupanje dužnika nije dostavila prokazni popis imovine i obveza dužnika.</w:t>
      </w: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 xml:space="preserve"> </w:t>
      </w: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1. rujna 2015. ima evidentirane neizvršene osnove za plaćanje u neprekinutom razdoblju od 400 dana u ukupnom iznosu od 832.788,71 kn (list 1 spisa i 10 spisa).</w:t>
      </w: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9718BC" w:rsidP="009718BC" w:rsidR="009718BC" w:rsidRPr="009718BC">
      <w:pPr>
        <w:spacing w:after="0"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ab/>
        <w:t xml:space="preserve"> </w:t>
      </w:r>
    </w:p>
    <w:p w:rsidRDefault="009718BC" w:rsidP="009718BC" w:rsidR="009718BC" w:rsidRPr="009718BC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>U Karlovcu 20. travnja 2017.</w:t>
      </w: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 xml:space="preserve"> Stečajni sudac:</w:t>
      </w: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</w:p>
    <w:p w:rsidRDefault="009718BC" w:rsidP="009718BC" w:rsidR="009718BC" w:rsidRPr="009718BC">
      <w:pPr>
        <w:spacing w:after="0"/>
        <w:jc w:val="center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9718BC" w:rsidP="009718BC" w:rsidR="009718BC" w:rsidRPr="009718BC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9718BC" w:rsidP="009718BC" w:rsidR="009718BC" w:rsidRPr="009718BC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9718BC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9718BC" w:rsidP="009718BC" w:rsidR="009718BC" w:rsidRPr="009718BC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rPr>
          <w:rFonts w:cs="Times New Roman" w:eastAsia="Times New Roman"/>
          <w:lang w:eastAsia="hr-HR"/>
        </w:rPr>
      </w:pPr>
    </w:p>
    <w:p w:rsidRDefault="009718BC" w:rsidP="009718BC" w:rsidR="009718BC" w:rsidRPr="009718BC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4953546"/>
      <w:docPartObj>
        <w:docPartGallery w:val="Page Numbers (Top of Page)"/>
        <w:docPartUnique/>
      </w:docPartObj>
    </w:sdtPr>
    <w:sdtContent>
      <w:p w:rsidRDefault="009718BC" w:rsidR="009718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718BC" w:rsidR="008333A9">
    <w:pPr>
      <w:pStyle w:val="Zaglavlje"/>
    </w:pPr>
    <w:r>
      <w:t xml:space="preserve"> 1 St-3810/16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8BC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35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St-3810/2016-10</izvorni_sadrzaj>
    <derivirana_varijabla naziv="DomainObject.Oznaka_1">St-3810/2016-10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3810</izvorni_sadrzaj>
    <derivirana_varijabla naziv="DomainObject.Predmet.Broj_1">3810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St-3810/2016</izvorni_sadrzaj>
    <derivirana_varijabla naziv="DomainObject.Predmet.OznakaBroj_1">St-3810/2016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KREATIVAN DOM d.o.o. zastupanog po punomoćniku Denis Knežević</izvorni_sadrzaj>
    <derivirana_varijabla naziv="DomainObject.Predmet.ProtustrankaFormated_1">  KREATIVAN DOM d.o.o. zastupanog po punomoćniku Denis Knežević</derivirana_varijabla>
  </DomainObject.Predmet.ProtustrankaFormated>
  <DomainObject.Predmet.ProtustrankaFormatedOIB>
    <izvorni_sadrzaj>  KREATIVAN DOM d.o.o., OIB 89038275984 zastupanog po punomoćniku Denis Knežević</izvorni_sadrzaj>
    <derivirana_varijabla naziv="DomainObject.Predmet.ProtustrankaFormatedOIB_1">  KREATIVAN DOM d.o.o., OIB 89038275984 zastupanog po punomoćniku Denis Knežević</derivirana_varijabla>
  </DomainObject.Predmet.ProtustrankaFormatedOIB>
  <DomainObject.Predmet.ProtustrankaFormatedWithAdress>
    <izvorni_sadrzaj> KREATIVAN DOM d.o.o., Gorjanska 4, 10437 Bestovje zastupanog po punomoćniku Denis Knežević</izvorni_sadrzaj>
    <derivirana_varijabla naziv="DomainObject.Predmet.ProtustrankaFormatedWithAdress_1"> KREATIVAN DOM d.o.o., Gorjanska 4, 10437 Bestovje zastupanog po punomoćniku Denis Knežević</derivirana_varijabla>
  </DomainObject.Predmet.ProtustrankaFormatedWithAdress>
  <DomainObject.Predmet.ProtustrankaFormatedWithAdressOIB>
    <izvorni_sadrzaj> KREATIVAN DOM d.o.o., OIB 89038275984, Gorjanska 4, 10437 Bestovje zastupanog po punomoćniku Denis Knežević</izvorni_sadrzaj>
    <derivirana_varijabla naziv="DomainObject.Predmet.ProtustrankaFormatedWithAdressOIB_1"> KREATIVAN DOM d.o.o., OIB 89038275984, Gorjanska 4, 10437 Bestovje zastupanog po punomoćniku Denis Knežević</derivirana_varijabla>
  </DomainObject.Predmet.ProtustrankaFormatedWithAdressOIB>
  <DomainObject.Predmet.ProtustrankaWithAdress>
    <izvorni_sadrzaj>KREATIVAN DOM d.o.o. Gorjanska 4, 10437 Bestovje</izvorni_sadrzaj>
    <derivirana_varijabla naziv="DomainObject.Predmet.ProtustrankaWithAdress_1">KREATIVAN DOM d.o.o. Gorjanska 4, 10437 Bestovje</derivirana_varijabla>
  </DomainObject.Predmet.ProtustrankaWithAdress>
  <DomainObject.Predmet.ProtustrankaWithAdressOIB>
    <izvorni_sadrzaj>KREATIVAN DOM d.o.o., OIB 89038275984, Gorjanska 4, 10437 Bestovje</izvorni_sadrzaj>
    <derivirana_varijabla naziv="DomainObject.Predmet.ProtustrankaWithAdressOIB_1">KREATIVAN DOM d.o.o., OIB 89038275984, Gorjanska 4, 10437 Bestovje</derivirana_varijabla>
  </DomainObject.Predmet.ProtustrankaWithAdressOIB>
  <DomainObject.Predmet.ProtustrankaNazivFormated>
    <izvorni_sadrzaj>KREATIVAN DOM d.o.o.</izvorni_sadrzaj>
    <derivirana_varijabla naziv="DomainObject.Predmet.ProtustrankaNazivFormated_1">KREATIVAN DOM d.o.o.</derivirana_varijabla>
  </DomainObject.Predmet.ProtustrankaNazivFormated>
  <DomainObject.Predmet.ProtustrankaNazivFormatedOIB>
    <izvorni_sadrzaj>KREATIVAN DOM d.o.o., OIB 89038275984</izvorni_sadrzaj>
    <derivirana_varijabla naziv="DomainObject.Predmet.ProtustrankaNazivFormatedOIB_1">KREATIVAN DOM d.o.o., OIB 89038275984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KREATIVAN DOM d.o.o. zastupanog po punomoćniku Denis Knežević</item>
    </izvorni_sadrzaj>
    <derivirana_varijabla naziv="DomainObject.Predmet.ProtuStrankaListFormated_1">
      <item>KREATIVAN DOM d.o.o. zastupanog po punomoćniku Denis Knežević</item>
    </derivirana_varijabla>
  </DomainObject.Predmet.ProtuStrankaListFormated>
  <DomainObject.Predmet.ProtuStrankaListFormatedOIB>
    <izvorni_sadrzaj>
      <item>KREATIVAN DOM d.o.o., OIB 89038275984 zastupanog po punomoćniku Denis Knežević</item>
    </izvorni_sadrzaj>
    <derivirana_varijabla naziv="DomainObject.Predmet.ProtuStrankaListFormatedOIB_1">
      <item>KREATIVAN DOM d.o.o., OIB 89038275984 zastupanog po punomoćniku Denis Knežević</item>
    </derivirana_varijabla>
  </DomainObject.Predmet.ProtuStrankaListFormatedOIB>
  <DomainObject.Predmet.ProtuStrankaListFormatedWithAdress>
    <izvorni_sadrzaj>
      <item>KREATIVAN DOM d.o.o., Gorjanska 4, 10437 Bestovje zastupanog po punomoćniku Denis Knežević</item>
    </izvorni_sadrzaj>
    <derivirana_varijabla naziv="DomainObject.Predmet.ProtuStrankaListFormatedWithAdress_1">
      <item>KREATIVAN DOM d.o.o., Gorjanska 4, 10437 Bestovje zastupanog po punomoćniku Denis Knežević</item>
    </derivirana_varijabla>
  </DomainObject.Predmet.ProtuStrankaListFormatedWithAdress>
  <DomainObject.Predmet.ProtuStrankaListFormatedWithAdressOIB>
    <izvorni_sadrzaj>
      <item>KREATIVAN DOM d.o.o., OIB 89038275984, Gorjanska 4, 10437 Bestovje zastupanog po punomoćniku Denis Knežević</item>
    </izvorni_sadrzaj>
    <derivirana_varijabla naziv="DomainObject.Predmet.ProtuStrankaListFormatedWithAdressOIB_1">
      <item>KREATIVAN DOM d.o.o., OIB 89038275984, Gorjanska 4, 10437 Bestovje zastupanog po punomoćniku Denis Knežević</item>
    </derivirana_varijabla>
  </DomainObject.Predmet.ProtuStrankaListFormatedWithAdressOIB>
  <DomainObject.Predmet.ProtuStrankaListNazivFormated>
    <izvorni_sadrzaj>
      <item>KREATIVAN DOM d.o.o.</item>
    </izvorni_sadrzaj>
    <derivirana_varijabla naziv="DomainObject.Predmet.ProtuStrankaListNazivFormated_1">
      <item>KREATIVAN DOM d.o.o.</item>
    </derivirana_varijabla>
  </DomainObject.Predmet.ProtuStrankaListNazivFormated>
  <DomainObject.Predmet.ProtuStrankaListNazivFormatedOIB>
    <izvorni_sadrzaj>
      <item>KREATIVAN DOM d.o.o., OIB 89038275984</item>
    </izvorni_sadrzaj>
    <derivirana_varijabla naziv="DomainObject.Predmet.ProtuStrankaListNazivFormatedOIB_1">
      <item>KREATIVAN DOM d.o.o., OIB 89038275984</item>
    </derivirana_varijabla>
  </DomainObject.Predmet.ProtuStrankaListNazivFormatedOIB>
  <DomainObject.Predmet.OstaliListFormated>
    <izvorni_sadrzaj>
      <item>Denis Knežević punomoćnik sudionika u postupku KREATIVAN DOM d.o.o.</item>
    </izvorni_sadrzaj>
    <derivirana_varijabla naziv="DomainObject.Predmet.OstaliListFormated_1">
      <item>Denis Knežević punomoćnik sudionika u postupku KREATIVAN DOM d.o.o.</item>
    </derivirana_varijabla>
  </DomainObject.Predmet.OstaliListFormated>
  <DomainObject.Predmet.OstaliListFormatedOIB>
    <izvorni_sadrzaj>
      <item>Denis Knežević, OIB 72440388823 punomoćnik sudionika u postupku KREATIVAN DOM d.o.o.</item>
    </izvorni_sadrzaj>
    <derivirana_varijabla naziv="DomainObject.Predmet.OstaliListFormatedOIB_1">
      <item>Denis Knežević, OIB 72440388823 punomoćnik sudionika u postupku KREATIVAN DOM d.o.o.</item>
    </derivirana_varijabla>
  </DomainObject.Predmet.OstaliListFormatedOIB>
  <DomainObject.Predmet.OstaliListFormatedWithAdress>
    <izvorni_sadrzaj>
      <item>Denis Knežević, Gorjanska 4, 10437 Bestovje punomoćnik sudionika u postupku KREATIVAN DOM d.o.o.</item>
    </izvorni_sadrzaj>
    <derivirana_varijabla naziv="DomainObject.Predmet.OstaliListFormatedWithAdress_1">
      <item>Denis Knežević, Gorjanska 4, 10437 Bestovje punomoćnik sudionika u postupku KREATIVAN DOM d.o.o.</item>
    </derivirana_varijabla>
  </DomainObject.Predmet.OstaliListFormatedWithAdress>
  <DomainObject.Predmet.OstaliListFormatedWithAdressOIB>
    <izvorni_sadrzaj>
      <item>Denis Knežević, OIB 72440388823, Gorjanska 4, 10437 Bestovje punomoćnik sudionika u postupku KREATIVAN DOM d.o.o.</item>
    </izvorni_sadrzaj>
    <derivirana_varijabla naziv="DomainObject.Predmet.OstaliListFormatedWithAdressOIB_1">
      <item>Denis Knežević, OIB 72440388823, Gorjanska 4, 10437 Bestovje punomoćnik sudionika u postupku KREATIVAN DOM d.o.o.</item>
    </derivirana_varijabla>
  </DomainObject.Predmet.OstaliListFormatedWithAdressOIB>
  <DomainObject.Predmet.OstaliListNazivFormated>
    <izvorni_sadrzaj>
      <item>Denis Knežević</item>
    </izvorni_sadrzaj>
    <derivirana_varijabla naziv="DomainObject.Predmet.OstaliListNazivFormated_1">
      <item>Denis Knežević</item>
    </derivirana_varijabla>
  </DomainObject.Predmet.OstaliListNazivFormated>
  <DomainObject.Predmet.OstaliListNazivFormatedOIB>
    <izvorni_sadrzaj>
      <item>Denis Knežević, OIB 72440388823</item>
    </izvorni_sadrzaj>
    <derivirana_varijabla naziv="DomainObject.Predmet.OstaliListNazivFormatedOIB_1">
      <item>Denis Knežević, OIB 72440388823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St-3810/2016-10</izvorni_sadrzaj>
    <derivirana_varijabla naziv="DomainObject.PoslovniBrojDokumenta_1">St-3810/2016-10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KREATIVAN DOM d.o.o.</izvorni_sadrzaj>
    <derivirana_varijabla naziv="DomainObject.Predmet.ProtustrankaIDrugi_1">KREATIVAN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KREATIVAN DOM d.o.o., OIB 89038275984, Gorjanska 4, 10437 Bestovje</izvorni_sadrzaj>
    <derivirana_varijabla naziv="DomainObject.Predmet.ProtustrankaIDrugiAdressOIB_1">KREATIVAN DOM d.o.o., OIB 89038275984, Gorjanska 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KREATIVAN DOM d.o.o.</item>
      <item>Denis Knežević</item>
    </izvorni_sadrzaj>
    <derivirana_varijabla naziv="DomainObject.Predmet.SudioniciListNaziv_1">
      <item>FINA Regionalni centar Zagreb</item>
      <item>KREATIVAN DOM d.o.o.</item>
      <item>Denis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KREATIVAN DOM d.o.o., OIB 89038275984, Gorjanska 4,10437 Bestovje</item>
      <item>Denis Knežević, OIB 72440388823, Gorjanska 4,10437 Bestovje</item>
    </izvorni_sadrzaj>
    <derivirana_varijabla naziv="DomainObject.Predmet.SudioniciListAdressOIB_1">
      <item>FINA Regionalni centar Zagreb, OIB 85821130368, Trg svibanjskih žrtava 1995. 1,10000 Zagreb</item>
      <item>KREATIVAN DOM d.o.o., OIB 89038275984, Gorjanska 4,10437 Bestovje</item>
      <item>Denis Knežević, OIB 72440388823, Gorjanska 4,10437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DACFD-8107-4F07-90B3-B72986AF3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2187</properties:Characters>
  <properties:Lines>73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2017-04-20T08:38:00Z</cp:lastPrinted>
  <dcterms:modified xmlns:xsi="http://www.w3.org/2001/XMLSchema-instance" xsi:type="dcterms:W3CDTF">2017-04-20T08:39:00Z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St-3810/2016-10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