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af42" w14:paraId="405af42" w:rsidRDefault="00D344D2" w:rsidR="00D344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>
      <w:r w:rsidRPr="0051311D">
        <w:t xml:space="preserve">   </w:t>
      </w:r>
      <w:r w:rsidR="00727700" w:rsidRPr="0051311D">
        <w:t xml:space="preserve"> </w:t>
      </w:r>
      <w:r w:rsidRPr="0051311D">
        <w:t xml:space="preserve">REPUBLIKA HRVATSKA  </w:t>
      </w:r>
    </w:p>
    <w:p w:rsidRDefault="005078C7" w:rsidP="005078C7" w:rsidR="005078C7" w:rsidRPr="0051311D">
      <w:r w:rsidRPr="0051311D">
        <w:t>TRGOVAČKI SUD U ZAGREBU</w:t>
      </w:r>
    </w:p>
    <w:p w:rsidRDefault="00727700" w:rsidP="005078C7" w:rsidR="00A22E70" w:rsidRPr="0051311D">
      <w:r w:rsidRPr="0051311D">
        <w:t xml:space="preserve">          </w:t>
      </w:r>
      <w:r w:rsidR="005078C7" w:rsidRPr="0051311D">
        <w:t xml:space="preserve">Zagreb, Amruševa </w:t>
      </w:r>
      <w:r w:rsidR="005447B3" w:rsidRPr="0051311D">
        <w:t>2</w:t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  <w:t>72. St-</w:t>
      </w:r>
      <w:r w:rsidR="00213ECB">
        <w:t>132/2014</w:t>
      </w:r>
      <w:r w:rsidR="00071589">
        <w:t>-57</w:t>
      </w:r>
    </w:p>
    <w:p w:rsidRDefault="00D344D2" w:rsidP="001C2673" w:rsidR="00D344D2">
      <w:pPr>
        <w:ind w:left="3540"/>
        <w:rPr>
          <w:b/>
        </w:rPr>
      </w:pPr>
    </w:p>
    <w:p w:rsidRDefault="00D344D2" w:rsidP="00D344D2" w:rsidR="00D344D2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1C2673" w:rsidP="00213ECB" w:rsidR="00A22E70" w:rsidRPr="0051311D">
      <w:pPr>
        <w:ind w:left="3540"/>
        <w:rPr>
          <w:b/>
        </w:rPr>
      </w:pPr>
      <w:r w:rsidRPr="00D344D2">
        <w:t xml:space="preserve">Z A K LJ U Č A K </w:t>
      </w:r>
    </w:p>
    <w:p w:rsidRDefault="00213ECB" w:rsidP="00213ECB" w:rsidR="00213ECB" w:rsidRPr="002F67E5">
      <w:pPr>
        <w:jc w:val="center"/>
      </w:pPr>
    </w:p>
    <w:p w:rsidRDefault="00213ECB" w:rsidP="00213ECB" w:rsidR="00213ECB" w:rsidRPr="004F61DF">
      <w:pPr>
        <w:jc w:val="both"/>
      </w:pPr>
      <w:r w:rsidRPr="004F61DF">
        <w:rPr>
          <w:lang w:val="pt-BR"/>
        </w:rPr>
        <w:t xml:space="preserve">Trgovački sud u Zagrebu, po sucu Nikoli Ribariću, kao stečajnom sucu, u stečajnom postupku nad stečajnim dužnikom </w:t>
      </w:r>
      <w:r w:rsidRPr="004F61DF">
        <w:t>BONUS COM, d.o.o.</w:t>
      </w:r>
      <w:r>
        <w:t xml:space="preserve"> -</w:t>
      </w:r>
      <w:r w:rsidRPr="004F61DF">
        <w:t xml:space="preserve"> u stečaju, Zagreb (Grad Zagreb), Republike Austrije 15, OIB: 47452057294, MBS: 080257099</w:t>
      </w:r>
      <w:r w:rsidRPr="004F61DF">
        <w:rPr>
          <w:lang w:val="pt-BR"/>
        </w:rPr>
        <w:t xml:space="preserve">,  </w:t>
      </w:r>
      <w:r>
        <w:t>dana 10</w:t>
      </w:r>
      <w:r w:rsidRPr="004F61DF">
        <w:t>.</w:t>
      </w:r>
      <w:r>
        <w:t xml:space="preserve"> ožujka</w:t>
      </w:r>
      <w:r w:rsidRPr="004F61DF">
        <w:t xml:space="preserve"> 201</w:t>
      </w:r>
      <w:r>
        <w:t>6</w:t>
      </w:r>
      <w:r w:rsidRPr="004F61DF">
        <w:t xml:space="preserve">. godine,  </w:t>
      </w:r>
    </w:p>
    <w:p w:rsidRDefault="001C2673" w:rsidP="001C2673" w:rsidR="001C2673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lj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r w:rsidR="001C2673">
        <w:t>38</w:t>
      </w:r>
      <w:r w:rsidR="0060697D">
        <w:t>.</w:t>
      </w:r>
      <w:r w:rsidR="001C2673">
        <w:t>a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</w:t>
      </w:r>
      <w:r w:rsidR="001C2673">
        <w:t>::</w:t>
      </w:r>
    </w:p>
    <w:p w:rsidRDefault="001C2673" w:rsidP="00A77317" w:rsidR="001C2673">
      <w:pPr>
        <w:jc w:val="both"/>
      </w:pPr>
    </w:p>
    <w:p w:rsidRDefault="00213ECB" w:rsidP="001C2673" w:rsidR="005078C7" w:rsidRPr="0051311D">
      <w:pPr>
        <w:numPr>
          <w:ilvl w:val="0"/>
          <w:numId w:val="2"/>
        </w:numPr>
        <w:jc w:val="both"/>
      </w:pPr>
      <w:r>
        <w:t>donošenje odluke oko unovčenja pokretne imovine stečajnog dužnika koja se nije mogla unovčiti putem dražbi</w:t>
      </w:r>
      <w:r w:rsidR="005078C7"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1C2673" w:rsidP="00A5777C" w:rsidR="00A77317" w:rsidRPr="0051311D">
      <w:pPr>
        <w:jc w:val="center"/>
        <w:rPr>
          <w:b/>
        </w:rPr>
      </w:pPr>
      <w:r>
        <w:rPr>
          <w:b/>
        </w:rPr>
        <w:t xml:space="preserve">za </w:t>
      </w:r>
      <w:r w:rsidR="00213ECB">
        <w:rPr>
          <w:b/>
        </w:rPr>
        <w:t>21</w:t>
      </w:r>
      <w:r w:rsidR="00A22E70" w:rsidRPr="0051311D">
        <w:rPr>
          <w:b/>
        </w:rPr>
        <w:t>.</w:t>
      </w:r>
      <w:r w:rsidR="00213ECB">
        <w:rPr>
          <w:b/>
        </w:rPr>
        <w:t xml:space="preserve"> travnja</w:t>
      </w:r>
      <w:r w:rsidR="00A22E70" w:rsidRPr="0051311D">
        <w:rPr>
          <w:b/>
        </w:rPr>
        <w:t xml:space="preserve"> 20</w:t>
      </w:r>
      <w:r w:rsidR="008556C1">
        <w:rPr>
          <w:b/>
        </w:rPr>
        <w:t>1</w:t>
      </w:r>
      <w:r w:rsidR="00213ECB">
        <w:rPr>
          <w:b/>
        </w:rPr>
        <w:t>6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>u 1</w:t>
      </w:r>
      <w:r w:rsidR="008556C1">
        <w:rPr>
          <w:b/>
        </w:rPr>
        <w:t>1</w:t>
      </w:r>
      <w:r w:rsidR="005078C7" w:rsidRPr="0051311D">
        <w:rPr>
          <w:b/>
        </w:rPr>
        <w:t>,00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8556C1">
        <w:t>dvorana</w:t>
      </w:r>
      <w:r w:rsidR="00A22E70" w:rsidRPr="0051311D">
        <w:t xml:space="preserve"> </w:t>
      </w:r>
      <w:r w:rsidR="0060697D">
        <w:t>96/II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60697D">
        <w:t>1</w:t>
      </w:r>
      <w:r w:rsidR="00213ECB">
        <w:t>0</w:t>
      </w:r>
      <w:r w:rsidR="005078C7" w:rsidRPr="0051311D">
        <w:t>.</w:t>
      </w:r>
      <w:r w:rsidR="00213ECB">
        <w:t xml:space="preserve"> ožujka</w:t>
      </w:r>
      <w:r w:rsidR="005078C7" w:rsidRPr="0051311D">
        <w:t xml:space="preserve"> 201</w:t>
      </w:r>
      <w:r w:rsidR="00213ECB">
        <w:t>6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071589" w:rsidP="00E91121" w:rsidR="000715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71589" w:rsidP="00E91121" w:rsidR="000715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71589" w:rsidP="00E91121" w:rsidR="0007158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71589" w:rsidP="00E91121" w:rsidR="0007158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71589" w:rsidP="00E91121" w:rsidR="0007158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344D2" w:rsidP="00213ECB" w:rsidR="00D344D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78C7" w:rsidP="00727700" w:rsidR="005078C7" w:rsidRPr="0051311D">
      <w:pPr>
        <w:ind w:firstLine="708" w:left="5664"/>
        <w:jc w:val="right"/>
      </w:pPr>
    </w:p>
    <w:p w:rsidRDefault="005078C7" w:rsidP="005078C7" w:rsidR="005078C7" w:rsidRPr="0051311D"/>
    <w:p w:rsidRDefault="00071589" w:rsidP="005078C7" w:rsidR="00071589">
      <w:pPr>
        <w:rPr>
          <w:b/>
        </w:rPr>
      </w:pPr>
    </w:p>
    <w:p w:rsidRDefault="00071589" w:rsidP="005078C7" w:rsidR="00071589">
      <w:pPr>
        <w:rPr>
          <w:b/>
        </w:rPr>
      </w:pPr>
    </w:p>
    <w:p w:rsidRDefault="00071589" w:rsidP="005078C7" w:rsidR="00071589">
      <w:pPr>
        <w:rPr>
          <w:b/>
        </w:rPr>
      </w:pPr>
    </w:p>
    <w:p w:rsidRDefault="00071589" w:rsidP="005078C7" w:rsidR="00071589">
      <w:pPr>
        <w:rPr>
          <w:b/>
        </w:rPr>
      </w:pPr>
    </w:p>
    <w:p w:rsidRDefault="00071589" w:rsidP="005078C7" w:rsidR="00071589">
      <w:pPr>
        <w:rPr>
          <w:b/>
        </w:rPr>
      </w:pPr>
    </w:p>
    <w:p w:rsidRDefault="00071589" w:rsidP="005078C7" w:rsidR="00071589">
      <w:pPr>
        <w:rPr>
          <w:b/>
        </w:rPr>
      </w:pPr>
    </w:p>
    <w:p w:rsidRDefault="00071589" w:rsidP="005078C7" w:rsidR="00071589">
      <w:pPr>
        <w:rPr>
          <w:b/>
        </w:rPr>
      </w:pPr>
    </w:p>
    <w:p w:rsidRDefault="00071589" w:rsidP="005078C7" w:rsidR="00071589">
      <w:pPr>
        <w:rPr>
          <w:b/>
        </w:rPr>
      </w:pPr>
    </w:p>
    <w:p w:rsidRDefault="00071589" w:rsidP="005078C7" w:rsidR="00071589">
      <w:pPr>
        <w:rPr>
          <w:b/>
        </w:rPr>
      </w:pPr>
    </w:p>
    <w:p w:rsidRDefault="00071589" w:rsidP="005078C7" w:rsidR="00071589">
      <w:pPr>
        <w:rPr>
          <w:b/>
        </w:rPr>
      </w:pPr>
    </w:p>
    <w:p w:rsidRDefault="00071589" w:rsidP="005078C7" w:rsidR="00071589">
      <w:pPr>
        <w:rPr>
          <w:b/>
        </w:rPr>
      </w:pPr>
    </w:p>
    <w:p w:rsidRDefault="00071589" w:rsidP="005078C7" w:rsidR="00071589">
      <w:pPr>
        <w:rPr>
          <w:b/>
        </w:rPr>
      </w:pPr>
    </w:p>
    <w:p w:rsidRDefault="00071589" w:rsidP="005078C7" w:rsidR="00071589">
      <w:pPr>
        <w:rPr>
          <w:b/>
        </w:rPr>
      </w:pPr>
    </w:p>
    <w:p w:rsidRDefault="00071589" w:rsidP="005078C7" w:rsidR="00071589">
      <w:pPr>
        <w:rPr>
          <w:b/>
        </w:rPr>
      </w:pPr>
    </w:p>
    <w:p w:rsidRDefault="00071589" w:rsidP="005078C7" w:rsidR="00071589">
      <w:pPr>
        <w:rPr>
          <w:b/>
        </w:rPr>
      </w:pPr>
    </w:p>
    <w:p w:rsidRDefault="00727700" w:rsidP="005078C7" w:rsidR="005078C7" w:rsidRPr="0051311D">
      <w:pPr>
        <w:rPr>
          <w:b/>
        </w:rPr>
      </w:pPr>
      <w:r w:rsidRPr="0051311D">
        <w:rPr>
          <w:b/>
        </w:rPr>
        <w:t xml:space="preserve">DNA: </w:t>
      </w:r>
    </w:p>
    <w:p w:rsidRDefault="005078C7" w:rsidP="00727700" w:rsidR="005078C7" w:rsidRPr="0051311D">
      <w:pPr>
        <w:numPr>
          <w:ilvl w:val="0"/>
          <w:numId w:val="1"/>
        </w:numPr>
      </w:pPr>
      <w:r w:rsidRPr="0051311D">
        <w:t xml:space="preserve">Stečajni upravitelj </w:t>
      </w:r>
    </w:p>
    <w:p w:rsidRDefault="0060697D" w:rsidP="00727700" w:rsidR="005078C7" w:rsidRPr="0051311D">
      <w:pPr>
        <w:numPr>
          <w:ilvl w:val="0"/>
          <w:numId w:val="1"/>
        </w:numPr>
      </w:pPr>
      <w:r>
        <w:t>ŽDO Zagreb</w:t>
      </w:r>
      <w:r w:rsidR="005A5A54">
        <w:t xml:space="preserve"> uz podnesak od </w:t>
      </w:r>
      <w:r w:rsidR="00213ECB">
        <w:t>29.2.2016.</w:t>
      </w:r>
    </w:p>
    <w:p w:rsidRDefault="0060697D" w:rsidP="00727700" w:rsidR="005078C7">
      <w:pPr>
        <w:numPr>
          <w:ilvl w:val="0"/>
          <w:numId w:val="1"/>
        </w:numPr>
      </w:pPr>
      <w:r>
        <w:t>e Oglasna ploča 15 dana</w:t>
      </w:r>
    </w:p>
    <w:p w:rsidRDefault="00213ECB" w:rsidP="00727700" w:rsidR="00213ECB" w:rsidRPr="0051311D">
      <w:pPr>
        <w:numPr>
          <w:ilvl w:val="0"/>
          <w:numId w:val="1"/>
        </w:numPr>
      </w:pPr>
      <w:r>
        <w:t>kal</w:t>
      </w:r>
    </w:p>
    <w:p w:rsidRDefault="00D344D2" w:rsidP="005078C7" w:rsidR="00D344D2"/>
    <w:p w:rsidRDefault="00D344D2" w:rsidP="005078C7" w:rsidR="00D344D2"/>
    <w:p w:rsidRDefault="00213ECB" w:rsidP="005078C7" w:rsidR="005078C7" w:rsidRPr="0051311D">
      <w:r>
        <w:t>Zagreb,10</w:t>
      </w:r>
      <w:r w:rsidR="0060697D">
        <w:t>.</w:t>
      </w:r>
      <w:r>
        <w:t>3</w:t>
      </w:r>
      <w:r w:rsidR="0060697D">
        <w:t>.201</w:t>
      </w:r>
      <w:r>
        <w:t>6</w:t>
      </w:r>
      <w:r w:rsidR="0060697D">
        <w:t>.</w:t>
      </w:r>
      <w:r w:rsidR="005078C7" w:rsidRPr="0051311D">
        <w:t xml:space="preserve"> </w:t>
      </w: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71589"/>
    <w:rsid w:val="001C2673"/>
    <w:rsid w:val="00213ECB"/>
    <w:rsid w:val="0046020C"/>
    <w:rsid w:val="004C61A7"/>
    <w:rsid w:val="005078C7"/>
    <w:rsid w:val="0051311D"/>
    <w:rsid w:val="005447B3"/>
    <w:rsid w:val="005630FC"/>
    <w:rsid w:val="005A5A54"/>
    <w:rsid w:val="0060697D"/>
    <w:rsid w:val="00727700"/>
    <w:rsid w:val="00784480"/>
    <w:rsid w:val="00810AC1"/>
    <w:rsid w:val="008556C1"/>
    <w:rsid w:val="009151C4"/>
    <w:rsid w:val="00A22E70"/>
    <w:rsid w:val="00A5777C"/>
    <w:rsid w:val="00A66BD2"/>
    <w:rsid w:val="00A77317"/>
    <w:rsid w:val="00A91D54"/>
    <w:rsid w:val="00B322F7"/>
    <w:rsid w:val="00BB4D3C"/>
    <w:rsid w:val="00D344D2"/>
    <w:rsid w:val="00EA10DC"/>
    <w:rsid w:val="00FD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213E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3EC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7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9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213E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3EC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7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9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2014.</izvorni_sadrzaj>
    <derivirana_varijabla naziv="DomainObject.Predmet.DatumOsnivanja_1">21.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St-132/2014</izvorni_sadrzaj>
    <derivirana_varijabla naziv="DomainObject.Predmet.OznakaBroj_1">St-132/2014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COM društvo s ograničenom  odgovornošću za trgovinu i usluge</izvorni_sadrzaj>
    <derivirana_varijabla naziv="DomainObject.Predmet.ProtustrankaFormated_1">  BONUS COM društvo s ograničenom  odgovornošću za trgovinu i usluge</derivirana_varijabla>
  </DomainObject.Predmet.ProtustrankaFormated>
  <DomainObject.Predmet.ProtustrankaFormatedOIB>
    <izvorni_sadrzaj>  BONUS COM društvo s ograničenom  odgovornošću za trgovinu i usluge, OIB 47452057294</izvorni_sadrzaj>
    <derivirana_varijabla naziv="DomainObject.Predmet.ProtustrankaFormatedOIB_1">  BONUS COM društvo s ograničenom  odgovornošću za trgovinu i usluge, OIB 47452057294</derivirana_varijabla>
  </DomainObject.Predmet.ProtustrankaFormatedOIB>
  <DomainObject.Predmet.ProtustrankaFormatedWithAdress>
    <izvorni_sadrzaj> BONUS COM društvo s ograničenom  odgovornošću za trgovinu i usluge, Republike Austrije 15, 10000 Zagreb</izvorni_sadrzaj>
    <derivirana_varijabla naziv="DomainObject.Predmet.ProtustrankaFormatedWithAdress_1"> BONUS COM društvo s ograničenom  odgovornošću za trgovinu i usluge, Republike Austrije 15, 10000 Zagreb</derivirana_varijabla>
  </DomainObject.Predmet.ProtustrankaFormatedWithAdress>
  <DomainObject.Predmet.ProtustrankaFormatedWithAdressOIB>
    <izvorni_sadrzaj> BONUS COM društvo s ograničenom  odgovornošću za trgovinu i usluge, OIB 47452057294, Republike Austrije 15, 10000 Zagreb</izvorni_sadrzaj>
    <derivirana_varijabla naziv="DomainObject.Predmet.ProtustrankaFormatedWithAdressOIB_1"> BONUS COM društvo s ograničenom  odgovornošću za trgovinu i usluge, OIB 47452057294, Republike Austrije 15, 10000 Zagreb</derivirana_varijabla>
  </DomainObject.Predmet.ProtustrankaFormatedWithAdressOIB>
  <DomainObject.Predmet.ProtustrankaWithAdress>
    <izvorni_sadrzaj>BONUS COM društvo s ograničenom  odgovornošću za trgovinu i usluge Republike Austrije 15, 10000 Zagreb</izvorni_sadrzaj>
    <derivirana_varijabla naziv="DomainObject.Predmet.ProtustrankaWithAdress_1">BONUS COM društvo s ograničenom  odgovornošću za trgovinu i usluge Republike Austrije 15, 10000 Zagreb</derivirana_varijabla>
  </DomainObject.Predmet.ProtustrankaWithAdress>
  <DomainObject.Predmet.ProtustrankaWithAdressOIB>
    <izvorni_sadrzaj>BONUS COM društvo s ograničenom  odgovornošću za trgovinu i usluge, OIB 47452057294, Republike Austrije 15, 10000 Zagreb</izvorni_sadrzaj>
    <derivirana_varijabla naziv="DomainObject.Predmet.ProtustrankaWithAdressOIB_1">BONUS COM društvo s ograničenom  odgovornošću za trgovinu i usluge, OIB 47452057294, Republike Austrije 15, 10000 Zagreb</derivirana_varijabla>
  </DomainObject.Predmet.ProtustrankaWithAdressOIB>
  <DomainObject.Predmet.ProtustrankaNazivFormated>
    <izvorni_sadrzaj>BONUS COM društvo s ograničenom  odgovornošću za trgovinu i usluge</izvorni_sadrzaj>
    <derivirana_varijabla naziv="DomainObject.Predmet.ProtustrankaNazivFormated_1">BONUS COM društvo s ograničenom  odgovornošću za trgovinu i usluge</derivirana_varijabla>
  </DomainObject.Predmet.ProtustrankaNazivFormated>
  <DomainObject.Predmet.ProtustrankaNazivFormatedOIB>
    <izvorni_sadrzaj>BONUS COM društvo s ograničenom  odgovornošću za trgovinu i usluge, OIB 47452057294</izvorni_sadrzaj>
    <derivirana_varijabla naziv="DomainObject.Predmet.ProtustrankaNazivFormatedOIB_1">BONUS COM društvo s ograničenom  odgovornošću za trgovinu i usluge, OIB 47452057294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 Služba upisa</izvorni_sadrzaj>
    <derivirana_varijabla naziv="DomainObject.Predmet.StrankaFormated_1">  FINA ZAGREB, Služba upisa</derivirana_varijabla>
  </DomainObject.Predmet.StrankaFormated>
  <DomainObject.Predmet.StrankaFormatedOIB>
    <izvorni_sadrzaj>  FINA ZAGREB, Služba upisa, OIB 85821130368</izvorni_sadrzaj>
    <derivirana_varijabla naziv="DomainObject.Predmet.StrankaFormatedOIB_1">  FINA ZAGREB, Služba upisa, OIB 85821130368</derivirana_varijabla>
  </DomainObject.Predmet.StrankaFormatedOIB>
  <DomainObject.Predmet.StrankaFormatedWithAdress>
    <izvorni_sadrzaj> FINA ZAGREB, Služba upisa, Šoštarićeva 2, 10000 Zagreb</izvorni_sadrzaj>
    <derivirana_varijabla naziv="DomainObject.Predmet.StrankaFormatedWithAdress_1"> FINA ZAGREB, Služba upisa, Šoštarićeva 2, 10000 Zagreb</derivirana_varijabla>
  </DomainObject.Predmet.StrankaFormatedWithAdress>
  <DomainObject.Predmet.StrankaFormatedWithAdressOIB>
    <izvorni_sadrzaj> FINA ZAGREB, Služba upisa, OIB 85821130368, Šoštarićeva 2, 10000 Zagreb</izvorni_sadrzaj>
    <derivirana_varijabla naziv="DomainObject.Predmet.StrankaFormatedWithAdressOIB_1"> FINA ZAGREB, Služba upisa, OIB 85821130368, Šoštarićeva 2, 10000 Zagreb</derivirana_varijabla>
  </DomainObject.Predmet.StrankaFormatedWithAdressOIB>
  <DomainObject.Predmet.StrankaWithAdress>
    <izvorni_sadrzaj>FINA ZAGREB, Služba upisa Šoštarićeva 2,10000 Zagreb</izvorni_sadrzaj>
    <derivirana_varijabla naziv="DomainObject.Predmet.StrankaWithAdress_1">FINA ZAGREB, Služba upisa Šoštarićeva 2,10000 Zagreb</derivirana_varijabla>
  </DomainObject.Predmet.StrankaWithAdress>
  <DomainObject.Predmet.StrankaWithAdressOIB>
    <izvorni_sadrzaj>FINA ZAGREB, Služba upisa, OIB 85821130368, Šoštarićeva 2,10000 Zagreb</izvorni_sadrzaj>
    <derivirana_varijabla naziv="DomainObject.Predmet.StrankaWithAdressOIB_1">FINA ZAGREB, Služba upisa, OIB 85821130368, Šoštarićeva 2,10000 Zagreb</derivirana_varijabla>
  </DomainObject.Predmet.StrankaWithAdressOIB>
  <DomainObject.Predmet.StrankaNazivFormated>
    <izvorni_sadrzaj>FINA ZAGREB, Služba upisa</izvorni_sadrzaj>
    <derivirana_varijabla naziv="DomainObject.Predmet.StrankaNazivFormated_1">FINA ZAGREB, Služba upisa</derivirana_varijabla>
  </DomainObject.Predmet.StrankaNazivFormated>
  <DomainObject.Predmet.StrankaNazivFormatedOIB>
    <izvorni_sadrzaj>FINA ZAGREB, Služba upisa, OIB 85821130368</izvorni_sadrzaj>
    <derivirana_varijabla naziv="DomainObject.Predmet.StrankaNazivFormatedOIB_1">FINA ZAGREB, Služba upisa,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ZAGREB, Služba upisa</item>
    </izvorni_sadrzaj>
    <derivirana_varijabla naziv="DomainObject.Predmet.StrankaListFormated_1">
      <item>FINA ZAGREB, Služba upisa</item>
    </derivirana_varijabla>
  </DomainObject.Predmet.StrankaListFormated>
  <DomainObject.Predmet.StrankaListFormatedOIB>
    <izvorni_sadrzaj>
      <item>FINA ZAGREB, Služba upisa, OIB 85821130368</item>
    </izvorni_sadrzaj>
    <derivirana_varijabla naziv="DomainObject.Predmet.StrankaListFormatedOIB_1">
      <item>FINA ZAGREB, Služba upisa, OIB 85821130368</item>
    </derivirana_varijabla>
  </DomainObject.Predmet.StrankaListFormatedOIB>
  <DomainObject.Predmet.StrankaListFormatedWithAdress>
    <izvorni_sadrzaj>
      <item>FINA ZAGREB, Služba upisa, Šoštarićeva 2, 10000 Zagreb</item>
    </izvorni_sadrzaj>
    <derivirana_varijabla naziv="DomainObject.Predmet.StrankaListFormatedWithAdress_1">
      <item>FINA ZAGREB, Služba upisa, Šoštarićeva 2, 10000 Zagreb</item>
    </derivirana_varijabla>
  </DomainObject.Predmet.StrankaListFormatedWithAdress>
  <DomainObject.Predmet.StrankaListFormatedWithAdressOIB>
    <izvorni_sadrzaj>
      <item>FINA ZAGREB, Služba upisa, OIB 85821130368, Šoštarićeva 2, 10000 Zagreb</item>
    </izvorni_sadrzaj>
    <derivirana_varijabla naziv="DomainObject.Predmet.StrankaListFormatedWithAdressOIB_1">
      <item>FINA ZAGREB, Služba upisa, OIB 85821130368, Šoštarićeva 2, 10000 Zagreb</item>
    </derivirana_varijabla>
  </DomainObject.Predmet.StrankaListFormatedWithAdressOIB>
  <DomainObject.Predmet.StrankaListNazivFormated>
    <izvorni_sadrzaj>
      <item>FINA ZAGREB, Služba upisa</item>
    </izvorni_sadrzaj>
    <derivirana_varijabla naziv="DomainObject.Predmet.StrankaListNazivFormated_1">
      <item>FINA ZAGREB, Služba upisa</item>
    </derivirana_varijabla>
  </DomainObject.Predmet.StrankaListNazivFormated>
  <DomainObject.Predmet.StrankaListNazivFormatedOIB>
    <izvorni_sadrzaj>
      <item>FINA ZAGREB, Služba upisa, OIB 85821130368</item>
    </izvorni_sadrzaj>
    <derivirana_varijabla naziv="DomainObject.Predmet.StrankaListNazivFormatedOIB_1">
      <item>FINA ZAGREB, Služba upisa, OIB 85821130368</item>
    </derivirana_varijabla>
  </DomainObject.Predmet.StrankaListNazivFormatedOIB>
  <DomainObject.Predmet.ProtuStrankaListFormated>
    <izvorni_sadrzaj>
      <item>BONUS COM društvo s ograničenom  odgovornošću za trgovinu i usluge</item>
    </izvorni_sadrzaj>
    <derivirana_varijabla naziv="DomainObject.Predmet.ProtuStrankaListFormated_1">
      <item>BONUS COM društvo s ograničenom  odgovornošću za trgovinu i usluge</item>
    </derivirana_varijabla>
  </DomainObject.Predmet.ProtuStrankaListFormated>
  <DomainObject.Predmet.ProtuStrankaListFormatedOIB>
    <izvorni_sadrzaj>
      <item>BONUS COM društvo s ograničenom  odgovornošću za trgovinu i usluge, OIB 47452057294</item>
    </izvorni_sadrzaj>
    <derivirana_varijabla naziv="DomainObject.Predmet.ProtuStrankaListFormatedOIB_1">
      <item>BONUS COM društvo s ograničenom  odgovornošću za trgovinu i usluge, OIB 47452057294</item>
    </derivirana_varijabla>
  </DomainObject.Predmet.ProtuStrankaListFormatedOIB>
  <DomainObject.Predmet.ProtuStrankaListFormatedWithAdress>
    <izvorni_sadrzaj>
      <item>BONUS COM društvo s ograničenom  odgovornošću za trgovinu i usluge, Republike Austrije 15, 10000 Zagreb</item>
    </izvorni_sadrzaj>
    <derivirana_varijabla naziv="DomainObject.Predmet.ProtuStrankaListFormatedWithAdress_1">
      <item>BONUS COM društvo s ograničenom  odgovornošću za trgovinu i usluge, Republike Austrije 15, 10000 Zagreb</item>
    </derivirana_varijabla>
  </DomainObject.Predmet.ProtuStrankaListFormatedWithAdress>
  <DomainObject.Predmet.ProtuStrankaListFormatedWithAdressOIB>
    <izvorni_sadrzaj>
      <item>BONUS COM društvo s ograničenom  odgovornošću za trgovinu i usluge, OIB 47452057294, Republike Austrije 15, 10000 Zagreb</item>
    </izvorni_sadrzaj>
    <derivirana_varijabla naziv="DomainObject.Predmet.ProtuStrankaListFormatedWithAdressOIB_1">
      <item>BONUS COM društvo s ograničenom  odgovornošću za trgovinu i usluge, OIB 47452057294, Republike Austrije 15, 10000 Zagreb</item>
    </derivirana_varijabla>
  </DomainObject.Predmet.ProtuStrankaListFormatedWithAdressOIB>
  <DomainObject.Predmet.ProtuStrankaListNazivFormated>
    <izvorni_sadrzaj>
      <item>BONUS COM društvo s ograničenom  odgovornošću za trgovinu i usluge</item>
    </izvorni_sadrzaj>
    <derivirana_varijabla naziv="DomainObject.Predmet.ProtuStrankaListNazivFormated_1">
      <item>BONUS COM društvo s ograničenom  odgovornošću za trgovinu i usluge</item>
    </derivirana_varijabla>
  </DomainObject.Predmet.ProtuStrankaListNazivFormated>
  <DomainObject.Predmet.ProtuStrankaListNazivFormatedOIB>
    <izvorni_sadrzaj>
      <item>BONUS COM društvo s ograničenom  odgovornošću za trgovinu i usluge, OIB 47452057294</item>
    </izvorni_sadrzaj>
    <derivirana_varijabla naziv="DomainObject.Predmet.ProtuStrankaListNazivFormatedOIB_1">
      <item>BONUS COM društvo s ograničenom  odgovornošću za trgovinu i usluge, OIB 47452057294</item>
    </derivirana_varijabla>
  </DomainObject.Predmet.ProtuStrankaListNazivFormatedOIB>
  <DomainObject.Predmet.OstaliListFormated>
    <izvorni_sadrzaj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OstaliListFormated_1"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OstaliListFormated>
  <DomainObject.Predmet.OstaliListFormatedOIB>
    <izvorni_sadrzaj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izvorni_sadrzaj>
    <derivirana_varijabla naziv="DomainObject.Predmet.OstaliListFormatedOIB_1"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derivirana_varijabla>
  </DomainObject.Predmet.OstaliListFormatedOIB>
  <DomainObject.Predmet.OstaliListFormatedWithAdress>
    <izvorni_sadrzaj>
      <item>Agencija za osiguranje radničkih potraživanja u slučaju stečaja poslodavca, Frankopanska 11, 10000 Zagreb</item>
      <item>Rizah Kučukalić, Trnsko br. 15c, 10000 Zagreb</item>
      <item>Mirjana Zuzija, Slavka Kolara 25, 10410 Velika Gorica</item>
      <item>REPUBLIKA HRVATSKA MINISTARSTVO FINANCIJA, Av. Dubrovnik 32, 10000 Zagreb</item>
      <item>ŽUPANIJSKO DRŽAVNO ODVJETNIŠTVO U ZAGREBU, Savska Cesta 41, 10000 Zagreb</item>
      <item>NOVE INSTALACIJE d.o.o. za graditeljstvo i trgovinu, Svetice 23, 10000 Zagreb</item>
      <item>VV - PROMET d.o.o. prijevoz,građevinarstvo, trgovina i usluge, Marijana Haberlea 12, 10000 Zagreb</item>
      <item>BEST BUY CARS društvo s ograničenom odgovornošću za trgovinu i usluge, Medveščina 25, 10000 Zagreb</item>
      <item>Nova zora d.o.o. za proizvodnju, trgovinu i usluge, Čremušnica 150, 44410 Čremušnica</item>
      <item>MINISTARSTVO UNUTARNJIH POSLOVA, Heinzelova 98, 10000 Zagreb</item>
    </izvorni_sadrzaj>
    <derivirana_varijabla naziv="DomainObject.Predmet.OstaliListFormatedWithAdress_1">
      <item>Agencija za osiguranje radničkih potraživanja u slučaju stečaja poslodavca, Frankopanska 11, 10000 Zagreb</item>
      <item>Rizah Kučukalić, Trnsko br. 15c, 10000 Zagreb</item>
      <item>Mirjana Zuzija, Slavka Kolara 25, 10410 Velika Gorica</item>
      <item>REPUBLIKA HRVATSKA MINISTARSTVO FINANCIJA, Av. Dubrovnik 32, 10000 Zagreb</item>
      <item>ŽUPANIJSKO DRŽAVNO ODVJETNIŠTVO U ZAGREBU, Savska Cesta 41, 10000 Zagreb</item>
      <item>NOVE INSTALACIJE d.o.o. za graditeljstvo i trgovinu, Svetice 23, 10000 Zagreb</item>
      <item>VV - PROMET d.o.o. prijevoz,građevinarstvo, trgovina i usluge, Marijana Haberlea 12, 10000 Zagreb</item>
      <item>BEST BUY CARS društvo s ograničenom odgovornošću za trgovinu i usluge, Medveščina 25, 10000 Zagreb</item>
      <item>Nova zora d.o.o. za proizvodnju, trgovinu i usluge, Čremušnica 150, 44410 Čremušnica</item>
      <item>MINISTARSTVO UNUTARNJIH POSLOVA, Heinzelova 98, 10000 Zagreb</item>
    </derivirana_varijabla>
  </DomainObject.Predmet.OstaliListFormatedWithAdress>
  <DomainObject.Predmet.OstaliListFormatedWithAdressOIB>
    <izvorni_sadrzaj>
      <item>Agencija za osiguranje radničkih potraživanja u slučaju stečaja poslodavca, OIB 04323472109, Frankopanska 11, 10000 Zagreb</item>
      <item>Rizah Kučukalić, Trnsko br. 15c, 10000 Zagreb</item>
      <item>Mirjana Zuzija, OIB 26497768352, Slavka Kolara 25, 10410 Velika Gorica</item>
      <item>REPUBLIKA HRVATSKA MINISTARSTVO FINANCIJA, OIB 18683136487, Av. Dubrovnik 32, 10000 Zagreb</item>
      <item>ŽUPANIJSKO DRŽAVNO ODVJETNIŠTVO U ZAGREBU, OIB 16488001145, Savska Cesta 41, 10000 Zagreb</item>
      <item>NOVE INSTALACIJE d.o.o. za graditeljstvo i trgovinu, OIB 04073794514, Svetice 23, 10000 Zagreb</item>
      <item>VV - PROMET d.o.o. prijevoz,građevinarstvo, trgovina i usluge, OIB 41078691127, Marijana Haberlea 12, 10000 Zagreb</item>
      <item>BEST BUY CARS društvo s ograničenom odgovornošću za trgovinu i usluge, OIB 20115060533, Medveščina 25, 10000 Zagreb</item>
      <item>Nova zora d.o.o. za proizvodnju, trgovinu i usluge, OIB 13464009165, Čremušnica 150, 44410 Čremušnica</item>
      <item>MINISTARSTVO UNUTARNJIH POSLOVA, OIB 36162371878, Heinzelova 98, 10000 Zagreb</item>
    </izvorni_sadrzaj>
    <derivirana_varijabla naziv="DomainObject.Predmet.OstaliListFormatedWithAdressOIB_1">
      <item>Agencija za osiguranje radničkih potraživanja u slučaju stečaja poslodavca, OIB 04323472109, Frankopanska 11, 10000 Zagreb</item>
      <item>Rizah Kučukalić, Trnsko br. 15c, 10000 Zagreb</item>
      <item>Mirjana Zuzija, OIB 26497768352, Slavka Kolara 25, 10410 Velika Gorica</item>
      <item>REPUBLIKA HRVATSKA MINISTARSTVO FINANCIJA, OIB 18683136487, Av. Dubrovnik 32, 10000 Zagreb</item>
      <item>ŽUPANIJSKO DRŽAVNO ODVJETNIŠTVO U ZAGREBU, OIB 16488001145, Savska Cesta 41, 10000 Zagreb</item>
      <item>NOVE INSTALACIJE d.o.o. za graditeljstvo i trgovinu, OIB 04073794514, Svetice 23, 10000 Zagreb</item>
      <item>VV - PROMET d.o.o. prijevoz,građevinarstvo, trgovina i usluge, OIB 41078691127, Marijana Haberlea 12, 10000 Zagreb</item>
      <item>BEST BUY CARS društvo s ograničenom odgovornošću za trgovinu i usluge, OIB 20115060533, Medveščina 25, 10000 Zagreb</item>
      <item>Nova zora d.o.o. za proizvodnju, trgovinu i usluge, OIB 13464009165, Čremušnica 150, 44410 Čremušnica</item>
      <item>MINISTARSTVO UNUTARNJIH POSLOVA, OIB 36162371878, Heinzelova 98, 10000 Zagreb</item>
    </derivirana_varijabla>
  </DomainObject.Predmet.OstaliListFormatedWithAdressOIB>
  <DomainObject.Predmet.OstaliListNazivFormated>
    <izvorni_sadrzaj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OstaliListNazivFormated_1"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OstaliListNazivFormated>
  <DomainObject.Predmet.OstaliListNazivFormatedOIB>
    <izvorni_sadrzaj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izvorni_sadrzaj>
    <derivirana_varijabla naziv="DomainObject.Predmet.OstaliListNazivFormatedOIB_1"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ZAGREB, Služba upisa</izvorni_sadrzaj>
    <derivirana_varijabla naziv="DomainObject.Predmet.StrankaIDrugi_1">FINA ZAGREB, Služba upisa</derivirana_varijabla>
  </DomainObject.Predmet.StrankaIDrugi>
  <DomainObject.Predmet.ProtustrankaIDrugi>
    <izvorni_sadrzaj>BONUS COM društvo s ograničenom  odgovornošću za trgovinu i usluge</izvorni_sadrzaj>
    <derivirana_varijabla naziv="DomainObject.Predmet.ProtustrankaIDrugi_1">BONUS COM društvo s ograničenom  odgovornošću za trgovinu i usluge</derivirana_varijabla>
  </DomainObject.Predmet.ProtustrankaIDrugi>
  <DomainObject.Predmet.StrankaIDrugiAdressOIB>
    <izvorni_sadrzaj>FINA ZAGREB, Služba upisa, OIB 85821130368, Šoštarićeva 2, 10000 Zagreb</izvorni_sadrzaj>
    <derivirana_varijabla naziv="DomainObject.Predmet.StrankaIDrugiAdressOIB_1">FINA ZAGREB, Služba upisa, OIB 85821130368, Šoštarićeva 2, 10000 Zagreb</derivirana_varijabla>
  </DomainObject.Predmet.StrankaIDrugiAdressOIB>
  <DomainObject.Predmet.ProtustrankaIDrugiAdressOIB>
    <izvorni_sadrzaj>BONUS COM društvo s ograničenom  odgovornošću za trgovinu i usluge, OIB 47452057294, Republike Austrije 15, 10000 Zagreb</izvorni_sadrzaj>
    <derivirana_varijabla naziv="DomainObject.Predmet.ProtustrankaIDrugiAdressOIB_1">BONUS COM društvo s ograničenom  odgovornošću za trgovinu i usluge, OIB 47452057294,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ZAGREB, Služba upisa</item>
      <item>BONUS COM društvo s ograničenom  odgovornošću za trgovinu i usluge</item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SudioniciListNaziv_1">
      <item>FINA ZAGREB, Služba upisa</item>
      <item>BONUS COM društvo s ograničenom  odgovornošću za trgovinu i usluge</item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SudioniciListNaziv>
  <DomainObject.Predmet.SudioniciListAdressOIB>
    <izvorni_sadrzaj>
      <item>FINA ZAGREB, Služba upisa, OIB 85821130368, Šoštarićeva 2,10000 Zagreb</item>
      <item>BONUS COM društvo s ograničenom  odgovornošću za trgovinu i usluge, OIB 47452057294, Republike Austrije 15,10000 Zagreb</item>
      <item>Agencija za osiguranje radničkih potraživanja u slučaju stečaja poslodavca, OIB 04323472109, Frankopanska 11,10000 Zagreb</item>
      <item>Rizah Kučukalić, Trnsko br. 15c,10000 Zagreb</item>
      <item>Mirjana Zuzija, OIB 26497768352, Slavka Kolara 25,10410 Velika Gorica</item>
      <item>REPUBLIKA HRVATSKA MINISTARSTVO FINANCIJA, OIB 18683136487, Av. Dubrovnik 32,10000 Zagreb</item>
      <item>ŽUPANIJSKO DRŽAVNO ODVJETNIŠTVO U ZAGREBU, OIB 16488001145, Savska Cesta 41,10000 Zagreb</item>
      <item>NOVE INSTALACIJE d.o.o. za graditeljstvo i trgovinu, OIB 04073794514, Svetice 23,10000 Zagreb</item>
      <item>VV - PROMET d.o.o. prijevoz,građevinarstvo, trgovina i usluge, OIB 41078691127, Marijana Haberlea 12,10000 Zagreb</item>
      <item>BEST BUY CARS društvo s ograničenom odgovornošću za trgovinu i usluge, OIB 20115060533, Medveščina 25,10000 Zagreb</item>
      <item>Nova zora d.o.o. za proizvodnju, trgovinu i usluge, OIB 13464009165, Čremušnica 150,44410 Čremušnica</item>
      <item>MINISTARSTVO UNUTARNJIH POSLOVA, OIB 36162371878, Heinzelova 98,10000 Zagreb</item>
    </izvorni_sadrzaj>
    <derivirana_varijabla naziv="DomainObject.Predmet.SudioniciListAdressOIB_1">
      <item>FINA ZAGREB, Služba upisa, OIB 85821130368, Šoštarićeva 2,10000 Zagreb</item>
      <item>BONUS COM društvo s ograničenom  odgovornošću za trgovinu i usluge, OIB 47452057294, Republike Austrije 15,10000 Zagreb</item>
      <item>Agencija za osiguranje radničkih potraživanja u slučaju stečaja poslodavca, OIB 04323472109, Frankopanska 11,10000 Zagreb</item>
      <item>Rizah Kučukalić, Trnsko br. 15c,10000 Zagreb</item>
      <item>Mirjana Zuzija, OIB 26497768352, Slavka Kolara 25,10410 Velika Gorica</item>
      <item>REPUBLIKA HRVATSKA MINISTARSTVO FINANCIJA, OIB 18683136487, Av. Dubrovnik 32,10000 Zagreb</item>
      <item>ŽUPANIJSKO DRŽAVNO ODVJETNIŠTVO U ZAGREBU, OIB 16488001145, Savska Cesta 41,10000 Zagreb</item>
      <item>NOVE INSTALACIJE d.o.o. za graditeljstvo i trgovinu, OIB 04073794514, Svetice 23,10000 Zagreb</item>
      <item>VV - PROMET d.o.o. prijevoz,građevinarstvo, trgovina i usluge, OIB 41078691127, Marijana Haberlea 12,10000 Zagreb</item>
      <item>BEST BUY CARS društvo s ograničenom odgovornošću za trgovinu i usluge, OIB 20115060533, Medveščina 25,10000 Zagreb</item>
      <item>Nova zora d.o.o. za proizvodnju, trgovinu i usluge, OIB 13464009165, Čremušnica 150,44410 Čremušnica</item>
      <item>MINISTARSTVO UNUTARNJIH POSLOVA, OIB 36162371878,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47452057294</item>
      <item>, OIB 04323472109</item>
      <item>, OIB null</item>
      <item>, OIB 26497768352</item>
      <item>, OIB 18683136487</item>
      <item>, OIB 16488001145</item>
      <item>, OIB 04073794514</item>
      <item>, OIB 41078691127</item>
      <item>, OIB 20115060533</item>
      <item>, OIB 13464009165</item>
      <item>, OIB 36162371878</item>
    </izvorni_sadrzaj>
    <derivirana_varijabla naziv="DomainObject.Predmet.SudioniciListNazivOIB_1">
      <item>, OIB 85821130368</item>
      <item>, OIB 47452057294</item>
      <item>, OIB 04323472109</item>
      <item>, OIB null</item>
      <item>, OIB 26497768352</item>
      <item>, OIB 18683136487</item>
      <item>, OIB 16488001145</item>
      <item>, OIB 04073794514</item>
      <item>, OIB 41078691127</item>
      <item>, OIB 20115060533</item>
      <item>, OIB 13464009165</item>
      <item>, OIB 36162371878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182</properties:Words>
  <properties:Characters>888</properties:Characters>
  <properties:Lines>66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2016-03-11T07:35:00Z</dcterms:created>
  <dc:creator>nribaric</dc:creator>
  <cp:lastModifiedBy>Jadranka Zelić</cp:lastModifiedBy>
  <cp:lastPrinted>2016-03-11T07:34:00Z</cp:lastPrinted>
  <dcterms:modified xmlns:xsi="http://www.w3.org/2001/XMLSchema-instance" xsi:type="dcterms:W3CDTF">2016-03-11T07:36:00Z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