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02e1" w14:paraId="4c902e1" w:rsidRDefault="005E4C2E" w:rsidP="005E4C2E" w:rsidR="005E4C2E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St-307/14-108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F50D16" w:rsidR="00F50D16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0462F1" w:rsidP="00721FB0" w:rsidR="000462F1">
      <w:pPr>
        <w:jc w:val="both"/>
        <w:rPr>
          <w:bCs/>
        </w:rPr>
      </w:pPr>
    </w:p>
    <w:p w:rsidRDefault="005E4C2E" w:rsidP="00721FB0" w:rsidR="005E4C2E">
      <w:pPr>
        <w:jc w:val="both"/>
        <w:rPr>
          <w:bCs/>
        </w:rPr>
      </w:pPr>
    </w:p>
    <w:p w:rsidRDefault="000462F1" w:rsidP="005E4C2E" w:rsidR="000462F1">
      <w:pPr>
        <w:ind w:firstLine="720"/>
        <w:jc w:val="both"/>
        <w:rPr>
          <w:bCs/>
        </w:rPr>
      </w:pPr>
      <w:r w:rsidRPr="000462F1">
        <w:rPr>
          <w:bCs/>
        </w:rPr>
        <w:t>Trgovački sud u Rijeci po stečajnoj sutkinji Emi Brdovčak, u stečajnom postupku nad dužnikom VELDEN –AUTO d.o.o. u stečaju, Opatija, M. Tita 12, OIB: 19934971090, kojeg zastupa stečajna upraviteljica Marija Ružić iz Čavli, Čavle 43, 31. listopada 2016.,</w:t>
      </w:r>
    </w:p>
    <w:p w:rsidRDefault="00B073A1" w:rsidP="00F50D16" w:rsidR="00B073A1">
      <w:pPr>
        <w:jc w:val="center"/>
        <w:rPr>
          <w:bCs/>
        </w:rPr>
      </w:pPr>
    </w:p>
    <w:p w:rsidRDefault="005E4C2E" w:rsidP="00F50D16" w:rsidR="005E4C2E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F50D16" w:rsidP="005E4C2E" w:rsidR="0073588E">
      <w:pPr>
        <w:ind w:firstLine="720"/>
        <w:jc w:val="both"/>
      </w:pPr>
      <w:r>
        <w:t>S</w:t>
      </w:r>
      <w:r w:rsidR="005A36A9">
        <w:t>tečajnoj upraviteljici</w:t>
      </w:r>
      <w:r w:rsidR="00A64DDC">
        <w:t xml:space="preserve"> </w:t>
      </w:r>
      <w:r w:rsidR="00721FB0" w:rsidRPr="00721FB0">
        <w:t>Mariji Ružić iz Čavli, Čavle 43, OIB: 72695335756</w:t>
      </w:r>
      <w:r w:rsidR="00721FB0">
        <w:t xml:space="preserve"> </w:t>
      </w:r>
      <w:r w:rsidR="0073588E" w:rsidRPr="00EF1D21">
        <w:t>određuje se</w:t>
      </w:r>
      <w:r w:rsidR="001054D3">
        <w:t xml:space="preserve"> konačna</w:t>
      </w:r>
      <w:r w:rsidR="0073588E" w:rsidRPr="00EF1D21">
        <w:t xml:space="preserve"> nagrada za poslove obavljene u </w:t>
      </w:r>
      <w:r>
        <w:t xml:space="preserve">stečajnom </w:t>
      </w:r>
      <w:r w:rsidR="0073588E" w:rsidRPr="00EF1D21">
        <w:t xml:space="preserve">postupku u iznosu </w:t>
      </w:r>
      <w:r w:rsidR="00A972F7" w:rsidRPr="00EF1D21">
        <w:t xml:space="preserve">od </w:t>
      </w:r>
      <w:r w:rsidR="00721FB0">
        <w:t>20</w:t>
      </w:r>
      <w:r w:rsidR="001054D3">
        <w:t>.000,00 kn bruto</w:t>
      </w:r>
      <w:r w:rsidR="0073588E" w:rsidRPr="00EF1D21">
        <w:t>.</w:t>
      </w:r>
    </w:p>
    <w:p w:rsidRDefault="005A36A9" w:rsidP="005A36A9" w:rsidR="005A36A9">
      <w:pPr>
        <w:jc w:val="both"/>
      </w:pPr>
    </w:p>
    <w:p w:rsidRDefault="005E4C2E" w:rsidP="005A36A9" w:rsidR="005E4C2E" w:rsidRPr="00EF1D21">
      <w:pPr>
        <w:jc w:val="both"/>
      </w:pPr>
    </w:p>
    <w:p w:rsidRDefault="0073588E" w:rsidP="005A36A9" w:rsidR="005A36A9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542A77" w:rsidP="005A36A9" w:rsidR="00542A77">
      <w:pPr>
        <w:jc w:val="center"/>
        <w:rPr>
          <w:bCs/>
        </w:rPr>
      </w:pPr>
    </w:p>
    <w:p w:rsidRDefault="00721FB0" w:rsidP="00542A77" w:rsidR="00542A77" w:rsidRPr="00EF1D21">
      <w:pPr>
        <w:ind w:firstLine="720"/>
        <w:jc w:val="both"/>
        <w:rPr>
          <w:bCs/>
        </w:rPr>
      </w:pPr>
      <w:r>
        <w:rPr>
          <w:bCs/>
        </w:rPr>
        <w:t>Rješenjem ovog suda od 28. listopada 2016</w:t>
      </w:r>
      <w:r w:rsidR="00542A77" w:rsidRPr="00542A77">
        <w:rPr>
          <w:bCs/>
        </w:rPr>
        <w:t>. otvoren je stečajni postupak nad uvodno označenim dužnikom te je za stečajnu upraviteljicu imenovana</w:t>
      </w:r>
      <w:r>
        <w:rPr>
          <w:bCs/>
        </w:rPr>
        <w:t xml:space="preserve"> Marija Ružić iz Čavli</w:t>
      </w:r>
      <w:r w:rsidR="00542A77" w:rsidRPr="00542A77">
        <w:rPr>
          <w:bCs/>
        </w:rPr>
        <w:t>.</w:t>
      </w:r>
    </w:p>
    <w:p w:rsidRDefault="005E4C2E" w:rsidP="001054D3" w:rsidR="005E4C2E">
      <w:pPr>
        <w:ind w:firstLine="720"/>
        <w:jc w:val="both"/>
        <w:rPr>
          <w:bCs/>
        </w:rPr>
      </w:pPr>
    </w:p>
    <w:p w:rsidRDefault="001054D3" w:rsidP="001054D3" w:rsidR="001054D3" w:rsidRPr="001054D3">
      <w:pPr>
        <w:ind w:firstLine="720"/>
        <w:jc w:val="both"/>
        <w:rPr>
          <w:bCs/>
        </w:rPr>
      </w:pPr>
      <w:r w:rsidRPr="001054D3">
        <w:rPr>
          <w:bCs/>
        </w:rPr>
        <w:t>Tijekom stečajnog postupka utvrđeno je da dužnikova imovina nije dostatna za pokri</w:t>
      </w:r>
      <w:r>
        <w:rPr>
          <w:bCs/>
        </w:rPr>
        <w:t xml:space="preserve">će troškova stečajnog postupka </w:t>
      </w:r>
      <w:r w:rsidRPr="001054D3">
        <w:rPr>
          <w:bCs/>
        </w:rPr>
        <w:t xml:space="preserve">pa je rješenjem ovog </w:t>
      </w:r>
      <w:r>
        <w:rPr>
          <w:bCs/>
        </w:rPr>
        <w:t xml:space="preserve">suda poslovni broj </w:t>
      </w:r>
      <w:r w:rsidR="00721FB0">
        <w:rPr>
          <w:bCs/>
        </w:rPr>
        <w:t>St-307/14-105 od 31. listopada</w:t>
      </w:r>
      <w:r w:rsidRPr="001054D3">
        <w:rPr>
          <w:bCs/>
        </w:rPr>
        <w:t xml:space="preserve"> 2016. stečajni postupak obustavljen i zaključen sukladno odredbi čl. </w:t>
      </w:r>
      <w:r w:rsidR="002D2724" w:rsidRPr="002D2724">
        <w:rPr>
          <w:bCs/>
        </w:rPr>
        <w:t>293. Stečajnog zakona („Narodne novine“ broj 71/15; dalje: SZ)</w:t>
      </w:r>
      <w:r w:rsidR="002D2724">
        <w:rPr>
          <w:bCs/>
        </w:rPr>
        <w:t>.</w:t>
      </w:r>
    </w:p>
    <w:p w:rsidRDefault="005E4C2E" w:rsidP="002D2724" w:rsidR="005E4C2E">
      <w:pPr>
        <w:ind w:firstLine="720"/>
        <w:jc w:val="both"/>
        <w:rPr>
          <w:bCs/>
        </w:rPr>
      </w:pPr>
    </w:p>
    <w:p w:rsidRDefault="001054D3" w:rsidP="002D2724" w:rsidR="001054D3">
      <w:pPr>
        <w:ind w:firstLine="720"/>
        <w:jc w:val="both"/>
        <w:rPr>
          <w:bCs/>
        </w:rPr>
      </w:pPr>
      <w:r w:rsidRPr="001054D3">
        <w:rPr>
          <w:bCs/>
        </w:rPr>
        <w:t xml:space="preserve">Sud je </w:t>
      </w:r>
      <w:r w:rsidR="00D931C5">
        <w:rPr>
          <w:bCs/>
        </w:rPr>
        <w:t>sukladno odredbi čl. 16. st. 3. Uredbe</w:t>
      </w:r>
      <w:r w:rsidR="00D931C5" w:rsidRPr="00D931C5">
        <w:rPr>
          <w:bCs/>
        </w:rPr>
        <w:t xml:space="preserve"> o kriterijima i načinu obračuna i plaćanja nagrada stečajnim upraviteljima ("Narodne novine" br. 105/15; dalje: Uredba) </w:t>
      </w:r>
      <w:r w:rsidRPr="001054D3">
        <w:rPr>
          <w:bCs/>
        </w:rPr>
        <w:t>za obračun na</w:t>
      </w:r>
      <w:r w:rsidR="00D931C5">
        <w:rPr>
          <w:bCs/>
        </w:rPr>
        <w:t>grade stečajnoj upraviteljici</w:t>
      </w:r>
      <w:r w:rsidRPr="001054D3">
        <w:rPr>
          <w:bCs/>
        </w:rPr>
        <w:t xml:space="preserve"> primijenio </w:t>
      </w:r>
      <w:r w:rsidR="00D931C5">
        <w:rPr>
          <w:bCs/>
        </w:rPr>
        <w:t xml:space="preserve">navedenu </w:t>
      </w:r>
      <w:r w:rsidRPr="001054D3">
        <w:rPr>
          <w:bCs/>
        </w:rPr>
        <w:t>Uredbu s o</w:t>
      </w:r>
      <w:r w:rsidR="00D931C5">
        <w:rPr>
          <w:bCs/>
        </w:rPr>
        <w:t>bzirom na to da je rad stečajne upraviteljice</w:t>
      </w:r>
      <w:r w:rsidRPr="001054D3">
        <w:rPr>
          <w:bCs/>
        </w:rPr>
        <w:t xml:space="preserve"> u</w:t>
      </w:r>
      <w:r>
        <w:rPr>
          <w:bCs/>
        </w:rPr>
        <w:t xml:space="preserve"> pretežnom dijelu obavljen nakon stupanja na snagu Uredbe (10. </w:t>
      </w:r>
      <w:r w:rsidR="00D931C5">
        <w:rPr>
          <w:bCs/>
        </w:rPr>
        <w:t>l</w:t>
      </w:r>
      <w:r>
        <w:rPr>
          <w:bCs/>
        </w:rPr>
        <w:t>istopada 2015.)</w:t>
      </w:r>
      <w:r w:rsidR="00D931C5">
        <w:rPr>
          <w:bCs/>
        </w:rPr>
        <w:t>.</w:t>
      </w:r>
    </w:p>
    <w:p w:rsidRDefault="005E4C2E" w:rsidP="001054D3" w:rsidR="005E4C2E">
      <w:pPr>
        <w:ind w:firstLine="720"/>
        <w:jc w:val="both"/>
        <w:rPr>
          <w:bCs/>
        </w:rPr>
      </w:pPr>
    </w:p>
    <w:p w:rsidRDefault="002D2724" w:rsidP="001054D3" w:rsidR="002D2724">
      <w:pPr>
        <w:ind w:firstLine="720"/>
        <w:jc w:val="both"/>
        <w:rPr>
          <w:bCs/>
        </w:rPr>
      </w:pPr>
      <w:r>
        <w:rPr>
          <w:bCs/>
        </w:rPr>
        <w:t>U</w:t>
      </w:r>
      <w:r w:rsidR="00D931C5">
        <w:rPr>
          <w:bCs/>
        </w:rPr>
        <w:t>zimajući u obzir rad stečajne upraviteljice</w:t>
      </w:r>
      <w:r w:rsidR="001054D3" w:rsidRPr="001054D3">
        <w:rPr>
          <w:bCs/>
        </w:rPr>
        <w:t xml:space="preserve"> (koji se sastojao od izrade izvješća za izvještajno ročište, ispitivanja prijavljenih tražbina, pristupa i</w:t>
      </w:r>
      <w:r>
        <w:rPr>
          <w:bCs/>
        </w:rPr>
        <w:t>spitnom i izvještajnom ročištu</w:t>
      </w:r>
      <w:r w:rsidR="001054D3">
        <w:rPr>
          <w:bCs/>
        </w:rPr>
        <w:t>, izrade</w:t>
      </w:r>
      <w:r w:rsidR="001054D3" w:rsidRPr="001054D3">
        <w:rPr>
          <w:bCs/>
        </w:rPr>
        <w:t xml:space="preserve"> izvješća o</w:t>
      </w:r>
      <w:r w:rsidR="00D931C5">
        <w:rPr>
          <w:bCs/>
        </w:rPr>
        <w:t xml:space="preserve"> tijeku stečajnog postupka</w:t>
      </w:r>
      <w:r w:rsidR="00902231">
        <w:rPr>
          <w:bCs/>
        </w:rPr>
        <w:t xml:space="preserve">, pristupa </w:t>
      </w:r>
      <w:r w:rsidR="00721FB0">
        <w:rPr>
          <w:bCs/>
        </w:rPr>
        <w:t xml:space="preserve">posebnom ispitnom ročištu i </w:t>
      </w:r>
      <w:r w:rsidR="00902231">
        <w:rPr>
          <w:bCs/>
        </w:rPr>
        <w:t>skupštini vjerovnika zakazanoj radi donošenja odluke o obustavi i zaključenju stečajnog postupka</w:t>
      </w:r>
      <w:r w:rsidR="00D931C5">
        <w:rPr>
          <w:bCs/>
        </w:rPr>
        <w:t>)</w:t>
      </w:r>
      <w:r w:rsidR="00902231">
        <w:rPr>
          <w:bCs/>
        </w:rPr>
        <w:t xml:space="preserve">, </w:t>
      </w:r>
      <w:r w:rsidR="001054D3" w:rsidRPr="001054D3">
        <w:rPr>
          <w:bCs/>
        </w:rPr>
        <w:t>sud je o</w:t>
      </w:r>
      <w:r w:rsidR="00902231">
        <w:rPr>
          <w:bCs/>
        </w:rPr>
        <w:t>dredio konačnu nagradu stečaj</w:t>
      </w:r>
      <w:r w:rsidR="00721FB0">
        <w:rPr>
          <w:bCs/>
        </w:rPr>
        <w:t>noj upraviteljici u visini od 20</w:t>
      </w:r>
      <w:r w:rsidR="001054D3" w:rsidRPr="001054D3">
        <w:rPr>
          <w:bCs/>
        </w:rPr>
        <w:t>.000,00 kn</w:t>
      </w:r>
      <w:r w:rsidR="00902231">
        <w:rPr>
          <w:bCs/>
        </w:rPr>
        <w:t xml:space="preserve"> bruto, sukladno odredbi čl. </w:t>
      </w:r>
      <w:r>
        <w:rPr>
          <w:bCs/>
        </w:rPr>
        <w:t xml:space="preserve">4. i 15. Uredbe cijeneći pri tom činjenicu da u ovom stečajnom postupku nije došlo do unovčenja stečajne mase te činjenicu da je stečajni postupak obustavljen zbog nedostatnosti stečajne mase za pokriće troškova stečajnog postupka. </w:t>
      </w:r>
    </w:p>
    <w:p w:rsidRDefault="005E4C2E" w:rsidP="001054D3" w:rsidR="005E4C2E">
      <w:pPr>
        <w:ind w:firstLine="720"/>
        <w:jc w:val="both"/>
        <w:rPr>
          <w:bCs/>
        </w:rPr>
      </w:pPr>
    </w:p>
    <w:p w:rsidRDefault="002D2724" w:rsidP="001054D3" w:rsidR="00902231">
      <w:pPr>
        <w:ind w:firstLine="720"/>
        <w:jc w:val="both"/>
        <w:rPr>
          <w:bCs/>
        </w:rPr>
      </w:pPr>
      <w:r>
        <w:rPr>
          <w:bCs/>
        </w:rPr>
        <w:t xml:space="preserve">Zato je  </w:t>
      </w:r>
      <w:r w:rsidR="00902231">
        <w:rPr>
          <w:bCs/>
        </w:rPr>
        <w:t>riješeno kao u</w:t>
      </w:r>
      <w:r>
        <w:rPr>
          <w:bCs/>
        </w:rPr>
        <w:t xml:space="preserve"> izreci</w:t>
      </w:r>
      <w:r w:rsidR="00902231">
        <w:rPr>
          <w:bCs/>
        </w:rPr>
        <w:t xml:space="preserve"> ovog rješenja.</w:t>
      </w:r>
    </w:p>
    <w:p w:rsidRDefault="00902231" w:rsidP="001054D3" w:rsidR="00902231">
      <w:pPr>
        <w:ind w:firstLine="720"/>
        <w:jc w:val="both"/>
        <w:rPr>
          <w:bCs/>
        </w:rPr>
      </w:pPr>
    </w:p>
    <w:p w:rsidRDefault="00721FB0" w:rsidP="0073588E" w:rsidR="0073588E" w:rsidRPr="00EF1D21">
      <w:pPr>
        <w:jc w:val="center"/>
      </w:pPr>
      <w:r>
        <w:t>U Rijeci 31. listopada</w:t>
      </w:r>
      <w:r w:rsidR="008965DC" w:rsidRPr="00EF1D21">
        <w:t xml:space="preserve"> 201</w:t>
      </w:r>
      <w:r w:rsidR="00D931C5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D931C5">
        <w:tab/>
      </w:r>
      <w:r w:rsidR="005E4C2E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5E4C2E"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981BC2" w:rsidP="00AD1726" w:rsidR="00981BC2"/>
    <w:p w:rsidRDefault="00981BC2" w:rsidP="00AD1726" w:rsidR="00981BC2"/>
    <w:p w:rsidRDefault="005E4C2E" w:rsidP="00AD1726" w:rsidR="005E4C2E"/>
    <w:p w:rsidRDefault="005E4C2E" w:rsidP="00AD1726" w:rsidR="005E4C2E"/>
    <w:p w:rsidRDefault="005E4C2E" w:rsidP="00AD1726" w:rsidR="005E4C2E"/>
    <w:p w:rsidRDefault="00AD1726" w:rsidP="00AD1726" w:rsidR="00AD1726">
      <w:r>
        <w:t>UPUTA O PRAVNOM LIJEKU:</w:t>
      </w:r>
    </w:p>
    <w:p w:rsidRDefault="00AD1726" w:rsidP="00D931C5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5E4C2E" w:rsidP="00AD1726" w:rsidR="005E4C2E"/>
    <w:p w:rsidRDefault="005E4C2E" w:rsidP="00AD1726" w:rsidR="005E4C2E"/>
    <w:p w:rsidRDefault="00AD1726" w:rsidP="00AD1726" w:rsidR="00AD1726">
      <w:r>
        <w:t>DNA</w:t>
      </w:r>
    </w:p>
    <w:p w:rsidRDefault="00AD1726" w:rsidP="005853F3" w:rsidR="00A64DDC">
      <w:r>
        <w:t>-</w:t>
      </w:r>
      <w:r>
        <w:tab/>
        <w:t xml:space="preserve">st. upravitelju </w:t>
      </w:r>
    </w:p>
    <w:p w:rsidRDefault="00981BC2" w:rsidP="00AD1726" w:rsidR="00C81C96">
      <w:r>
        <w:t>-</w:t>
      </w:r>
      <w:r>
        <w:tab/>
      </w:r>
      <w:r w:rsidR="00C81C96">
        <w:t>e-oglasna ploča</w:t>
      </w:r>
      <w:r w:rsidR="00AD1726">
        <w:t xml:space="preserve"> </w:t>
      </w:r>
    </w:p>
    <w:p w:rsidRDefault="00C81C96" w:rsidP="00AD1726" w:rsidR="00C81C96">
      <w:r>
        <w:t xml:space="preserve">- </w:t>
      </w:r>
      <w:r>
        <w:tab/>
        <w:t>spis u kal. 20 dana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5E4C2E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076" w:rsidR="004F0076">
      <w:r>
        <w:separator/>
      </w:r>
    </w:p>
  </w:endnote>
  <w:endnote w:id="0" w:type="continuationSeparator">
    <w:p w:rsidRDefault="004F0076" w:rsidR="004F0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7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076" w:rsidR="004F0076">
      <w:r>
        <w:separator/>
      </w:r>
    </w:p>
  </w:footnote>
  <w:footnote w:id="0" w:type="continuationSeparator">
    <w:p w:rsidRDefault="004F0076" w:rsidR="004F00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2E" w:rsidP="005E4C2E" w:rsidR="005E4C2E">
    <w:pPr>
      <w:pStyle w:val="Zaglavlje"/>
    </w:pPr>
    <w:r>
      <w:tab/>
    </w:r>
    <w:r>
      <w:tab/>
      <w:t>8 St-307/14-108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2E" w:rsidP="00A45EAD" w:rsidR="005E4C2E" w:rsidRPr="005E4C2E">
    <w:pPr>
      <w:ind w:firstLine="708"/>
      <w:rPr>
        <w:sz w:val="20"/>
        <w:szCs w:val="20"/>
      </w:rPr>
    </w:pPr>
    <w:r w:rsidRPr="005E4C2E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E4C2E" w:rsidP="00210E4E" w:rsidR="005E4C2E" w:rsidRPr="005E4C2E">
    <w:pPr>
      <w:rPr>
        <w:sz w:val="20"/>
        <w:szCs w:val="20"/>
      </w:rPr>
    </w:pPr>
    <w:r w:rsidRPr="005E4C2E">
      <w:rPr>
        <w:rFonts w:eastAsia="MS Mincho"/>
        <w:sz w:val="20"/>
        <w:szCs w:val="20"/>
      </w:rPr>
      <w:t>REPUBLIKA HRVATSKA</w:t>
    </w:r>
  </w:p>
  <w:p w:rsidRDefault="005E4C2E" w:rsidP="00210E4E" w:rsidR="005E4C2E" w:rsidRPr="005E4C2E">
    <w:pPr>
      <w:rPr>
        <w:sz w:val="20"/>
        <w:szCs w:val="20"/>
      </w:rPr>
    </w:pPr>
    <w:r w:rsidRPr="005E4C2E">
      <w:rPr>
        <w:rFonts w:eastAsia="MS Mincho"/>
        <w:sz w:val="20"/>
        <w:szCs w:val="20"/>
      </w:rPr>
      <w:t>TRGOVAČKI SUD U RIJECI</w:t>
    </w:r>
  </w:p>
  <w:p w:rsidRDefault="005E4C2E" w:rsidP="00A45EAD" w:rsidR="005E4C2E" w:rsidRPr="005E4C2E">
    <w:pPr>
      <w:rPr>
        <w:rFonts w:eastAsia="MS Mincho"/>
        <w:sz w:val="20"/>
        <w:szCs w:val="20"/>
      </w:rPr>
    </w:pPr>
    <w:r w:rsidRPr="005E4C2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462F1"/>
    <w:rsid w:val="00095F3E"/>
    <w:rsid w:val="000D0E95"/>
    <w:rsid w:val="001054D3"/>
    <w:rsid w:val="001474F9"/>
    <w:rsid w:val="001622F6"/>
    <w:rsid w:val="00191C72"/>
    <w:rsid w:val="001C05C1"/>
    <w:rsid w:val="001D5070"/>
    <w:rsid w:val="00205A06"/>
    <w:rsid w:val="00274354"/>
    <w:rsid w:val="002C2AE0"/>
    <w:rsid w:val="002C5827"/>
    <w:rsid w:val="002D2724"/>
    <w:rsid w:val="002D3728"/>
    <w:rsid w:val="002F7CA3"/>
    <w:rsid w:val="00327862"/>
    <w:rsid w:val="003A38C8"/>
    <w:rsid w:val="003B2888"/>
    <w:rsid w:val="003C151A"/>
    <w:rsid w:val="00424E14"/>
    <w:rsid w:val="004D7F97"/>
    <w:rsid w:val="004F0076"/>
    <w:rsid w:val="00506782"/>
    <w:rsid w:val="00542A77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5E4C2E"/>
    <w:rsid w:val="00605FD5"/>
    <w:rsid w:val="006155DB"/>
    <w:rsid w:val="00640FF1"/>
    <w:rsid w:val="00681D35"/>
    <w:rsid w:val="00684993"/>
    <w:rsid w:val="0070493E"/>
    <w:rsid w:val="00721FB0"/>
    <w:rsid w:val="0073588E"/>
    <w:rsid w:val="00796152"/>
    <w:rsid w:val="007D26FD"/>
    <w:rsid w:val="007D525E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C1E41"/>
    <w:rsid w:val="008E27ED"/>
    <w:rsid w:val="00902231"/>
    <w:rsid w:val="009034BE"/>
    <w:rsid w:val="00927D8D"/>
    <w:rsid w:val="00953A18"/>
    <w:rsid w:val="009658EC"/>
    <w:rsid w:val="00981BC2"/>
    <w:rsid w:val="009854F8"/>
    <w:rsid w:val="0098719A"/>
    <w:rsid w:val="009D58F1"/>
    <w:rsid w:val="00A15995"/>
    <w:rsid w:val="00A30514"/>
    <w:rsid w:val="00A521BC"/>
    <w:rsid w:val="00A64DDC"/>
    <w:rsid w:val="00A972F7"/>
    <w:rsid w:val="00AD1726"/>
    <w:rsid w:val="00AE5201"/>
    <w:rsid w:val="00AF3BFB"/>
    <w:rsid w:val="00B029EF"/>
    <w:rsid w:val="00B073A1"/>
    <w:rsid w:val="00B20414"/>
    <w:rsid w:val="00B649AB"/>
    <w:rsid w:val="00BE15E7"/>
    <w:rsid w:val="00C64038"/>
    <w:rsid w:val="00C7136A"/>
    <w:rsid w:val="00C741AF"/>
    <w:rsid w:val="00C81C96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931C5"/>
    <w:rsid w:val="00DD2D2E"/>
    <w:rsid w:val="00E34823"/>
    <w:rsid w:val="00E3609D"/>
    <w:rsid w:val="00E55732"/>
    <w:rsid w:val="00E8360A"/>
    <w:rsid w:val="00EC3E0C"/>
    <w:rsid w:val="00EF1976"/>
    <w:rsid w:val="00EF1D21"/>
    <w:rsid w:val="00F07614"/>
    <w:rsid w:val="00F16759"/>
    <w:rsid w:val="00F50D16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7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7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St-307/2014</izvorni_sadrzaj>
    <derivirana_varijabla naziv="DomainObject.Predmet.OznakaBroj_1">St-307/2014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VELDEN - AUTO d.o.o.  Opatija zastupanog po punomoćniku Alen Ivković</izvorni_sadrzaj>
    <derivirana_varijabla naziv="DomainObject.Predmet.ProtustrankaFormated_1">  VELDEN - AUTO d.o.o.  Opatija zastupanog po punomoćniku Alen Ivković</derivirana_varijabla>
  </DomainObject.Predmet.ProtustrankaFormated>
  <DomainObject.Predmet.ProtustrankaFormatedOIB>
    <izvorni_sadrzaj>  VELDEN - AUTO d.o.o.  Opatija, OIB 19934971090 zastupanog po punomoćniku Alen Ivković</izvorni_sadrzaj>
    <derivirana_varijabla naziv="DomainObject.Predmet.ProtustrankaFormatedOIB_1">  VELDEN - AUTO d.o.o.  Opatija, OIB 19934971090 zastupanog po punomoćniku Alen Ivković</derivirana_varijabla>
  </DomainObject.Predmet.ProtustrankaFormatedOIB>
  <DomainObject.Predmet.ProtustrankaFormatedWithAdress>
    <izvorni_sadrzaj> VELDEN - AUTO d.o.o.  Opatija, Maršala Tita 12, 51410 Opatija zastupanog po punomoćniku Alen Ivković</izvorni_sadrzaj>
    <derivirana_varijabla naziv="DomainObject.Predmet.ProtustrankaFormatedWithAdress_1"> VELDEN - AUTO d.o.o.  Opatija, Maršala Tita 12, 51410 Opatija zastupanog po punomoćniku Alen Ivković</derivirana_varijabla>
  </DomainObject.Predmet.ProtustrankaFormatedWithAdress>
  <DomainObject.Predmet.ProtustrankaFormatedWithAdressOIB>
    <izvorni_sadrzaj> VELDEN - AUTO d.o.o.  Opatija, OIB 19934971090, Maršala Tita 12, 51410 Opatija zastupanog po punomoćniku Alen Ivković</izvorni_sadrzaj>
    <derivirana_varijabla naziv="DomainObject.Predmet.ProtustrankaFormatedWithAdressOIB_1"> VELDEN - AUTO d.o.o.  Opatija, OIB 19934971090, Maršala Tita 12, 51410 Opatija zastupanog po punomoćniku Alen Ivković</derivirana_varijabla>
  </DomainObject.Predmet.ProtustrankaFormatedWithAdressOIB>
  <DomainObject.Predmet.ProtustrankaWithAdress>
    <izvorni_sadrzaj>VELDEN - AUTO d.o.o.  Opatija Maršala Tita 12, 51410 Opatija</izvorni_sadrzaj>
    <derivirana_varijabla naziv="DomainObject.Predmet.ProtustrankaWithAdress_1">VELDEN - AUTO d.o.o.  Opatija Maršala Tita 12, 51410 Opatija</derivirana_varijabla>
  </DomainObject.Predmet.ProtustrankaWithAdress>
  <DomainObject.Predmet.ProtustrankaWithAdressOIB>
    <izvorni_sadrzaj>VELDEN - AUTO d.o.o.  Opatija, OIB 19934971090, Maršala Tita 12, 51410 Opatija</izvorni_sadrzaj>
    <derivirana_varijabla naziv="DomainObject.Predmet.ProtustrankaWithAdressOIB_1">VELDEN - AUTO d.o.o.  Opatija, OIB 19934971090, Maršala Tita 12, 51410 Opatija</derivirana_varijabla>
  </DomainObject.Predmet.ProtustrankaWithAdressOIB>
  <DomainObject.Predmet.ProtustrankaNazivFormated>
    <izvorni_sadrzaj>VELDEN - AUTO d.o.o.  Opatija</izvorni_sadrzaj>
    <derivirana_varijabla naziv="DomainObject.Predmet.ProtustrankaNazivFormated_1">VELDEN - AUTO d.o.o.  Opatija</derivirana_varijabla>
  </DomainObject.Predmet.ProtustrankaNazivFormated>
  <DomainObject.Predmet.ProtustrankaNazivFormatedOIB>
    <izvorni_sadrzaj>VELDEN - AUTO d.o.o.  Opatija, OIB 19934971090</izvorni_sadrzaj>
    <derivirana_varijabla naziv="DomainObject.Predmet.ProtustrankaNazivFormatedOIB_1">VELDEN - AUTO d.o.o.  Opatija, OIB 19934971090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VELDEN - AUTO d.o.o.  Opatija zastupanog po punomoćniku Alen Ivković</item>
    </izvorni_sadrzaj>
    <derivirana_varijabla naziv="DomainObject.Predmet.ProtuStrankaListFormated_1">
      <item>VELDEN - AUTO d.o.o.  Opatija zastupanog po punomoćniku Alen Ivković</item>
    </derivirana_varijabla>
  </DomainObject.Predmet.ProtuStrankaListFormated>
  <DomainObject.Predmet.ProtuStrankaListFormatedOIB>
    <izvorni_sadrzaj>
      <item>VELDEN - AUTO d.o.o.  Opatija, OIB 19934971090 zastupanog po punomoćniku Alen Ivković</item>
    </izvorni_sadrzaj>
    <derivirana_varijabla naziv="DomainObject.Predmet.ProtuStrankaListFormatedOIB_1">
      <item>VELDEN - AUTO d.o.o.  Opatija, OIB 19934971090 zastupanog po punomoćniku Alen Ivković</item>
    </derivirana_varijabla>
  </DomainObject.Predmet.ProtuStrankaListFormatedOIB>
  <DomainObject.Predmet.ProtuStrankaListFormatedWithAdress>
    <izvorni_sadrzaj>
      <item>VELDEN - AUTO d.o.o.  Opatija, Maršala Tita 12, 51410 Opatija zastupanog po punomoćniku Alen Ivković</item>
    </izvorni_sadrzaj>
    <derivirana_varijabla naziv="DomainObject.Predmet.ProtuStrankaListFormatedWithAdress_1">
      <item>VELDEN - AUTO d.o.o.  Opatija, Maršala Tita 12, 51410 Opatija zastupanog po punomoćniku Alen Ivković</item>
    </derivirana_varijabla>
  </DomainObject.Predmet.ProtuStrankaListFormatedWithAdress>
  <DomainObject.Predmet.ProtuStrankaListFormatedWithAdressOIB>
    <izvorni_sadrzaj>
      <item>VELDEN - AUTO d.o.o.  Opatija, OIB 19934971090, Maršala Tita 12, 51410 Opatija zastupanog po punomoćniku Alen Ivković</item>
    </izvorni_sadrzaj>
    <derivirana_varijabla naziv="DomainObject.Predmet.ProtuStrankaListFormatedWithAdressOIB_1">
      <item>VELDEN - AUTO d.o.o.  Opatija, OIB 19934971090, Maršala Tita 12, 51410 Opatija zastupanog po punomoćniku Alen Ivković</item>
    </derivirana_varijabla>
  </DomainObject.Predmet.ProtuStrankaListFormatedWithAdressOIB>
  <DomainObject.Predmet.ProtuStrankaListNazivFormated>
    <izvorni_sadrzaj>
      <item>VELDEN - AUTO d.o.o.  Opatija</item>
    </izvorni_sadrzaj>
    <derivirana_varijabla naziv="DomainObject.Predmet.ProtuStrankaListNazivFormated_1">
      <item>VELDEN - AUTO d.o.o.  Opatija</item>
    </derivirana_varijabla>
  </DomainObject.Predmet.ProtuStrankaListNazivFormated>
  <DomainObject.Predmet.ProtuStrankaListNazivFormatedOIB>
    <izvorni_sadrzaj>
      <item>VELDEN - AUTO d.o.o.  Opatija, OIB 19934971090</item>
    </izvorni_sadrzaj>
    <derivirana_varijabla naziv="DomainObject.Predmet.ProtuStrankaListNazivFormatedOIB_1">
      <item>VELDEN - AUTO d.o.o.  Opatija, OIB 19934971090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Alen Ivković punomoćnik sudionika u postupku VELDEN - AUTO d.o.o.  Opatija</item>
    </izvorni_sadrzaj>
    <derivirana_varijabla naziv="DomainObject.Predmet.OstaliListFormated_1">
      <item>Županijsko državno odvjetništvo u Rijeci punomoćnik sudionika u postupku REPUBLIKA HRVATSKA</item>
      <item>Alen Ivković punomoćnik sudionika u postupku VELDEN - AUTO d.o.o.  Opatija</item>
    </derivirana_varijabla>
  </DomainObject.Predmet.OstaliListFormated>
  <DomainObject.Predmet.OstaliListFormatedOIB>
    <izvorni_sadrzaj>
      <item>Županijsko državno odvjetništvo u Rijeci punomoćnik sudionika u postupku REPUBLIKA HRVATSKA</item>
      <item>Alen Ivković, OIB 63957064080 punomoćnik sudionika u postupku VELDEN - AUTO d.o.o.  Opatija</item>
    </izvorni_sadrzaj>
    <derivirana_varijabla naziv="DomainObject.Predmet.OstaliListFormatedOIB_1">
      <item>Županijsko državno odvjetništvo u Rijeci punomoćnik sudionika u postupku REPUBLIKA HRVATSKA</item>
      <item>Alen Ivković, OIB 63957064080 punomoćnik sudionika u postupku VELDEN - AUTO d.o.o.  Opatija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izvorni_sadrzaj>
    <derivirana_varijabla naziv="DomainObject.Predmet.OstaliListFormatedWithAdress_1"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derivirana_varijabla>
  </DomainObject.Predmet.OstaliListFormatedWithAdressOIB>
  <DomainObject.Predmet.OstaliListNazivFormated>
    <izvorni_sadrzaj>
      <item>Županijsko državno odvjetništvo u Rijeci</item>
      <item>Alen Ivković</item>
    </izvorni_sadrzaj>
    <derivirana_varijabla naziv="DomainObject.Predmet.OstaliListNazivFormated_1">
      <item>Županijsko državno odvjetništvo u Rijeci</item>
      <item>Alen Ivković</item>
    </derivirana_varijabla>
  </DomainObject.Predmet.OstaliListNazivFormated>
  <DomainObject.Predmet.OstaliListNazivFormatedOIB>
    <izvorni_sadrzaj>
      <item>Županijsko državno odvjetništvo u Rijeci</item>
      <item>Alen Ivković, OIB 63957064080</item>
    </izvorni_sadrzaj>
    <derivirana_varijabla naziv="DomainObject.Predmet.OstaliListNazivFormatedOIB_1">
      <item>Županijsko državno odvjetništvo u Rijeci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VELDEN - AUTO d.o.o.  Opatija</izvorni_sadrzaj>
    <derivirana_varijabla naziv="DomainObject.Predmet.ProtustrankaIDrugi_1">VELDEN - AUTO d.o.o.  Opatija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VELDEN - AUTO d.o.o.  Opatija, OIB 19934971090, Maršala Tita 12, 51410 Opatija</izvorni_sadrzaj>
    <derivirana_varijabla naziv="DomainObject.Predmet.ProtustrankaIDrugiAdressOIB_1">VELDEN - AUTO d.o.o.  Opatija, OIB 19934971090, Maršala Tita 12,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VELDEN - AUTO d.o.o.  Opatija</item>
      <item>Županijsko državno odvjetništvo u Rijeci</item>
      <item>Alen Ivković</item>
    </izvorni_sadrzaj>
    <derivirana_varijabla naziv="DomainObject.Predmet.SudioniciListNaziv_1">
      <item>REPUBLIKA HRVATSKA</item>
      <item>VELDEN - AUTO d.o.o.  Opatija</item>
      <item>Županijsko državno odvjetništvo u Rijeci</item>
      <item>Alen Ivković</item>
    </derivirana_varijabla>
  </DomainObject.Predmet.SudioniciListNaziv>
  <DomainObject.Predmet.SudioniciListAdressOIB>
    <izvorni_sadrzaj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izvorni_sadrzaj>
    <derivirana_varijabla naziv="DomainObject.Predmet.SudioniciListAdressOIB_1"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19934971090</item>
      <item>, OIB null</item>
      <item>, OIB 63957064080</item>
    </izvorni_sadrzaj>
    <derivirana_varijabla naziv="DomainObject.Predmet.SudioniciListNazivOIB_1">
      <item>, OIB 52634238587</item>
      <item>, OIB 19934971090</item>
      <item>, OIB null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D474F-AB7D-4FA9-838C-B747439E3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396</properties:Words>
  <properties:Characters>2127</properties:Characters>
  <properties:Lines>69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2016-11-02T08:09:00Z</dcterms:created>
  <dc:creator>M San Grupa</dc:creator>
  <cp:lastModifiedBy>Renata Valić</cp:lastModifiedBy>
  <cp:lastPrinted>2016-11-02T08:59:00Z</cp:lastPrinted>
  <dcterms:modified xmlns:xsi="http://www.w3.org/2001/XMLSchema-instance" xsi:type="dcterms:W3CDTF">2016-11-02T09:46:00Z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