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1633" w14:paraId="8901633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69178B">
        <w:t>DEX – M.T.S. d.o.o. Labin, Presika 22B, OIB: 19743249583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9178B">
        <w:t>DEX – M.T.S. d.o.o. Labin, Presika 22B, OIB: 19743249583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275A7D">
        <w:t>Jelenko Lehki, Zagreb, Pavla Hatza 10, OIB: 96068307857.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69178B">
        <w:t>DEX – M.T.S. d.o.o. Labin, Presika 22B, OIB: 19743249583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7085C">
        <w:t>4</w:t>
      </w:r>
      <w:r w:rsidR="0069178B">
        <w:t>68</w:t>
      </w:r>
      <w:r w:rsidR="00620EDF">
        <w:t>/16-</w:t>
      </w:r>
      <w:r w:rsidR="00F7085C">
        <w:t>4</w:t>
      </w:r>
      <w:r w:rsidR="00620EDF">
        <w:t xml:space="preserve"> od </w:t>
      </w:r>
      <w:r w:rsidR="0069178B">
        <w:t xml:space="preserve">15. ožujka </w:t>
      </w:r>
      <w:r w:rsidR="00620EDF">
        <w:t xml:space="preserve">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9178B">
        <w:t>16</w:t>
      </w:r>
      <w:r w:rsidR="003A5432">
        <w:t xml:space="preserve">. </w:t>
      </w:r>
      <w:r w:rsidR="0069178B">
        <w:t>ožujka</w:t>
      </w:r>
      <w:r w:rsidR="003A5432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69178B">
        <w:t>26. travnja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="0069178B">
        <w:t xml:space="preserve">vrjednije </w:t>
      </w:r>
      <w:r w:rsidRPr="005347E1">
        <w:t xml:space="preserve">imovine (potvrda z.k. odjela Općinskog suda u Puli, Zemljišnoknjižnog odjela </w:t>
      </w:r>
      <w:r w:rsidR="0069178B">
        <w:t>Labin</w:t>
      </w:r>
      <w:r w:rsidR="00A910B6" w:rsidRPr="005347E1">
        <w:t xml:space="preserve"> (list </w:t>
      </w:r>
      <w:r w:rsidR="0069178B">
        <w:t>10</w:t>
      </w:r>
      <w:r w:rsidRPr="005347E1">
        <w:t xml:space="preserve"> spisa), uvjerenje Policijske uprave istarske (list </w:t>
      </w:r>
      <w:r w:rsidR="000C3BF7">
        <w:t>1</w:t>
      </w:r>
      <w:r w:rsidR="0069178B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69178B">
        <w:t xml:space="preserve"> vrjedniju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7085C">
        <w:t>4</w:t>
      </w:r>
      <w:r w:rsidR="0069178B">
        <w:t>68</w:t>
      </w:r>
      <w:r w:rsidR="00620EDF">
        <w:t>/16-</w:t>
      </w:r>
      <w:r w:rsidR="00F7085C">
        <w:t>1</w:t>
      </w:r>
      <w:r w:rsidR="00275A7D">
        <w:t>1</w:t>
      </w:r>
      <w:r w:rsidR="003A5432">
        <w:t xml:space="preserve"> od </w:t>
      </w:r>
      <w:r w:rsidR="0069178B">
        <w:t>29. travnja</w:t>
      </w:r>
      <w:r w:rsidR="003A5432">
        <w:t xml:space="preserve">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9178B">
        <w:t>29. travnja</w:t>
      </w:r>
      <w:r w:rsidRPr="005347E1">
        <w:t xml:space="preserve"> 2016. godine, a skinuto je sa oglasne </w:t>
      </w:r>
      <w:r w:rsidR="0069178B">
        <w:t>06</w:t>
      </w:r>
      <w:r w:rsidR="00B62BB2">
        <w:t>. svibnja</w:t>
      </w:r>
      <w:r w:rsidR="0089087E" w:rsidRPr="005347E1">
        <w:t xml:space="preserve"> 2016. godine. U roku od 15 dana, koji rok je istekao </w:t>
      </w:r>
      <w:r w:rsidR="0069178B">
        <w:t>21</w:t>
      </w:r>
      <w:r w:rsidR="00CD6BBB">
        <w:t xml:space="preserve">. </w:t>
      </w:r>
      <w:r w:rsidR="0069178B">
        <w:t>svibnja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</w:t>
      </w:r>
      <w:r w:rsidR="00BC47A9">
        <w:t>2</w:t>
      </w:r>
      <w:r w:rsidR="00B62BB2">
        <w:t>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903060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69178B">
        <w:t>Labin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4C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7085C">
      <w:rPr>
        <w:sz w:val="23"/>
        <w:szCs w:val="23"/>
      </w:rPr>
      <w:t>4</w:t>
    </w:r>
    <w:r w:rsidR="0069178B">
      <w:rPr>
        <w:sz w:val="23"/>
        <w:szCs w:val="23"/>
      </w:rPr>
      <w:t>68</w:t>
    </w:r>
    <w:r w:rsidR="002F7598">
      <w:rPr>
        <w:sz w:val="23"/>
        <w:szCs w:val="23"/>
      </w:rPr>
      <w:t>/16</w:t>
    </w:r>
    <w:r w:rsidR="00BC47A9">
      <w:rPr>
        <w:sz w:val="23"/>
        <w:szCs w:val="23"/>
      </w:rPr>
      <w:t xml:space="preserve"> </w:t>
    </w:r>
    <w:r w:rsidR="00077DA2">
      <w:rPr>
        <w:sz w:val="23"/>
        <w:szCs w:val="23"/>
      </w:rPr>
      <w:t>-</w:t>
    </w:r>
    <w:r w:rsidR="00903060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085C">
      <w:rPr>
        <w:sz w:val="23"/>
        <w:szCs w:val="23"/>
      </w:rPr>
      <w:t>4</w:t>
    </w:r>
    <w:r w:rsidR="0069178B">
      <w:rPr>
        <w:sz w:val="23"/>
        <w:szCs w:val="23"/>
      </w:rPr>
      <w:t>68</w:t>
    </w:r>
    <w:r w:rsidR="00BC47A9">
      <w:rPr>
        <w:sz w:val="23"/>
        <w:szCs w:val="23"/>
      </w:rPr>
      <w:t>/16 -</w:t>
    </w:r>
    <w:r w:rsidR="00903060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D74CF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75A7D"/>
    <w:rsid w:val="002867CC"/>
    <w:rsid w:val="00291807"/>
    <w:rsid w:val="002953C2"/>
    <w:rsid w:val="002B4327"/>
    <w:rsid w:val="002D2F98"/>
    <w:rsid w:val="002E7BAD"/>
    <w:rsid w:val="002F7598"/>
    <w:rsid w:val="003430E2"/>
    <w:rsid w:val="0034707F"/>
    <w:rsid w:val="00350D95"/>
    <w:rsid w:val="003843C6"/>
    <w:rsid w:val="0038490C"/>
    <w:rsid w:val="003A5432"/>
    <w:rsid w:val="003F5E67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9178B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729EF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03060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81C12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C47A9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48DC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085C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- M.T.S. d.o.o. LABIN zastupanog po punomoćniku Milan Desančić</izvorni_sadrzaj>
    <derivirana_varijabla naziv="DomainObject.Predmet.ProtustrankaFormated_1">  DEX - M.T.S. d.o.o. LABIN zastupanog po punomoćniku Milan Desančić</derivirana_varijabla>
  </DomainObject.Predmet.ProtustrankaFormated>
  <DomainObject.Predmet.ProtustrankaFormatedOIB>
    <izvorni_sadrzaj>  DEX - M.T.S. d.o.o. LABIN, OIB 19743249583 zastupanog po punomoćniku Milan Desančić</izvorni_sadrzaj>
    <derivirana_varijabla naziv="DomainObject.Predmet.ProtustrankaFormatedOIB_1">  DEX - M.T.S. d.o.o. LABIN, OIB 19743249583 zastupanog po punomoćniku Milan Desančić</derivirana_varijabla>
  </DomainObject.Predmet.ProtustrankaFormatedOIB>
  <DomainObject.Predmet.ProtustrankaFormatedWithAdress>
    <izvorni_sadrzaj> DEX - M.T.S. d.o.o. LABIN, Presika 22 B, 52220 Labin zastupanog po punomoćniku Milan Desančić</izvorni_sadrzaj>
    <derivirana_varijabla naziv="DomainObject.Predmet.ProtustrankaFormatedWithAdress_1"> DEX - M.T.S. d.o.o. LABIN, Presika 22 B, 52220 Labin zastupanog po punomoćniku Milan Desančić</derivirana_varijabla>
  </DomainObject.Predmet.ProtustrankaFormatedWithAdress>
  <DomainObject.Predmet.ProtustrankaFormatedWithAdressOIB>
    <izvorni_sadrzaj> DEX - M.T.S. d.o.o. LABIN, OIB 19743249583, Presika 22 B, 52220 Labin zastupanog po punomoćniku Milan Desančić</izvorni_sadrzaj>
    <derivirana_varijabla naziv="DomainObject.Predmet.ProtustrankaFormatedWithAdressOIB_1"> DEX - M.T.S. d.o.o. LABIN, OIB 19743249583, Presika 22 B, 52220 Labin zastupanog po punomoćniku Milan Desančić</derivirana_varijabla>
  </DomainObject.Predmet.ProtustrankaFormatedWithAdressOIB>
  <DomainObject.Predmet.ProtustrankaWithAdress>
    <izvorni_sadrzaj>DEX - M.T.S. d.o.o. LABIN Presika 22 B, 52220 Labin</izvorni_sadrzaj>
    <derivirana_varijabla naziv="DomainObject.Predmet.ProtustrankaWithAdress_1">DEX - M.T.S. d.o.o. LABIN Presika 22 B, 52220 Labin</derivirana_varijabla>
  </DomainObject.Predmet.ProtustrankaWithAdress>
  <DomainObject.Predmet.ProtustrankaWithAdressOIB>
    <izvorni_sadrzaj>DEX - M.T.S. d.o.o. LABIN, OIB 19743249583, Presika 22 B, 52220 Labin</izvorni_sadrzaj>
    <derivirana_varijabla naziv="DomainObject.Predmet.ProtustrankaWithAdressOIB_1">DEX - M.T.S. d.o.o. LABIN, OIB 19743249583, Presika 22 B, 52220 Labin</derivirana_varijabla>
  </DomainObject.Predmet.ProtustrankaWithAdressOIB>
  <DomainObject.Predmet.ProtustrankaNazivFormated>
    <izvorni_sadrzaj>DEX - M.T.S. d.o.o. LABIN</izvorni_sadrzaj>
    <derivirana_varijabla naziv="DomainObject.Predmet.ProtustrankaNazivFormated_1">DEX - M.T.S. d.o.o. LABIN</derivirana_varijabla>
  </DomainObject.Predmet.ProtustrankaNazivFormated>
  <DomainObject.Predmet.ProtustrankaNazivFormatedOIB>
    <izvorni_sadrzaj>DEX - M.T.S. d.o.o. LABIN, OIB 19743249583</izvorni_sadrzaj>
    <derivirana_varijabla naziv="DomainObject.Predmet.ProtustrankaNazivFormatedOIB_1">DEX - M.T.S. d.o.o. LABIN, OIB 19743249583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83163.55</izvorni_sadrzaj>
    <derivirana_varijabla naziv="DomainObject.Predmet.TrenutnaVrijednost_1">83163.55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DEX - M.T.S. d.o.o. LABIN zastupanog po punomoćniku Milan Desančić</item>
    </izvorni_sadrzaj>
    <derivirana_varijabla naziv="DomainObject.Predmet.ProtuStrankaListFormated_1">
      <item>DEX - M.T.S. d.o.o. LABIN zastupanog po punomoćniku Milan Desančić</item>
    </derivirana_varijabla>
  </DomainObject.Predmet.ProtuStrankaListFormated>
  <DomainObject.Predmet.ProtuStrankaListFormatedOIB>
    <izvorni_sadrzaj>
      <item>DEX - M.T.S. d.o.o. LABIN, OIB 19743249583 zastupanog po punomoćniku Milan Desančić</item>
    </izvorni_sadrzaj>
    <derivirana_varijabla naziv="DomainObject.Predmet.ProtuStrankaListFormatedOIB_1">
      <item>DEX - M.T.S. d.o.o. LABIN, OIB 19743249583 zastupanog po punomoćniku Milan Desančić</item>
    </derivirana_varijabla>
  </DomainObject.Predmet.ProtuStrankaListFormatedOIB>
  <DomainObject.Predmet.ProtuStrankaListFormatedWithAdress>
    <izvorni_sadrzaj>
      <item>DEX - M.T.S. d.o.o. LABIN, Presika 22 B, 52220 Labin zastupanog po punomoćniku Milan Desančić</item>
    </izvorni_sadrzaj>
    <derivirana_varijabla naziv="DomainObject.Predmet.ProtuStrankaListFormatedWithAdress_1">
      <item>DEX - M.T.S. d.o.o. LABIN, Presika 22 B, 52220 Labin zastupanog po punomoćniku Milan Desančić</item>
    </derivirana_varijabla>
  </DomainObject.Predmet.ProtuStrankaListFormatedWithAdress>
  <DomainObject.Predmet.ProtuStrankaListFormatedWithAdressOIB>
    <izvorni_sadrzaj>
      <item>DEX - M.T.S. d.o.o. LABIN, OIB 19743249583, Presika 22 B, 52220 Labin zastupanog po punomoćniku Milan Desančić</item>
    </izvorni_sadrzaj>
    <derivirana_varijabla naziv="DomainObject.Predmet.ProtuStrankaListFormatedWithAdressOIB_1">
      <item>DEX - M.T.S. d.o.o. LABIN, OIB 19743249583, Presika 22 B, 52220 Labin zastupanog po punomoćniku Milan Desančić</item>
    </derivirana_varijabla>
  </DomainObject.Predmet.ProtuStrankaListFormatedWithAdressOIB>
  <DomainObject.Predmet.ProtuStrankaListNazivFormated>
    <izvorni_sadrzaj>
      <item>DEX - M.T.S. d.o.o. LABIN</item>
    </izvorni_sadrzaj>
    <derivirana_varijabla naziv="DomainObject.Predmet.ProtuStrankaListNazivFormated_1">
      <item>DEX - M.T.S. d.o.o. LABIN</item>
    </derivirana_varijabla>
  </DomainObject.Predmet.ProtuStrankaListNazivFormated>
  <DomainObject.Predmet.ProtuStrankaListNazivFormatedOIB>
    <izvorni_sadrzaj>
      <item>DEX - M.T.S. d.o.o. LABIN, OIB 19743249583</item>
    </izvorni_sadrzaj>
    <derivirana_varijabla naziv="DomainObject.Predmet.ProtuStrankaListNazivFormatedOIB_1">
      <item>DEX - M.T.S. d.o.o. LABIN, OIB 19743249583</item>
    </derivirana_varijabla>
  </DomainObject.Predmet.ProtuStrankaListNazivFormatedOIB>
  <DomainObject.Predmet.OstaliListFormated>
    <izvorni_sadrzaj>
      <item>Milan Desančić punomoćnik sudionika u postupku DEX - M.T.S. d.o.o. LABIN</item>
    </izvorni_sadrzaj>
    <derivirana_varijabla naziv="DomainObject.Predmet.OstaliListFormated_1">
      <item>Milan Desančić punomoćnik sudionika u postupku DEX - M.T.S. d.o.o. LABIN</item>
    </derivirana_varijabla>
  </DomainObject.Predmet.OstaliListFormated>
  <DomainObject.Predmet.OstaliListFormatedOIB>
    <izvorni_sadrzaj>
      <item>Milan Desančić, OIB 68157269316 punomoćnik sudionika u postupku DEX - M.T.S. d.o.o. LABIN</item>
    </izvorni_sadrzaj>
    <derivirana_varijabla naziv="DomainObject.Predmet.OstaliListFormatedOIB_1">
      <item>Milan Desančić, OIB 68157269316 punomoćnik sudionika u postupku DEX - M.T.S. d.o.o. LABIN</item>
    </derivirana_varijabla>
  </DomainObject.Predmet.OstaliListFormatedOIB>
  <DomainObject.Predmet.OstaliListFormatedWithAdress>
    <izvorni_sadrzaj>
      <item>Milan Desančić, Presika 22b, 52220 Presika punomoćnik sudionika u postupku DEX - M.T.S. d.o.o. LABIN</item>
    </izvorni_sadrzaj>
    <derivirana_varijabla naziv="DomainObject.Predmet.OstaliListFormatedWithAdress_1">
      <item>Milan Desančić, Presika 22b, 52220 Presika punomoćnik sudionika u postupku DEX - M.T.S. d.o.o. LABIN</item>
    </derivirana_varijabla>
  </DomainObject.Predmet.OstaliListFormatedWithAdress>
  <DomainObject.Predmet.OstaliListFormatedWithAdressOIB>
    <izvorni_sadrzaj>
      <item>Milan Desančić, OIB 68157269316, Presika 22b, 52220 Presika punomoćnik sudionika u postupku DEX - M.T.S. d.o.o. LABIN</item>
    </izvorni_sadrzaj>
    <derivirana_varijabla naziv="DomainObject.Predmet.OstaliListFormatedWithAdressOIB_1">
      <item>Milan Desančić, OIB 68157269316, Presika 22b, 52220 Presika punomoćnik sudionika u postupku DEX - M.T.S. d.o.o. LABIN</item>
    </derivirana_varijabla>
  </DomainObject.Predmet.OstaliListFormatedWithAdressOIB>
  <DomainObject.Predmet.OstaliListNazivFormated>
    <izvorni_sadrzaj>
      <item>Milan Desančić</item>
    </izvorni_sadrzaj>
    <derivirana_varijabla naziv="DomainObject.Predmet.OstaliListNazivFormated_1">
      <item>Milan Desančić</item>
    </derivirana_varijabla>
  </DomainObject.Predmet.OstaliListNazivFormated>
  <DomainObject.Predmet.OstaliListNazivFormatedOIB>
    <izvorni_sadrzaj>
      <item>Milan Desančić, OIB 68157269316</item>
    </izvorni_sadrzaj>
    <derivirana_varijabla naziv="DomainObject.Predmet.OstaliListNazivFormatedOIB_1">
      <item>Milan Desančić, OIB 68157269316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DEX - M.T.S. d.o.o. LABIN</izvorni_sadrzaj>
    <derivirana_varijabla naziv="DomainObject.Predmet.ProtustrankaIDrugi_1">DEX - M.T.S.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DEX - M.T.S. d.o.o. LABIN, OIB 19743249583, Presika 22 B, 52220 Labin</izvorni_sadrzaj>
    <derivirana_varijabla naziv="DomainObject.Predmet.ProtustrankaIDrugiAdressOIB_1">DEX - M.T.S. d.o.o. LABIN, OIB 19743249583, Presika 22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DEX - M.T.S. d.o.o. LABIN</item>
      <item>Milan Desančić</item>
    </izvorni_sadrzaj>
    <derivirana_varijabla naziv="DomainObject.Predmet.SudioniciListNaziv_1">
      <item>FINANCIJSKA AGENCIJA, RC RIJEKA, PODRUŽNICA PULA, PULA</item>
      <item>DEX - M.T.S. d.o.o. LABIN</item>
      <item>Milan Desančić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izvorni_sadrzaj>
    <derivirana_varijabla naziv="DomainObject.Predmet.SudioniciListAdressOIB_1"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19743249583</item>
      <item>, OIB 68157269316</item>
    </izvorni_sadrzaj>
    <derivirana_varijabla naziv="DomainObject.Predmet.SudioniciListNazivOIB_1">
      <item>, OIB 85821130368</item>
      <item>, OIB 19743249583</item>
      <item>, OIB 68157269316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3175</properties:Characters>
  <properties:Lines>93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2016-08-02T07:09:00Z</dcterms:created>
  <dc:creator>msimicic</dc:creator>
  <cp:lastModifiedBy>Jasmina Matika</cp:lastModifiedBy>
  <cp:lastPrinted>2016-08-03T06:13:00Z</cp:lastPrinted>
  <dcterms:modified xmlns:xsi="http://www.w3.org/2001/XMLSchema-instance" xsi:type="dcterms:W3CDTF">2016-08-03T07:16:00Z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