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76c9" w14:paraId="07876c9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D36ABB">
        <w:t>317</w:t>
      </w:r>
      <w:r w:rsidR="00A31685">
        <w:t>/2016</w:t>
      </w:r>
      <w:r w:rsidR="00966313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36ABB">
        <w:t>317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36ABB" w:rsidRPr="000364B4">
        <w:t>LOYAL PLAN j.d.o.o., Zagreb (Grad Zagreb), Matetić-Ronjgovljeva 2, OIB: 13748597982</w:t>
      </w:r>
      <w:r w:rsidR="003777DD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36ABB">
        <w:t>1.182,27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156756"/>
    <w:rsid w:val="00267165"/>
    <w:rsid w:val="002E24A0"/>
    <w:rsid w:val="003777DD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66313"/>
    <w:rsid w:val="0099655E"/>
    <w:rsid w:val="009A5986"/>
    <w:rsid w:val="009C6B9B"/>
    <w:rsid w:val="00A1360E"/>
    <w:rsid w:val="00A31685"/>
    <w:rsid w:val="00AA6301"/>
    <w:rsid w:val="00B267EF"/>
    <w:rsid w:val="00BB500B"/>
    <w:rsid w:val="00BD2E3D"/>
    <w:rsid w:val="00CA2E65"/>
    <w:rsid w:val="00CB19A0"/>
    <w:rsid w:val="00D36ABB"/>
    <w:rsid w:val="00D50399"/>
    <w:rsid w:val="00D70789"/>
    <w:rsid w:val="00DB39FB"/>
    <w:rsid w:val="00E6135A"/>
    <w:rsid w:val="00E75C69"/>
    <w:rsid w:val="00E81BBC"/>
    <w:rsid w:val="00E96176"/>
    <w:rsid w:val="00ED54A5"/>
    <w:rsid w:val="00F603DF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LOYAL PLAN j.d.o.o.</izvorni_sadrzaj>
    <derivirana_varijabla naziv="DomainObject.Predmet.ProtustrankaFormated_1">  LOYAL PLAN j.d.o.o.</derivirana_varijabla>
  </DomainObject.Predmet.ProtustrankaFormated>
  <DomainObject.Predmet.ProtustrankaFormatedOIB>
    <izvorni_sadrzaj>  LOYAL PLAN j.d.o.o., OIB 13748597982</izvorni_sadrzaj>
    <derivirana_varijabla naziv="DomainObject.Predmet.ProtustrankaFormatedOIB_1">  LOYAL PLAN j.d.o.o., OIB 13748597982</derivirana_varijabla>
  </DomainObject.Predmet.ProtustrankaFormatedOIB>
  <DomainObject.Predmet.ProtustrankaFormatedWithAdress>
    <izvorni_sadrzaj> LOYAL PLAN j.d.o.o., Matetić-Ronjgovljeva 2, 10000 Zagreb</izvorni_sadrzaj>
    <derivirana_varijabla naziv="DomainObject.Predmet.ProtustrankaFormatedWithAdress_1"> LOYAL PLAN j.d.o.o., Matetić-Ronjgovljeva 2, 10000 Zagreb</derivirana_varijabla>
  </DomainObject.Predmet.ProtustrankaFormatedWithAdress>
  <DomainObject.Predmet.ProtustrankaFormatedWithAdressOIB>
    <izvorni_sadrzaj> LOYAL PLAN j.d.o.o., OIB 13748597982, Matetić-Ronjgovljeva 2, 10000 Zagreb</izvorni_sadrzaj>
    <derivirana_varijabla naziv="DomainObject.Predmet.ProtustrankaFormatedWithAdressOIB_1"> LOYAL PLAN j.d.o.o., OIB 13748597982, Matetić-Ronjgovljeva 2, 10000 Zagreb</derivirana_varijabla>
  </DomainObject.Predmet.ProtustrankaFormatedWithAdressOIB>
  <DomainObject.Predmet.ProtustrankaWithAdress>
    <izvorni_sadrzaj>LOYAL PLAN j.d.o.o. Matetić-Ronjgovljeva 2, 10000 Zagreb</izvorni_sadrzaj>
    <derivirana_varijabla naziv="DomainObject.Predmet.ProtustrankaWithAdress_1">LOYAL PLAN j.d.o.o. Matetić-Ronjgovljeva 2, 10000 Zagreb</derivirana_varijabla>
  </DomainObject.Predmet.ProtustrankaWithAdress>
  <DomainObject.Predmet.ProtustrankaWithAdressOIB>
    <izvorni_sadrzaj>LOYAL PLAN j.d.o.o., OIB 13748597982, Matetić-Ronjgovljeva 2, 10000 Zagreb</izvorni_sadrzaj>
    <derivirana_varijabla naziv="DomainObject.Predmet.ProtustrankaWithAdressOIB_1">LOYAL PLAN j.d.o.o., OIB 13748597982, Matetić-Ronjgovljeva 2, 10000 Zagreb</derivirana_varijabla>
  </DomainObject.Predmet.ProtustrankaWithAdressOIB>
  <DomainObject.Predmet.ProtustrankaNazivFormated>
    <izvorni_sadrzaj>LOYAL PLAN j.d.o.o.</izvorni_sadrzaj>
    <derivirana_varijabla naziv="DomainObject.Predmet.ProtustrankaNazivFormated_1">LOYAL PLAN j.d.o.o.</derivirana_varijabla>
  </DomainObject.Predmet.ProtustrankaNazivFormated>
  <DomainObject.Predmet.ProtustrankaNazivFormatedOIB>
    <izvorni_sadrzaj>LOYAL PLAN j.d.o.o., OIB 13748597982</izvorni_sadrzaj>
    <derivirana_varijabla naziv="DomainObject.Predmet.ProtustrankaNazivFormatedOIB_1">LOYAL PLAN j.d.o.o., OIB 13748597982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LOYAL PLAN j.d.o.o.</item>
    </izvorni_sadrzaj>
    <derivirana_varijabla naziv="DomainObject.Predmet.ProtuStrankaListFormated_1">
      <item>LOYAL PLAN j.d.o.o.</item>
    </derivirana_varijabla>
  </DomainObject.Predmet.ProtuStrankaListFormated>
  <DomainObject.Predmet.ProtuStrankaListFormatedOIB>
    <izvorni_sadrzaj>
      <item>LOYAL PLAN j.d.o.o., OIB 13748597982</item>
    </izvorni_sadrzaj>
    <derivirana_varijabla naziv="DomainObject.Predmet.ProtuStrankaListFormatedOIB_1">
      <item>LOYAL PLAN j.d.o.o., OIB 13748597982</item>
    </derivirana_varijabla>
  </DomainObject.Predmet.ProtuStrankaListFormatedOIB>
  <DomainObject.Predmet.ProtuStrankaListFormatedWithAdress>
    <izvorni_sadrzaj>
      <item>LOYAL PLAN j.d.o.o., Matetić-Ronjgovljeva 2, 10000 Zagreb</item>
    </izvorni_sadrzaj>
    <derivirana_varijabla naziv="DomainObject.Predmet.ProtuStrankaListFormatedWithAdress_1">
      <item>LOYAL PLAN j.d.o.o., Matetić-Ronjgovljeva 2, 10000 Zagreb</item>
    </derivirana_varijabla>
  </DomainObject.Predmet.ProtuStrankaListFormatedWithAdress>
  <DomainObject.Predmet.ProtuStrankaListFormatedWithAdressOIB>
    <izvorni_sadrzaj>
      <item>LOYAL PLAN j.d.o.o., OIB 13748597982, Matetić-Ronjgovljeva 2, 10000 Zagreb</item>
    </izvorni_sadrzaj>
    <derivirana_varijabla naziv="DomainObject.Predmet.ProtuStrankaListFormatedWithAdressOIB_1">
      <item>LOYAL PLAN j.d.o.o., OIB 13748597982, Matetić-Ronjgovljeva 2, 10000 Zagreb</item>
    </derivirana_varijabla>
  </DomainObject.Predmet.ProtuStrankaListFormatedWithAdressOIB>
  <DomainObject.Predmet.ProtuStrankaListNazivFormated>
    <izvorni_sadrzaj>
      <item>LOYAL PLAN j.d.o.o.</item>
    </izvorni_sadrzaj>
    <derivirana_varijabla naziv="DomainObject.Predmet.ProtuStrankaListNazivFormated_1">
      <item>LOYAL PLAN j.d.o.o.</item>
    </derivirana_varijabla>
  </DomainObject.Predmet.ProtuStrankaListNazivFormated>
  <DomainObject.Predmet.ProtuStrankaListNazivFormatedOIB>
    <izvorni_sadrzaj>
      <item>LOYAL PLAN j.d.o.o., OIB 13748597982</item>
    </izvorni_sadrzaj>
    <derivirana_varijabla naziv="DomainObject.Predmet.ProtuStrankaListNazivFormatedOIB_1">
      <item>LOYAL PLAN j.d.o.o., OIB 13748597982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LOYAL PLAN j.d.o.o.</izvorni_sadrzaj>
    <derivirana_varijabla naziv="DomainObject.Predmet.ProtustrankaIDrugi_1">LOYAL 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LOYAL PLAN j.d.o.o., OIB 13748597982, Matetić-Ronjgovljeva 2, 10000 Zagreb</izvorni_sadrzaj>
    <derivirana_varijabla naziv="DomainObject.Predmet.ProtustrankaIDrugiAdressOIB_1">LOYAL PLAN j.d.o.o., OIB 13748597982, Matetić-Ronjgovljeva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LOYAL PLAN j.d.o.o.</item>
      <item>HRVATSKI ZAVOD ZA MIROVINSKO OSIGURANJE</item>
      <item>Financijska agencija</item>
    </izvorni_sadrzaj>
    <derivirana_varijabla naziv="DomainObject.Predmet.SudioniciListNaziv_1">
      <item>FINA Regionalni centar Zagreb</item>
      <item>LOYAL PLAN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13748597982</item>
      <item>, OIB 84397956623</item>
      <item>, OIB 85821130368</item>
    </izvorni_sadrzaj>
    <derivirana_varijabla naziv="DomainObject.Predmet.SudioniciListNazivOIB_1">
      <item>, OIB 85821130368</item>
      <item>, OIB 13748597982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1344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2016-04-29T11:34:00Z</dcterms:created>
  <dc:creator>Nikola Ribarić</dc:creator>
  <cp:lastModifiedBy>Jadranka Zelić</cp:lastModifiedBy>
  <cp:lastPrinted>2016-04-29T11:41:00Z</cp:lastPrinted>
  <dcterms:modified xmlns:xsi="http://www.w3.org/2001/XMLSchema-instance" xsi:type="dcterms:W3CDTF">2016-04-29T11:42:00Z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