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f7ade" w14:paraId="27f7ade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698740" cx="517585"/>
            <wp:effectExtent b="6350" r="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119" cx="52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</w:t>
      </w:r>
      <w:r w:rsidR="00381608">
        <w:rPr>
          <w:rFonts w:cs="Times New Roman" w:eastAsia="Times New Roman" w:hAnsi="Times New Roman" w:ascii="Times New Roman"/>
          <w:sz w:val="24"/>
          <w:szCs w:val="24"/>
          <w:lang w:eastAsia="zh-CN"/>
        </w:rPr>
        <w:t>4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zh-CN"/>
        </w:rPr>
        <w:t>88</w:t>
      </w:r>
      <w:r w:rsidR="00386F1B">
        <w:rPr>
          <w:rFonts w:cs="Times New Roman" w:eastAsia="Times New Roman" w:hAnsi="Times New Roman" w:ascii="Times New Roman"/>
          <w:sz w:val="24"/>
          <w:szCs w:val="24"/>
          <w:lang w:eastAsia="zh-CN"/>
        </w:rPr>
        <w:t>2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316E9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E75C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PLESNI STUDIO "SISCIA"</w:t>
      </w:r>
      <w:r w:rsidR="00386F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Sisak</w:t>
      </w:r>
      <w:r w:rsidR="00BD2B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Franje Lovrića</w:t>
      </w:r>
      <w:r w:rsidR="00386F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9</w:t>
      </w:r>
      <w:r w:rsidR="00792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F147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E48D4" w:rsidRP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53602412498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28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50475D" w:rsidR="009F7260" w:rsidRPr="009F187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</w:t>
      </w:r>
      <w:r w:rsidR="00DA34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50475D" w:rsidR="0034499A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0E48D4" w:rsidRP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PLESNI STUDIO "SISCIA", Sisak, Franje Lovrića 9, OIB: </w:t>
      </w:r>
      <w:r w:rsidR="000E48D4" w:rsidRP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53602412498</w:t>
      </w:r>
      <w:r w:rsidR="00386F1B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92967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E0C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0E48D4" w:rsidP="0050475D" w:rsidR="000E48D4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0475D" w:rsidP="0050475D" w:rsidR="0050475D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BD2BE4" w:rsidRPr="00BD2B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92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PLESNI</w:t>
      </w:r>
      <w:proofErr w:type="gramEnd"/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STUDIO "SISCIA", Sisak, Franje Lovrića 9, OIB: </w:t>
      </w:r>
      <w:r w:rsidR="000E48D4" w:rsidRP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53602412498</w:t>
      </w:r>
      <w:r w:rsidR="00386F1B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92967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50475D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50475D" w:rsidR="0050475D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</w:pPr>
      <w:r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5047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106FF"/>
    <w:rsid w:val="0002525B"/>
    <w:rsid w:val="000377D6"/>
    <w:rsid w:val="00041E19"/>
    <w:rsid w:val="000B6626"/>
    <w:rsid w:val="000E48D4"/>
    <w:rsid w:val="000F1318"/>
    <w:rsid w:val="001572B7"/>
    <w:rsid w:val="0017646E"/>
    <w:rsid w:val="001A7E0E"/>
    <w:rsid w:val="001B573D"/>
    <w:rsid w:val="001E2827"/>
    <w:rsid w:val="00240BFF"/>
    <w:rsid w:val="0028381A"/>
    <w:rsid w:val="002B5FFE"/>
    <w:rsid w:val="00316E99"/>
    <w:rsid w:val="00320115"/>
    <w:rsid w:val="0034499A"/>
    <w:rsid w:val="0036669E"/>
    <w:rsid w:val="00381608"/>
    <w:rsid w:val="00386F1B"/>
    <w:rsid w:val="003A1F20"/>
    <w:rsid w:val="003D6408"/>
    <w:rsid w:val="003E749C"/>
    <w:rsid w:val="00402A94"/>
    <w:rsid w:val="00453F21"/>
    <w:rsid w:val="004577C5"/>
    <w:rsid w:val="004E3B26"/>
    <w:rsid w:val="004F548D"/>
    <w:rsid w:val="0050475D"/>
    <w:rsid w:val="005834B8"/>
    <w:rsid w:val="00604F51"/>
    <w:rsid w:val="00646DA9"/>
    <w:rsid w:val="00697734"/>
    <w:rsid w:val="006F2BD2"/>
    <w:rsid w:val="00726DD4"/>
    <w:rsid w:val="00733F1C"/>
    <w:rsid w:val="007659BE"/>
    <w:rsid w:val="00776376"/>
    <w:rsid w:val="00792967"/>
    <w:rsid w:val="007A2912"/>
    <w:rsid w:val="007B36DC"/>
    <w:rsid w:val="007E0C53"/>
    <w:rsid w:val="007E7B9C"/>
    <w:rsid w:val="007F5666"/>
    <w:rsid w:val="00832164"/>
    <w:rsid w:val="00855097"/>
    <w:rsid w:val="008578A5"/>
    <w:rsid w:val="008B6847"/>
    <w:rsid w:val="00957EDF"/>
    <w:rsid w:val="00964EEA"/>
    <w:rsid w:val="00997F21"/>
    <w:rsid w:val="009D1BD2"/>
    <w:rsid w:val="009F1879"/>
    <w:rsid w:val="009F7260"/>
    <w:rsid w:val="00A03733"/>
    <w:rsid w:val="00A15DB0"/>
    <w:rsid w:val="00A40C18"/>
    <w:rsid w:val="00A725C7"/>
    <w:rsid w:val="00A802D1"/>
    <w:rsid w:val="00AE0D82"/>
    <w:rsid w:val="00AF0698"/>
    <w:rsid w:val="00B457F2"/>
    <w:rsid w:val="00B67B87"/>
    <w:rsid w:val="00BA417B"/>
    <w:rsid w:val="00BD2BE4"/>
    <w:rsid w:val="00BE3395"/>
    <w:rsid w:val="00BE77BB"/>
    <w:rsid w:val="00C25DEF"/>
    <w:rsid w:val="00C27CE4"/>
    <w:rsid w:val="00C305D9"/>
    <w:rsid w:val="00C76ECF"/>
    <w:rsid w:val="00C9607A"/>
    <w:rsid w:val="00CA251F"/>
    <w:rsid w:val="00CA6C01"/>
    <w:rsid w:val="00CE07D7"/>
    <w:rsid w:val="00D34BA7"/>
    <w:rsid w:val="00D56637"/>
    <w:rsid w:val="00DA341C"/>
    <w:rsid w:val="00DA38AC"/>
    <w:rsid w:val="00E46CAC"/>
    <w:rsid w:val="00E54D73"/>
    <w:rsid w:val="00E75C74"/>
    <w:rsid w:val="00E90658"/>
    <w:rsid w:val="00E90B58"/>
    <w:rsid w:val="00EA3943"/>
    <w:rsid w:val="00EC61CA"/>
    <w:rsid w:val="00EE7D2B"/>
    <w:rsid w:val="00F1473C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0B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0BF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240BF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240BF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240BF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0B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0B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240B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240B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240B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4882</izvorni_sadrzaj>
    <derivirana_varijabla naziv="DomainObject.Predmet.Broj_1">4882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St-4882/2015</izvorni_sadrzaj>
    <derivirana_varijabla naziv="DomainObject.Predmet.OznakaBroj_1">St-4882/2015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PLESNI STUDIO SISCIA</izvorni_sadrzaj>
    <derivirana_varijabla naziv="DomainObject.Predmet.ProtustrankaFormated_1">  PLESNI STUDIO SISCIA</derivirana_varijabla>
  </DomainObject.Predmet.ProtustrankaFormated>
  <DomainObject.Predmet.ProtustrankaFormatedOIB>
    <izvorni_sadrzaj>  PLESNI STUDIO SISCIA, OIB 53602412498</izvorni_sadrzaj>
    <derivirana_varijabla naziv="DomainObject.Predmet.ProtustrankaFormatedOIB_1">  PLESNI STUDIO SISCIA, OIB 53602412498</derivirana_varijabla>
  </DomainObject.Predmet.ProtustrankaFormatedOIB>
  <DomainObject.Predmet.ProtustrankaFormatedWithAdress>
    <izvorni_sadrzaj> PLESNI STUDIO SISCIA, FRANJE LOVRIĆA 9, 44000 Sisak</izvorni_sadrzaj>
    <derivirana_varijabla naziv="DomainObject.Predmet.ProtustrankaFormatedWithAdress_1"> PLESNI STUDIO SISCIA, FRANJE LOVRIĆA 9, 44000 Sisak</derivirana_varijabla>
  </DomainObject.Predmet.ProtustrankaFormatedWithAdress>
  <DomainObject.Predmet.ProtustrankaFormatedWithAdressOIB>
    <izvorni_sadrzaj> PLESNI STUDIO SISCIA, OIB 53602412498, FRANJE LOVRIĆA 9, 44000 Sisak</izvorni_sadrzaj>
    <derivirana_varijabla naziv="DomainObject.Predmet.ProtustrankaFormatedWithAdressOIB_1"> PLESNI STUDIO SISCIA, OIB 53602412498, FRANJE LOVRIĆA 9, 44000 Sisak</derivirana_varijabla>
  </DomainObject.Predmet.ProtustrankaFormatedWithAdressOIB>
  <DomainObject.Predmet.ProtustrankaWithAdress>
    <izvorni_sadrzaj>PLESNI STUDIO SISCIA FRANJE LOVRIĆA 9, 44000 Sisak</izvorni_sadrzaj>
    <derivirana_varijabla naziv="DomainObject.Predmet.ProtustrankaWithAdress_1">PLESNI STUDIO SISCIA FRANJE LOVRIĆA 9, 44000 Sisak</derivirana_varijabla>
  </DomainObject.Predmet.ProtustrankaWithAdress>
  <DomainObject.Predmet.ProtustrankaWithAdressOIB>
    <izvorni_sadrzaj>PLESNI STUDIO SISCIA, OIB 53602412498, FRANJE LOVRIĆA 9, 44000 Sisak</izvorni_sadrzaj>
    <derivirana_varijabla naziv="DomainObject.Predmet.ProtustrankaWithAdressOIB_1">PLESNI STUDIO SISCIA, OIB 53602412498, FRANJE LOVRIĆA 9, 44000 Sisak</derivirana_varijabla>
  </DomainObject.Predmet.ProtustrankaWithAdressOIB>
  <DomainObject.Predmet.ProtustrankaNazivFormated>
    <izvorni_sadrzaj>PLESNI STUDIO SISCIA</izvorni_sadrzaj>
    <derivirana_varijabla naziv="DomainObject.Predmet.ProtustrankaNazivFormated_1">PLESNI STUDIO SISCIA</derivirana_varijabla>
  </DomainObject.Predmet.ProtustrankaNazivFormated>
  <DomainObject.Predmet.ProtustrankaNazivFormatedOIB>
    <izvorni_sadrzaj>PLESNI STUDIO SISCIA, OIB 53602412498</izvorni_sadrzaj>
    <derivirana_varijabla naziv="DomainObject.Predmet.ProtustrankaNazivFormatedOIB_1">PLESNI STUDIO SISCIA, OIB 53602412498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PLESNI STUDIO SISCIA</item>
    </izvorni_sadrzaj>
    <derivirana_varijabla naziv="DomainObject.Predmet.ProtuStrankaListFormated_1">
      <item>PLESNI STUDIO SISCIA</item>
    </derivirana_varijabla>
  </DomainObject.Predmet.ProtuStrankaListFormated>
  <DomainObject.Predmet.ProtuStrankaListFormatedOIB>
    <izvorni_sadrzaj>
      <item>PLESNI STUDIO SISCIA, OIB 53602412498</item>
    </izvorni_sadrzaj>
    <derivirana_varijabla naziv="DomainObject.Predmet.ProtuStrankaListFormatedOIB_1">
      <item>PLESNI STUDIO SISCIA, OIB 53602412498</item>
    </derivirana_varijabla>
  </DomainObject.Predmet.ProtuStrankaListFormatedOIB>
  <DomainObject.Predmet.ProtuStrankaListFormatedWithAdress>
    <izvorni_sadrzaj>
      <item>PLESNI STUDIO SISCIA, FRANJE LOVRIĆA 9, 44000 Sisak</item>
    </izvorni_sadrzaj>
    <derivirana_varijabla naziv="DomainObject.Predmet.ProtuStrankaListFormatedWithAdress_1">
      <item>PLESNI STUDIO SISCIA, FRANJE LOVRIĆA 9, 44000 Sisak</item>
    </derivirana_varijabla>
  </DomainObject.Predmet.ProtuStrankaListFormatedWithAdress>
  <DomainObject.Predmet.ProtuStrankaListFormatedWithAdressOIB>
    <izvorni_sadrzaj>
      <item>PLESNI STUDIO SISCIA, OIB 53602412498, FRANJE LOVRIĆA 9, 44000 Sisak</item>
    </izvorni_sadrzaj>
    <derivirana_varijabla naziv="DomainObject.Predmet.ProtuStrankaListFormatedWithAdressOIB_1">
      <item>PLESNI STUDIO SISCIA, OIB 53602412498, FRANJE LOVRIĆA 9, 44000 Sisak</item>
    </derivirana_varijabla>
  </DomainObject.Predmet.ProtuStrankaListFormatedWithAdressOIB>
  <DomainObject.Predmet.ProtuStrankaListNazivFormated>
    <izvorni_sadrzaj>
      <item>PLESNI STUDIO SISCIA</item>
    </izvorni_sadrzaj>
    <derivirana_varijabla naziv="DomainObject.Predmet.ProtuStrankaListNazivFormated_1">
      <item>PLESNI STUDIO SISCIA</item>
    </derivirana_varijabla>
  </DomainObject.Predmet.ProtuStrankaListNazivFormated>
  <DomainObject.Predmet.ProtuStrankaListNazivFormatedOIB>
    <izvorni_sadrzaj>
      <item>PLESNI STUDIO SISCIA, OIB 53602412498</item>
    </izvorni_sadrzaj>
    <derivirana_varijabla naziv="DomainObject.Predmet.ProtuStrankaListNazivFormatedOIB_1">
      <item>PLESNI STUDIO SISCIA, OIB 53602412498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PLESNI STUDIO SISCIA</izvorni_sadrzaj>
    <derivirana_varijabla naziv="DomainObject.Predmet.ProtustrankaIDrugi_1">PLESNI STUDIO SISCIA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PLESNI STUDIO SISCIA, OIB 53602412498, FRANJE LOVRIĆA 9, 44000 Sisak</izvorni_sadrzaj>
    <derivirana_varijabla naziv="DomainObject.Predmet.ProtustrankaIDrugiAdressOIB_1">PLESNI STUDIO SISCIA, OIB 53602412498, FRANJE LOVRIĆA 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PLESNI STUDIO SISCIA</item>
    </izvorni_sadrzaj>
    <derivirana_varijabla naziv="DomainObject.Predmet.SudioniciListNaziv_1">
      <item>FINA Regionalni centar Zagreb</item>
      <item>PLESNI STUDIO SISCIA</item>
    </derivirana_varijabla>
  </DomainObject.Predmet.SudioniciListNaziv>
  <DomainObject.Predmet.SudioniciListAdressOIB>
    <izvorni_sadrzaj>
      <item>FINA Regionalni centar Zagreb, OIB 85821130368, Trg svibanjskih žrtava 1995. 1,10000 Zagreb</item>
      <item>PLESNI STUDIO SISCIA, OIB 53602412498, FRANJE LOVRIĆA 9,44000 Sisak</item>
    </izvorni_sadrzaj>
    <derivirana_varijabla naziv="DomainObject.Predmet.SudioniciListAdressOIB_1">
      <item>FINA Regionalni centar Zagreb, OIB 85821130368, Trg svibanjskih žrtava 1995. 1,10000 Zagreb</item>
      <item>PLESNI STUDIO SISCIA, OIB 53602412498, FRANJE LOVRIĆA 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53602412498</item>
    </izvorni_sadrzaj>
    <derivirana_varijabla naziv="DomainObject.Predmet.SudioniciListNazivOIB_1">
      <item>, OIB 85821130368</item>
      <item>, OIB 53602412498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1790</properties:Characters>
  <properties:Lines>44</properties:Lines>
  <properties:Paragraphs>19</properties:Paragraphs>
  <properties:TotalTime>432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2015-12-22T14:02:00Z</cp:lastPrinted>
  <dcterms:modified xmlns:xsi="http://www.w3.org/2001/XMLSchema-instance" xsi:type="dcterms:W3CDTF">2015-12-28T09:08:00Z</dcterms:modified>
  <cp:revision>82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