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A052F4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6369C">
              <w:rPr>
                <w:noProof/>
                <w:sz w:val="24"/>
                <w:szCs w:val="24"/>
              </w:rPr>
              <w:t>1</w:t>
            </w:r>
            <w:r w:rsidR="00A052F4">
              <w:rPr>
                <w:noProof/>
                <w:sz w:val="24"/>
                <w:szCs w:val="24"/>
              </w:rPr>
              <w:t>69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4b0cced" w14:paraId="4b0cced" w:rsidRDefault="008B157B" w:rsidP="003F7B9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3F7B95" w:rsidR="008B157B" w:rsidRPr="00564E07">
      <w:pPr>
        <w:pStyle w:val="Naslov2"/>
        <w:spacing w:after="24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A052F4" w:rsidRPr="00A052F4">
        <w:rPr>
          <w:lang w:val="hr-HR"/>
        </w:rPr>
        <w:t>MARINE MUNDUS d.o.o., OIB: 92631996878, Kaštel Novi, Ulica uz vrtle 9</w:t>
      </w:r>
      <w:r w:rsidR="007D2303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F12366">
        <w:rPr>
          <w:szCs w:val="24"/>
          <w:lang w:val="hr-HR"/>
        </w:rPr>
        <w:t>1.</w:t>
      </w:r>
      <w:r w:rsidR="00B101E1">
        <w:rPr>
          <w:szCs w:val="24"/>
          <w:lang w:val="hr-HR"/>
        </w:rPr>
        <w:t xml:space="preserve"> </w:t>
      </w:r>
      <w:r w:rsidR="00F12366">
        <w:rPr>
          <w:szCs w:val="24"/>
          <w:lang w:val="hr-HR"/>
        </w:rPr>
        <w:t>ožujka</w:t>
      </w:r>
      <w:r w:rsidR="00B101E1">
        <w:rPr>
          <w:szCs w:val="24"/>
          <w:lang w:val="hr-HR"/>
        </w:rPr>
        <w:t xml:space="preserve">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3F7B95" w:rsidR="00381069" w:rsidRPr="00564E07">
      <w:pPr>
        <w:spacing w:after="24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052F4" w:rsidRPr="00A052F4">
        <w:rPr>
          <w:rFonts w:cs="Times New Roman" w:eastAsia="Times New Roman"/>
          <w:szCs w:val="24"/>
          <w:lang w:eastAsia="hr-HR"/>
        </w:rPr>
        <w:t>MARINE MUNDUS d.o.o., OIB: 92631996878, Kaštel Novi, Ulica uz vrtle 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12366">
        <w:rPr>
          <w:rFonts w:cs="Times New Roman" w:eastAsia="Times New Roman"/>
          <w:szCs w:val="24"/>
          <w:lang w:eastAsia="hr-HR"/>
        </w:rPr>
        <w:t>22</w:t>
      </w:r>
      <w:r w:rsidR="003B0AEE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812E84">
        <w:t>0</w:t>
      </w:r>
      <w:r w:rsidR="00A052F4">
        <w:t>9</w:t>
      </w:r>
      <w:r w:rsidR="00AA571E">
        <w:t>:</w:t>
      </w:r>
      <w:r w:rsidR="00A052F4">
        <w:t>0</w:t>
      </w:r>
      <w:r w:rsidR="00BB685B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3F7B95" w:rsidR="003F7B95" w:rsidRPr="003F7B95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F7B95">
        <w:rPr>
          <w:rFonts w:cs="Times New Roman" w:eastAsia="Times New Roman"/>
          <w:szCs w:val="24"/>
          <w:lang w:eastAsia="hr-HR"/>
        </w:rPr>
        <w:t>Ratko Aranza</w:t>
      </w:r>
    </w:p>
    <w:p w:rsidRDefault="003F7B95" w:rsidP="003F7B95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3F7B95">
        <w:rPr>
          <w:rFonts w:cs="Times New Roman" w:eastAsia="Times New Roman"/>
          <w:szCs w:val="24"/>
          <w:lang w:eastAsia="hr-HR"/>
        </w:rPr>
        <w:t>Kaštel Novi, Ulica uz vrtle 9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3F7B95">
        <w:t>. Nalaže se zastupniku</w:t>
      </w:r>
      <w:r w:rsidRPr="00564E07">
        <w:t xml:space="preserve"> po zakonu </w:t>
      </w:r>
      <w:r>
        <w:t xml:space="preserve">dužnika </w:t>
      </w:r>
      <w:r w:rsidR="003F7B95">
        <w:t>Ratku Aranzi</w:t>
      </w:r>
      <w:r w:rsidR="002B1853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lastRenderedPageBreak/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DD737D" w:rsidR="00B101E1" w:rsidRPr="00564E07">
      <w:pPr>
        <w:spacing w:after="12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Financijska agencija, Regionalni centar Split, Podružnica Split, podnijela je ovom sudu </w:t>
      </w:r>
      <w:r w:rsidR="003F7B95">
        <w:rPr>
          <w:szCs w:val="24"/>
        </w:rPr>
        <w:t>27. veljače 2017</w:t>
      </w:r>
      <w:r w:rsidR="00BB685B">
        <w:rPr>
          <w:szCs w:val="24"/>
        </w:rPr>
        <w:t>., na temelju odredbe čl. 4</w:t>
      </w:r>
      <w:r w:rsidR="003F7B95">
        <w:rPr>
          <w:szCs w:val="24"/>
        </w:rPr>
        <w:t>29</w:t>
      </w:r>
      <w:r w:rsidRPr="00DD737D">
        <w:rPr>
          <w:szCs w:val="24"/>
        </w:rPr>
        <w:t xml:space="preserve">.  st. 1. SZ-a, zahtjev za provedbu skraćenog stečajnog postupka nad dužnikom </w:t>
      </w:r>
      <w:r w:rsidR="00A052F4" w:rsidRPr="00A052F4">
        <w:rPr>
          <w:szCs w:val="24"/>
        </w:rPr>
        <w:t>MARINE MUNDUS d.o.o., OIB: 92631996878, Kaštel Novi, Ulica uz vrtle 9</w:t>
      </w:r>
      <w:r>
        <w:rPr>
          <w:szCs w:val="24"/>
        </w:rPr>
        <w:t>. U zahtjev</w:t>
      </w:r>
      <w:r w:rsidRPr="00DD737D">
        <w:rPr>
          <w:szCs w:val="24"/>
        </w:rPr>
        <w:t xml:space="preserve">u se navodi da dužnik na dan </w:t>
      </w:r>
      <w:r w:rsidR="003F7B95">
        <w:rPr>
          <w:szCs w:val="24"/>
        </w:rPr>
        <w:t>21. veljače 2017</w:t>
      </w:r>
      <w:r w:rsidR="00BB685B">
        <w:rPr>
          <w:szCs w:val="24"/>
        </w:rPr>
        <w:t>.</w:t>
      </w:r>
      <w:r w:rsidRPr="00DD737D">
        <w:rPr>
          <w:szCs w:val="24"/>
        </w:rPr>
        <w:t xml:space="preserve"> u Očevidniku redoslijeda osnova za plaćanje ima evidentirane neizvršene osnove za plaćanja u neprekinutom razdoblju od </w:t>
      </w:r>
      <w:r w:rsidR="006D55CA">
        <w:rPr>
          <w:szCs w:val="24"/>
        </w:rPr>
        <w:t>1</w:t>
      </w:r>
      <w:r w:rsidR="003F7B95">
        <w:rPr>
          <w:szCs w:val="24"/>
        </w:rPr>
        <w:t>2</w:t>
      </w:r>
      <w:r>
        <w:rPr>
          <w:szCs w:val="24"/>
        </w:rPr>
        <w:t xml:space="preserve">0 dana, u ukupnom iznosu od </w:t>
      </w:r>
      <w:r w:rsidR="003F7B95">
        <w:rPr>
          <w:szCs w:val="24"/>
        </w:rPr>
        <w:t>133.010,41</w:t>
      </w:r>
      <w:r w:rsidRPr="00DD737D">
        <w:rPr>
          <w:szCs w:val="24"/>
        </w:rPr>
        <w:t xml:space="preserve"> kn, kao i da prema podacima koji su dostavljeni od Hrvatskog zavoda za mirovinsko osiguranje dužnik nema zaposlenih.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Utvrdivši da su u smislu odredbe čl. 428. SZ-a ispunjene pretpostavke za provedbu skraćenog stečajnog postupka, ovaj sud je </w:t>
      </w:r>
      <w:r w:rsidR="003F7B95">
        <w:rPr>
          <w:szCs w:val="24"/>
        </w:rPr>
        <w:t>24. listopada</w:t>
      </w:r>
      <w:r w:rsidRPr="00DD737D">
        <w:rPr>
          <w:szCs w:val="24"/>
        </w:rPr>
        <w:t xml:space="preserve"> 2017. na mrežnoj stranici e-Oglasna ploča sudo</w:t>
      </w:r>
      <w:r>
        <w:rPr>
          <w:szCs w:val="24"/>
        </w:rPr>
        <w:t>va objavio oglas poslovni broj 1</w:t>
      </w:r>
      <w:r w:rsidRPr="00DD737D">
        <w:rPr>
          <w:szCs w:val="24"/>
        </w:rPr>
        <w:t>1.St-</w:t>
      </w:r>
      <w:r w:rsidR="003F7B95">
        <w:rPr>
          <w:szCs w:val="24"/>
        </w:rPr>
        <w:t>219/2017</w:t>
      </w:r>
      <w:r w:rsidRPr="00DD737D">
        <w:rPr>
          <w:szCs w:val="24"/>
        </w:rPr>
        <w:t xml:space="preserve"> u smislu odredbe čl. 430. SZ-a.</w:t>
      </w:r>
    </w:p>
    <w:p w:rsidRDefault="00DD737D" w:rsidP="003F7B95" w:rsidR="003F7B95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 xml:space="preserve">Postupajući po predmetnom oglasu </w:t>
      </w:r>
      <w:r w:rsidR="003F7B95">
        <w:rPr>
          <w:szCs w:val="24"/>
        </w:rPr>
        <w:t>Hrvatska banka za obnovu i razvitak, OIB: 26702280390, Zagreb, Strossmayerov trg 9</w:t>
      </w:r>
      <w:r w:rsidRPr="00DD737D">
        <w:rPr>
          <w:szCs w:val="24"/>
        </w:rPr>
        <w:t xml:space="preserve">, dostavila je </w:t>
      </w:r>
      <w:r w:rsidR="003F7B95">
        <w:rPr>
          <w:szCs w:val="24"/>
        </w:rPr>
        <w:t>4. prosinca</w:t>
      </w:r>
      <w:r w:rsidR="007D2303">
        <w:rPr>
          <w:szCs w:val="24"/>
        </w:rPr>
        <w:t xml:space="preserve"> </w:t>
      </w:r>
      <w:r>
        <w:rPr>
          <w:szCs w:val="24"/>
        </w:rPr>
        <w:t>2017</w:t>
      </w:r>
      <w:r w:rsidRPr="00DD737D">
        <w:rPr>
          <w:szCs w:val="24"/>
        </w:rPr>
        <w:t>. obrazac kojim je, kao vjerovnik, predložila nad dužnikom otvoriti stečaj, nakon čega je ovaj sud</w:t>
      </w:r>
      <w:r w:rsidR="003F7B95">
        <w:rPr>
          <w:szCs w:val="24"/>
        </w:rPr>
        <w:t xml:space="preserve"> zaključkom 11.St-219/2017 od 11. prosinca 2017. pozvao navedenog vjerovnika na uplatu iznosa </w:t>
      </w:r>
      <w:r w:rsidR="003F7B95" w:rsidRPr="003F7B95">
        <w:rPr>
          <w:szCs w:val="24"/>
        </w:rPr>
        <w:t xml:space="preserve">od 1.000,00 kuna u Fond za namirenje troškova stečajnog postupka </w:t>
      </w:r>
      <w:r w:rsidR="003F7B95">
        <w:rPr>
          <w:szCs w:val="24"/>
        </w:rPr>
        <w:t>te uplatu dodatnog iznosa</w:t>
      </w:r>
      <w:r w:rsidR="003F7B95" w:rsidRPr="003F7B95">
        <w:rPr>
          <w:szCs w:val="24"/>
        </w:rPr>
        <w:t xml:space="preserve"> predujma od 6.000,00 kuna za namiren</w:t>
      </w:r>
      <w:r w:rsidR="003F7B95">
        <w:rPr>
          <w:szCs w:val="24"/>
        </w:rPr>
        <w:t>je troškova stečajnog postupka.</w:t>
      </w:r>
    </w:p>
    <w:p w:rsidRDefault="003F7B95" w:rsidP="00DD737D" w:rsidR="00DD737D" w:rsidRPr="00DD737D">
      <w:pPr>
        <w:spacing w:before="160"/>
        <w:ind w:firstLine="708"/>
        <w:jc w:val="both"/>
        <w:rPr>
          <w:szCs w:val="24"/>
        </w:rPr>
      </w:pPr>
      <w:r>
        <w:rPr>
          <w:szCs w:val="24"/>
        </w:rPr>
        <w:t>Podneskom zaprimljenim kod ovog suda 16. prosinca 2017. Hrvatska banka za obnovu i razvitak dostavila je dokaz o uplati navedenih iznosa, slijedom čega je ovaj sud</w:t>
      </w:r>
      <w:r w:rsidR="00DD737D" w:rsidRPr="00DD737D">
        <w:rPr>
          <w:szCs w:val="24"/>
        </w:rPr>
        <w:t xml:space="preserve">, temeljem odredbe čl. 433. SZ-a rješenjem poslovni broj </w:t>
      </w:r>
      <w:r w:rsidR="00DD737D">
        <w:rPr>
          <w:szCs w:val="24"/>
        </w:rPr>
        <w:t>1</w:t>
      </w:r>
      <w:r w:rsidR="00DD737D" w:rsidRPr="00DD737D">
        <w:rPr>
          <w:szCs w:val="24"/>
        </w:rPr>
        <w:t>1.St-</w:t>
      </w:r>
      <w:r>
        <w:rPr>
          <w:szCs w:val="24"/>
        </w:rPr>
        <w:t>219/2017</w:t>
      </w:r>
      <w:r w:rsidR="000133F8">
        <w:rPr>
          <w:szCs w:val="24"/>
        </w:rPr>
        <w:t xml:space="preserve"> od </w:t>
      </w:r>
      <w:r>
        <w:rPr>
          <w:szCs w:val="24"/>
        </w:rPr>
        <w:t>16</w:t>
      </w:r>
      <w:r w:rsidR="00D349CA">
        <w:rPr>
          <w:szCs w:val="24"/>
        </w:rPr>
        <w:t>. siječnja 2018</w:t>
      </w:r>
      <w:r w:rsidR="00DD737D" w:rsidRPr="00DD737D">
        <w:rPr>
          <w:szCs w:val="24"/>
        </w:rPr>
        <w:t>. obustavio skraćeni stečajni postupak nad dužnikom.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Po pravomoćnosti predmetnog rješenja stečajna pisarnica ovog suda zavela je predmet pod poslovni broj St-</w:t>
      </w:r>
      <w:r>
        <w:rPr>
          <w:szCs w:val="24"/>
        </w:rPr>
        <w:t>1</w:t>
      </w:r>
      <w:r w:rsidR="003F7B95">
        <w:rPr>
          <w:szCs w:val="24"/>
        </w:rPr>
        <w:t>69</w:t>
      </w:r>
      <w:r>
        <w:rPr>
          <w:szCs w:val="24"/>
        </w:rPr>
        <w:t>/2018</w:t>
      </w:r>
      <w:r w:rsidRPr="00DD737D">
        <w:rPr>
          <w:szCs w:val="24"/>
        </w:rPr>
        <w:t>.</w:t>
      </w:r>
    </w:p>
    <w:p w:rsidRDefault="00DD737D" w:rsidP="00DD737D" w:rsidR="00DD737D" w:rsidRPr="00DD737D">
      <w:pPr>
        <w:spacing w:before="160"/>
        <w:ind w:firstLine="708"/>
        <w:jc w:val="both"/>
        <w:rPr>
          <w:szCs w:val="24"/>
        </w:rPr>
      </w:pPr>
      <w:r w:rsidRPr="00DD737D">
        <w:rPr>
          <w:szCs w:val="24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DD737D" w:rsidP="00DD737D" w:rsidR="00DD737D">
      <w:pPr>
        <w:spacing w:before="160"/>
        <w:jc w:val="both"/>
        <w:rPr>
          <w:szCs w:val="24"/>
        </w:rPr>
      </w:pPr>
      <w:r w:rsidRPr="00DD737D">
        <w:rPr>
          <w:szCs w:val="24"/>
        </w:rPr>
        <w:tab/>
        <w:t>Slijedom navedenog, a temeljem odredbe čl. 17., 115., 117., 123., 177., 178. i 180. SZ-a, odlučeno je kao u izreci ovog rješenja.</w:t>
      </w:r>
    </w:p>
    <w:p w:rsidRDefault="00DD737D" w:rsidP="00DD737D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F12366">
        <w:rPr>
          <w:szCs w:val="24"/>
        </w:rPr>
        <w:t>1. ožujka</w:t>
      </w:r>
      <w:r w:rsidR="00B101E1">
        <w:rPr>
          <w:szCs w:val="24"/>
        </w:rPr>
        <w:t xml:space="preserve">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3F7B95" w:rsidP="00B101E1" w:rsidR="00B101E1">
      <w:pPr>
        <w:pStyle w:val="Odlomakpopisa"/>
        <w:numPr>
          <w:ilvl w:val="0"/>
          <w:numId w:val="3"/>
        </w:numPr>
        <w:ind w:left="567"/>
      </w:pPr>
      <w:r>
        <w:t>zastupniku</w:t>
      </w:r>
      <w:r w:rsidR="00D349CA">
        <w:t xml:space="preserve"> po zakonu </w:t>
      </w:r>
      <w:r w:rsidR="00B101E1" w:rsidRPr="00564E07">
        <w:t xml:space="preserve">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BF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D6369C">
      <w:t>1</w:t>
    </w:r>
    <w:r w:rsidR="00F12366">
      <w:t>6</w:t>
    </w:r>
    <w:r w:rsidR="00A052F4">
      <w:t>9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133F8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C3B6D"/>
    <w:rsid w:val="001E507C"/>
    <w:rsid w:val="00207E6E"/>
    <w:rsid w:val="002306D7"/>
    <w:rsid w:val="00236054"/>
    <w:rsid w:val="0023779A"/>
    <w:rsid w:val="00251D13"/>
    <w:rsid w:val="00273166"/>
    <w:rsid w:val="0027480C"/>
    <w:rsid w:val="002B1853"/>
    <w:rsid w:val="002F6F3D"/>
    <w:rsid w:val="00352DB8"/>
    <w:rsid w:val="00381069"/>
    <w:rsid w:val="003B0AEE"/>
    <w:rsid w:val="003C2F22"/>
    <w:rsid w:val="003F3828"/>
    <w:rsid w:val="003F7B95"/>
    <w:rsid w:val="00417EA6"/>
    <w:rsid w:val="0043260C"/>
    <w:rsid w:val="00487D82"/>
    <w:rsid w:val="004963A6"/>
    <w:rsid w:val="004C051F"/>
    <w:rsid w:val="00546D17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D55CA"/>
    <w:rsid w:val="0071519E"/>
    <w:rsid w:val="007827C8"/>
    <w:rsid w:val="007A4F49"/>
    <w:rsid w:val="007D2303"/>
    <w:rsid w:val="007F7A84"/>
    <w:rsid w:val="00812E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052F4"/>
    <w:rsid w:val="00A36685"/>
    <w:rsid w:val="00A479DD"/>
    <w:rsid w:val="00A51DE9"/>
    <w:rsid w:val="00A970D7"/>
    <w:rsid w:val="00AA571E"/>
    <w:rsid w:val="00AF5DD1"/>
    <w:rsid w:val="00B101E1"/>
    <w:rsid w:val="00B257A5"/>
    <w:rsid w:val="00B44CBF"/>
    <w:rsid w:val="00B7506F"/>
    <w:rsid w:val="00BA0EB6"/>
    <w:rsid w:val="00BB685B"/>
    <w:rsid w:val="00BC569D"/>
    <w:rsid w:val="00C762C7"/>
    <w:rsid w:val="00C87988"/>
    <w:rsid w:val="00CD66ED"/>
    <w:rsid w:val="00CD7749"/>
    <w:rsid w:val="00D349CA"/>
    <w:rsid w:val="00D6369C"/>
    <w:rsid w:val="00DD0D50"/>
    <w:rsid w:val="00DD737D"/>
    <w:rsid w:val="00DE5984"/>
    <w:rsid w:val="00E04E67"/>
    <w:rsid w:val="00E06B7C"/>
    <w:rsid w:val="00E26289"/>
    <w:rsid w:val="00E34EC7"/>
    <w:rsid w:val="00EB6A52"/>
    <w:rsid w:val="00F12366"/>
    <w:rsid w:val="00F23B97"/>
    <w:rsid w:val="00F2599E"/>
    <w:rsid w:val="00F7492E"/>
    <w:rsid w:val="00FB2808"/>
    <w:rsid w:val="00FE2269"/>
    <w:rsid w:val="00FF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MARINE MUNDUS d.o.o. za trgovinu i usluge</izvorni_sadrzaj>
    <derivirana_varijabla naziv="DomainObject.Predmet.ProtustrankaFormated_1">  MARINE MUNDUS d.o.o. za trgovinu i usluge</derivirana_varijabla>
  </DomainObject.Predmet.ProtustrankaFormated>
  <DomainObject.Predmet.ProtustrankaFormatedOIB>
    <izvorni_sadrzaj>  MARINE MUNDUS d.o.o. za trgovinu i usluge, OIB 92631996878</izvorni_sadrzaj>
    <derivirana_varijabla naziv="DomainObject.Predmet.ProtustrankaFormatedOIB_1">  MARINE MUNDUS d.o.o. za trgovinu i usluge, OIB 92631996878</derivirana_varijabla>
  </DomainObject.Predmet.ProtustrankaFormatedOIB>
  <DomainObject.Predmet.ProtustrankaFormatedWithAdress>
    <izvorni_sadrzaj> MARINE MUNDUS d.o.o. za trgovinu i usluge, Ulica uz vrtle 9, 21217 Kaštel Novi</izvorni_sadrzaj>
    <derivirana_varijabla naziv="DomainObject.Predmet.ProtustrankaFormatedWithAdress_1"> MARINE MUNDUS d.o.o. za trgovinu i usluge, Ulica uz vrtle 9, 21217 Kaštel Novi</derivirana_varijabla>
  </DomainObject.Predmet.ProtustrankaFormatedWithAdress>
  <DomainObject.Predmet.ProtustrankaFormatedWithAdressOIB>
    <izvorni_sadrzaj> MARINE MUNDUS d.o.o. za trgovinu i usluge, OIB 92631996878, Ulica uz vrtle 9, 21217 Kaštel Novi</izvorni_sadrzaj>
    <derivirana_varijabla naziv="DomainObject.Predmet.ProtustrankaFormatedWithAdressOIB_1"> MARINE MUNDUS d.o.o. za trgovinu i usluge, OIB 92631996878, Ulica uz vrtle 9, 21217 Kaštel Novi</derivirana_varijabla>
  </DomainObject.Predmet.ProtustrankaFormatedWithAdressOIB>
  <DomainObject.Predmet.ProtustrankaWithAdress>
    <izvorni_sadrzaj>MARINE MUNDUS d.o.o. za trgovinu i usluge Ulica uz vrtle 9, 21217 Kaštel Novi</izvorni_sadrzaj>
    <derivirana_varijabla naziv="DomainObject.Predmet.ProtustrankaWithAdress_1">MARINE MUNDUS d.o.o. za trgovinu i usluge Ulica uz vrtle 9, 21217 Kaštel Novi</derivirana_varijabla>
  </DomainObject.Predmet.ProtustrankaWithAdress>
  <DomainObject.Predmet.ProtustrankaWithAdressOIB>
    <izvorni_sadrzaj>MARINE MUNDUS d.o.o. za trgovinu i usluge, OIB 92631996878, Ulica uz vrtle 9, 21217 Kaštel Novi</izvorni_sadrzaj>
    <derivirana_varijabla naziv="DomainObject.Predmet.ProtustrankaWithAdressOIB_1">MARINE MUNDUS d.o.o. za trgovinu i usluge, OIB 92631996878, Ulica uz vrtle 9, 21217 Kaštel Novi</derivirana_varijabla>
  </DomainObject.Predmet.ProtustrankaWithAdressOIB>
  <DomainObject.Predmet.ProtustrankaNazivFormated>
    <izvorni_sadrzaj>MARINE MUNDUS d.o.o. za trgovinu i usluge</izvorni_sadrzaj>
    <derivirana_varijabla naziv="DomainObject.Predmet.ProtustrankaNazivFormated_1">MARINE MUNDUS d.o.o. za trgovinu i usluge</derivirana_varijabla>
  </DomainObject.Predmet.ProtustrankaNazivFormated>
  <DomainObject.Predmet.ProtustrankaNazivFormatedOIB>
    <izvorni_sadrzaj>MARINE MUNDUS d.o.o. za trgovinu i usluge, OIB 92631996878</izvorni_sadrzaj>
    <derivirana_varijabla naziv="DomainObject.Predmet.ProtustrankaNazivFormatedOIB_1">MARINE MUNDUS d.o.o. za trgovinu i usluge, OIB 92631996878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MARINE MUNDUS d.o.o. za trgovinu i usluge</item>
    </izvorni_sadrzaj>
    <derivirana_varijabla naziv="DomainObject.Predmet.ProtuStrankaListFormated_1">
      <item>MARINE MUNDUS d.o.o. za trgovinu i usluge</item>
    </derivirana_varijabla>
  </DomainObject.Predmet.ProtuStrankaListFormated>
  <DomainObject.Predmet.ProtuStrankaListFormatedOIB>
    <izvorni_sadrzaj>
      <item>MARINE MUNDUS d.o.o. za trgovinu i usluge, OIB 92631996878</item>
    </izvorni_sadrzaj>
    <derivirana_varijabla naziv="DomainObject.Predmet.ProtuStrankaListFormatedOIB_1">
      <item>MARINE MUNDUS d.o.o. za trgovinu i usluge, OIB 92631996878</item>
    </derivirana_varijabla>
  </DomainObject.Predmet.ProtuStrankaListFormatedOIB>
  <DomainObject.Predmet.ProtuStrankaListFormatedWithAdress>
    <izvorni_sadrzaj>
      <item>MARINE MUNDUS d.o.o. za trgovinu i usluge, Ulica uz vrtle 9, 21217 Kaštel Novi</item>
    </izvorni_sadrzaj>
    <derivirana_varijabla naziv="DomainObject.Predmet.ProtuStrankaListFormatedWithAdress_1">
      <item>MARINE MUNDUS d.o.o. za trgovinu i usluge, Ulica uz vrtle 9, 21217 Kaštel Novi</item>
    </derivirana_varijabla>
  </DomainObject.Predmet.ProtuStrankaListFormatedWithAdress>
  <DomainObject.Predmet.ProtuStrankaListFormatedWithAdressOIB>
    <izvorni_sadrzaj>
      <item>MARINE MUNDUS d.o.o. za trgovinu i usluge, OIB 92631996878, Ulica uz vrtle 9, 21217 Kaštel Novi</item>
    </izvorni_sadrzaj>
    <derivirana_varijabla naziv="DomainObject.Predmet.ProtuStrankaListFormatedWithAdressOIB_1">
      <item>MARINE MUNDUS d.o.o. za trgovinu i usluge, OIB 92631996878, Ulica uz vrtle 9, 21217 Kaštel Novi</item>
    </derivirana_varijabla>
  </DomainObject.Predmet.ProtuStrankaListFormatedWithAdressOIB>
  <DomainObject.Predmet.ProtuStrankaListNazivFormated>
    <izvorni_sadrzaj>
      <item>MARINE MUNDUS d.o.o. za trgovinu i usluge</item>
    </izvorni_sadrzaj>
    <derivirana_varijabla naziv="DomainObject.Predmet.ProtuStrankaListNazivFormated_1">
      <item>MARINE MUNDUS d.o.o. za trgovinu i usluge</item>
    </derivirana_varijabla>
  </DomainObject.Predmet.ProtuStrankaListNazivFormated>
  <DomainObject.Predmet.ProtuStrankaListNazivFormatedOIB>
    <izvorni_sadrzaj>
      <item>MARINE MUNDUS d.o.o. za trgovinu i usluge, OIB 92631996878</item>
    </izvorni_sadrzaj>
    <derivirana_varijabla naziv="DomainObject.Predmet.ProtuStrankaListNazivFormatedOIB_1">
      <item>MARINE MUNDUS d.o.o. za trgovinu i usluge, OIB 92631996878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MARINE MUNDUS d.o.o. za trgovinu i usluge</izvorni_sadrzaj>
    <derivirana_varijabla naziv="DomainObject.Predmet.ProtustrankaIDrugi_1">MARINE MUNDUS d.o.o. za trgovinu i usluge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MARINE MUNDUS d.o.o. za trgovinu i usluge, OIB 92631996878, Ulica uz vrtle 9, 21217 Kaštel Novi</izvorni_sadrzaj>
    <derivirana_varijabla naziv="DomainObject.Predmet.ProtustrankaIDrugiAdressOIB_1">MARINE MUNDUS d.o.o. za trgovinu i usluge, OIB 92631996878, Ulica uz vrtle 9,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 MUNDUS d.o.o. za trgovinu i usluge</item>
      <item>Hrvatska banka za obnovu i razvitak</item>
    </izvorni_sadrzaj>
    <derivirana_varijabla naziv="DomainObject.Predmet.SudioniciListNaziv_1">
      <item>MARINE MUNDUS d.o.o. za trgovinu i usluge</item>
      <item>Hrvatska banka za obnovu i razvitak</item>
    </derivirana_varijabla>
  </DomainObject.Predmet.SudioniciListNaziv>
  <DomainObject.Predmet.SudioniciListAdressOIB>
    <izvorni_sadrzaj>
      <item>MARINE MUNDUS d.o.o. za trgovinu i usluge, OIB 92631996878, Ulica uz vrtle 9,21217 Kaštel Novi</item>
      <item>Hrvatska banka za obnovu i razvitak, OIB 26702280390, Strossmayerov trg 9,10000 Zagreb</item>
    </izvorni_sadrzaj>
    <derivirana_varijabla naziv="DomainObject.Predmet.SudioniciListAdressOIB_1">
      <item>MARINE MUNDUS d.o.o. za trgovinu i usluge, OIB 92631996878, Ulica uz vrtle 9,21217 Kaštel Novi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92631996878</item>
      <item>, OIB 26702280390</item>
    </izvorni_sadrzaj>
    <derivirana_varijabla naziv="DomainObject.Predmet.SudioniciListNazivOIB_1">
      <item>, OIB 92631996878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AA785-FA6B-4E5A-9DDB-9C85F1494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839</properties:Words>
  <properties:Characters>4516</properties:Characters>
  <properties:Lines>103</properties:Lines>
  <properties:Paragraphs>50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2018-02-12T08:41:00Z</dcterms:created>
  <dc:creator>Katarina Mikulić</dc:creator>
  <cp:lastModifiedBy>Ana Golub Gruić</cp:lastModifiedBy>
  <cp:lastPrinted>2018-03-01T12:21:00Z</cp:lastPrinted>
  <dcterms:modified xmlns:xsi="http://www.w3.org/2001/XMLSchema-instance" xsi:type="dcterms:W3CDTF">2018-03-01T13:25:00Z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(St-169-2018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