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4719" w14:paraId="db0471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81FED">
        <w:t>8032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C55AE6">
        <w:t xml:space="preserve">08. veljače 2016.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55AE6" w:rsidR="00C55AE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E05F61">
        <w:t>SINGULARIS GRUPA d.o.o. Samobor, VI Cvjetno naselje 1, MBS: 080678379, OIB: 66154652975.</w:t>
      </w:r>
    </w:p>
    <w:p w:rsidRDefault="00DA7E58" w:rsidP="00C55AE6" w:rsidR="00DA7E58">
      <w:pPr>
        <w:ind w:hanging="705" w:left="705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E704D8">
        <w:t xml:space="preserve">je </w:t>
      </w:r>
      <w:r w:rsidR="00C81FED">
        <w:t xml:space="preserve">30.008,19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C55AE6">
        <w:t xml:space="preserve">08. veljače 2016.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  <w:r w:rsidR="00C55AE6">
        <w:t>: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proofErr w:type="spellStart"/>
      <w:r>
        <w:t>zz</w:t>
      </w:r>
      <w:proofErr w:type="spellEnd"/>
      <w:r>
        <w:t xml:space="preserve">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2A1" w:rsidR="006522A1">
      <w:r>
        <w:separator/>
      </w:r>
    </w:p>
  </w:endnote>
  <w:endnote w:id="0" w:type="continuationSeparator">
    <w:p w:rsidRDefault="006522A1" w:rsidR="00652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2A1" w:rsidR="006522A1">
      <w:r>
        <w:separator/>
      </w:r>
    </w:p>
  </w:footnote>
  <w:footnote w:id="0" w:type="continuationSeparator">
    <w:p w:rsidRDefault="006522A1" w:rsidR="006522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6F8"/>
    <w:rsid w:val="0005373B"/>
    <w:rsid w:val="00114EAD"/>
    <w:rsid w:val="00185571"/>
    <w:rsid w:val="001D3860"/>
    <w:rsid w:val="001D7BCA"/>
    <w:rsid w:val="001E50FB"/>
    <w:rsid w:val="001F6933"/>
    <w:rsid w:val="00230A63"/>
    <w:rsid w:val="0024170D"/>
    <w:rsid w:val="00263D6D"/>
    <w:rsid w:val="00264D19"/>
    <w:rsid w:val="00276D7D"/>
    <w:rsid w:val="00297E94"/>
    <w:rsid w:val="002C18BC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C210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22A1"/>
    <w:rsid w:val="00655125"/>
    <w:rsid w:val="00657B8E"/>
    <w:rsid w:val="006756D0"/>
    <w:rsid w:val="00682C2F"/>
    <w:rsid w:val="006E591E"/>
    <w:rsid w:val="007178B3"/>
    <w:rsid w:val="00737822"/>
    <w:rsid w:val="00790F6F"/>
    <w:rsid w:val="007B5AFD"/>
    <w:rsid w:val="007D54DB"/>
    <w:rsid w:val="007D5A5D"/>
    <w:rsid w:val="008155EE"/>
    <w:rsid w:val="008173AB"/>
    <w:rsid w:val="008613BD"/>
    <w:rsid w:val="00863025"/>
    <w:rsid w:val="00871F01"/>
    <w:rsid w:val="00886129"/>
    <w:rsid w:val="008E3E11"/>
    <w:rsid w:val="00920CA0"/>
    <w:rsid w:val="00925DB3"/>
    <w:rsid w:val="009419D8"/>
    <w:rsid w:val="009A43C5"/>
    <w:rsid w:val="009E6A3F"/>
    <w:rsid w:val="00A51F82"/>
    <w:rsid w:val="00A71431"/>
    <w:rsid w:val="00AC4528"/>
    <w:rsid w:val="00AD027A"/>
    <w:rsid w:val="00B82F18"/>
    <w:rsid w:val="00C3410D"/>
    <w:rsid w:val="00C35518"/>
    <w:rsid w:val="00C55AE6"/>
    <w:rsid w:val="00C81FED"/>
    <w:rsid w:val="00C836B9"/>
    <w:rsid w:val="00C958E9"/>
    <w:rsid w:val="00CA4A01"/>
    <w:rsid w:val="00CE7362"/>
    <w:rsid w:val="00D01B78"/>
    <w:rsid w:val="00D27591"/>
    <w:rsid w:val="00D475C0"/>
    <w:rsid w:val="00D53D96"/>
    <w:rsid w:val="00D66226"/>
    <w:rsid w:val="00DA7E58"/>
    <w:rsid w:val="00DE13B1"/>
    <w:rsid w:val="00E05F61"/>
    <w:rsid w:val="00E704D8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7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5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5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5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5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7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5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5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5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5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8032</izvorni_sadrzaj>
    <derivirana_varijabla naziv="DomainObject.Predmet.Broj_1">8032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St-8032/2015</izvorni_sadrzaj>
    <derivirana_varijabla naziv="DomainObject.Predmet.OznakaBroj_1">St-8032/2015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SINGULARIS GRUPA d.o.o. zastupanog po punomoćniku Filip Zelić</izvorni_sadrzaj>
    <derivirana_varijabla naziv="DomainObject.Predmet.ProtustrankaFormated_1">  SINGULARIS GRUPA d.o.o. zastupanog po punomoćniku Filip Zelić</derivirana_varijabla>
  </DomainObject.Predmet.ProtustrankaFormated>
  <DomainObject.Predmet.ProtustrankaFormatedOIB>
    <izvorni_sadrzaj>  SINGULARIS GRUPA d.o.o., OIB 66154652975 zastupanog po punomoćniku Filip Zelić</izvorni_sadrzaj>
    <derivirana_varijabla naziv="DomainObject.Predmet.ProtustrankaFormatedOIB_1">  SINGULARIS GRUPA d.o.o., OIB 66154652975 zastupanog po punomoćniku Filip Zelić</derivirana_varijabla>
  </DomainObject.Predmet.ProtustrankaFormatedOIB>
  <DomainObject.Predmet.ProtustrankaFormatedWithAdress>
    <izvorni_sadrzaj> SINGULARIS GRUPA d.o.o., VI Cvjetno naselje 1, 10430 Samobor zastupanog po punomoćniku Filip Zelić</izvorni_sadrzaj>
    <derivirana_varijabla naziv="DomainObject.Predmet.ProtustrankaFormatedWithAdress_1"> SINGULARIS GRUPA d.o.o., VI Cvjetno naselje 1, 10430 Samobor zastupanog po punomoćniku Filip Zelić</derivirana_varijabla>
  </DomainObject.Predmet.ProtustrankaFormatedWithAdress>
  <DomainObject.Predmet.ProtustrankaFormatedWithAdressOIB>
    <izvorni_sadrzaj> SINGULARIS GRUPA d.o.o., OIB 66154652975, VI Cvjetno naselje 1, 10430 Samobor zastupanog po punomoćniku Filip Zelić</izvorni_sadrzaj>
    <derivirana_varijabla naziv="DomainObject.Predmet.ProtustrankaFormatedWithAdressOIB_1"> SINGULARIS GRUPA d.o.o., OIB 66154652975, VI Cvjetno naselje 1, 10430 Samobor zastupanog po punomoćniku Filip Zelić</derivirana_varijabla>
  </DomainObject.Predmet.ProtustrankaFormatedWithAdressOIB>
  <DomainObject.Predmet.ProtustrankaWithAdress>
    <izvorni_sadrzaj>SINGULARIS GRUPA d.o.o. VI Cvjetno naselje 1, 10430 Samobor</izvorni_sadrzaj>
    <derivirana_varijabla naziv="DomainObject.Predmet.ProtustrankaWithAdress_1">SINGULARIS GRUPA d.o.o. VI Cvjetno naselje 1, 10430 Samobor</derivirana_varijabla>
  </DomainObject.Predmet.ProtustrankaWithAdress>
  <DomainObject.Predmet.ProtustrankaWithAdressOIB>
    <izvorni_sadrzaj>SINGULARIS GRUPA d.o.o., OIB 66154652975, VI Cvjetno naselje 1, 10430 Samobor</izvorni_sadrzaj>
    <derivirana_varijabla naziv="DomainObject.Predmet.ProtustrankaWithAdressOIB_1">SINGULARIS GRUPA d.o.o., OIB 66154652975, VI Cvjetno naselje 1, 10430 Samobor</derivirana_varijabla>
  </DomainObject.Predmet.ProtustrankaWithAdressOIB>
  <DomainObject.Predmet.ProtustrankaNazivFormated>
    <izvorni_sadrzaj>SINGULARIS GRUPA d.o.o.</izvorni_sadrzaj>
    <derivirana_varijabla naziv="DomainObject.Predmet.ProtustrankaNazivFormated_1">SINGULARIS GRUPA d.o.o.</derivirana_varijabla>
  </DomainObject.Predmet.ProtustrankaNazivFormated>
  <DomainObject.Predmet.ProtustrankaNazivFormatedOIB>
    <izvorni_sadrzaj>SINGULARIS GRUPA d.o.o., OIB 66154652975</izvorni_sadrzaj>
    <derivirana_varijabla naziv="DomainObject.Predmet.ProtustrankaNazivFormatedOIB_1">SINGULARIS GRUPA d.o.o., OIB 66154652975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SINGULARIS GRUPA d.o.o. zastupanog po punomoćniku Filip Zelić</item>
    </izvorni_sadrzaj>
    <derivirana_varijabla naziv="DomainObject.Predmet.ProtuStrankaListFormated_1">
      <item>SINGULARIS GRUPA d.o.o. zastupanog po punomoćniku Filip Zelić</item>
    </derivirana_varijabla>
  </DomainObject.Predmet.ProtuStrankaListFormated>
  <DomainObject.Predmet.ProtuStrankaListFormatedOIB>
    <izvorni_sadrzaj>
      <item>SINGULARIS GRUPA d.o.o., OIB 66154652975 zastupanog po punomoćniku Filip Zelić</item>
    </izvorni_sadrzaj>
    <derivirana_varijabla naziv="DomainObject.Predmet.ProtuStrankaListFormatedOIB_1">
      <item>SINGULARIS GRUPA d.o.o., OIB 66154652975 zastupanog po punomoćniku Filip Zelić</item>
    </derivirana_varijabla>
  </DomainObject.Predmet.ProtuStrankaListFormatedOIB>
  <DomainObject.Predmet.ProtuStrankaListFormatedWithAdress>
    <izvorni_sadrzaj>
      <item>SINGULARIS GRUPA d.o.o., VI Cvjetno naselje 1, 10430 Samobor zastupanog po punomoćniku Filip Zelić</item>
    </izvorni_sadrzaj>
    <derivirana_varijabla naziv="DomainObject.Predmet.ProtuStrankaListFormatedWithAdress_1">
      <item>SINGULARIS GRUPA d.o.o., VI Cvjetno naselje 1, 10430 Samobor zastupanog po punomoćniku Filip Zelić</item>
    </derivirana_varijabla>
  </DomainObject.Predmet.ProtuStrankaListFormatedWithAdress>
  <DomainObject.Predmet.ProtuStrankaListFormatedWithAdressOIB>
    <izvorni_sadrzaj>
      <item>SINGULARIS GRUPA d.o.o., OIB 66154652975, VI Cvjetno naselje 1, 10430 Samobor zastupanog po punomoćniku Filip Zelić</item>
    </izvorni_sadrzaj>
    <derivirana_varijabla naziv="DomainObject.Predmet.ProtuStrankaListFormatedWithAdressOIB_1">
      <item>SINGULARIS GRUPA d.o.o., OIB 66154652975, VI Cvjetno naselje 1, 10430 Samobor zastupanog po punomoćniku Filip Zelić</item>
    </derivirana_varijabla>
  </DomainObject.Predmet.ProtuStrankaListFormatedWithAdressOIB>
  <DomainObject.Predmet.ProtuStrankaListNazivFormated>
    <izvorni_sadrzaj>
      <item>SINGULARIS GRUPA d.o.o.</item>
    </izvorni_sadrzaj>
    <derivirana_varijabla naziv="DomainObject.Predmet.ProtuStrankaListNazivFormated_1">
      <item>SINGULARIS GRUPA d.o.o.</item>
    </derivirana_varijabla>
  </DomainObject.Predmet.ProtuStrankaListNazivFormated>
  <DomainObject.Predmet.ProtuStrankaListNazivFormatedOIB>
    <izvorni_sadrzaj>
      <item>SINGULARIS GRUPA d.o.o., OIB 66154652975</item>
    </izvorni_sadrzaj>
    <derivirana_varijabla naziv="DomainObject.Predmet.ProtuStrankaListNazivFormatedOIB_1">
      <item>SINGULARIS GRUPA d.o.o., OIB 66154652975</item>
    </derivirana_varijabla>
  </DomainObject.Predmet.ProtuStrankaListNazivFormatedOIB>
  <DomainObject.Predmet.OstaliListFormated>
    <izvorni_sadrzaj>
      <item>Filip Zelić punomoćnik sudionika u postupku SINGULARIS GRUPA d.o.o.</item>
    </izvorni_sadrzaj>
    <derivirana_varijabla naziv="DomainObject.Predmet.OstaliListFormated_1">
      <item>Filip Zelić punomoćnik sudionika u postupku SINGULARIS GRUPA d.o.o.</item>
    </derivirana_varijabla>
  </DomainObject.Predmet.OstaliListFormated>
  <DomainObject.Predmet.OstaliListFormatedOIB>
    <izvorni_sadrzaj>
      <item>Filip Zelić, OIB 40040620746 punomoćnik sudionika u postupku SINGULARIS GRUPA d.o.o.</item>
    </izvorni_sadrzaj>
    <derivirana_varijabla naziv="DomainObject.Predmet.OstaliListFormatedOIB_1">
      <item>Filip Zelić, OIB 40040620746 punomoćnik sudionika u postupku SINGULARIS GRUPA d.o.o.</item>
    </derivirana_varijabla>
  </DomainObject.Predmet.OstaliListFormatedOIB>
  <DomainObject.Predmet.OstaliListFormatedWithAdress>
    <izvorni_sadrzaj>
      <item>Filip Zelić, 6. Cvjetno Naselje 1, 10430 Samobor punomoćnik sudionika u postupku SINGULARIS GRUPA d.o.o.</item>
    </izvorni_sadrzaj>
    <derivirana_varijabla naziv="DomainObject.Predmet.OstaliListFormatedWithAdress_1">
      <item>Filip Zelić, 6. Cvjetno Naselje 1, 10430 Samobor punomoćnik sudionika u postupku SINGULARIS GRUPA d.o.o.</item>
    </derivirana_varijabla>
  </DomainObject.Predmet.OstaliListFormatedWithAdress>
  <DomainObject.Predmet.OstaliListFormatedWithAdressOIB>
    <izvorni_sadrzaj>
      <item>Filip Zelić, OIB 40040620746, 6. Cvjetno Naselje 1, 10430 Samobor punomoćnik sudionika u postupku SINGULARIS GRUPA d.o.o.</item>
    </izvorni_sadrzaj>
    <derivirana_varijabla naziv="DomainObject.Predmet.OstaliListFormatedWithAdressOIB_1">
      <item>Filip Zelić, OIB 40040620746, 6. Cvjetno Naselje 1, 10430 Samobor punomoćnik sudionika u postupku SINGULARIS GRUPA d.o.o.</item>
    </derivirana_varijabla>
  </DomainObject.Predmet.OstaliListFormatedWithAdressOIB>
  <DomainObject.Predmet.OstaliListNazivFormated>
    <izvorni_sadrzaj>
      <item>Filip Zelić</item>
    </izvorni_sadrzaj>
    <derivirana_varijabla naziv="DomainObject.Predmet.OstaliListNazivFormated_1">
      <item>Filip Zelić</item>
    </derivirana_varijabla>
  </DomainObject.Predmet.OstaliListNazivFormated>
  <DomainObject.Predmet.OstaliListNazivFormatedOIB>
    <izvorni_sadrzaj>
      <item>Filip Zelić, OIB 40040620746</item>
    </izvorni_sadrzaj>
    <derivirana_varijabla naziv="DomainObject.Predmet.OstaliListNazivFormatedOIB_1">
      <item>Filip Zelić, OIB 40040620746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SINGULARIS GRUPA d.o.o.</izvorni_sadrzaj>
    <derivirana_varijabla naziv="DomainObject.Predmet.ProtustrankaIDrugi_1">SINGULARIS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SINGULARIS GRUPA d.o.o., OIB 66154652975, VI Cvjetno naselje 1, 10430 Samobor</izvorni_sadrzaj>
    <derivirana_varijabla naziv="DomainObject.Predmet.ProtustrankaIDrugiAdressOIB_1">SINGULARIS GRUPA d.o.o., OIB 66154652975, VI Cvjetno naselje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SINGULARIS GRUPA d.o.o.</item>
      <item>Filip Zelić</item>
    </izvorni_sadrzaj>
    <derivirana_varijabla naziv="DomainObject.Predmet.SudioniciListNaziv_1">
      <item>FINA Regionalni centar Zagreb</item>
      <item>SINGULARIS GRUPA d.o.o.</item>
      <item>Filip Zelić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SINGULARIS GRUPA d.o.o., OIB 66154652975, VI Cvjetno naselje 1,10430 Samobor</item>
      <item>Filip Zelić, OIB 40040620746, 6. Cvjetno Naselje 1,10430 Samobor</item>
    </izvorni_sadrzaj>
    <derivirana_varijabla naziv="DomainObject.Predmet.SudioniciListAdressOIB_1">
      <item>FINA Regionalni centar Zagreb, OIB 85821130368, Trg svibanjskih žrtava 1995. 1,10000 Zagreb</item>
      <item>SINGULARIS GRUPA d.o.o., OIB 66154652975, VI Cvjetno naselje 1,10430 Samobor</item>
      <item>Filip Zelić, OIB 40040620746, 6. Cvjetno Naselje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66154652975</item>
      <item>, OIB 40040620746</item>
    </izvorni_sadrzaj>
    <derivirana_varijabla naziv="DomainObject.Predmet.SudioniciListNazivOIB_1">
      <item>, OIB 85821130368</item>
      <item>, OIB 66154652975</item>
      <item>, OIB 40040620746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1348</properties:Characters>
  <properties:Lines>44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2016-02-08T08:35:00Z</dcterms:created>
  <dc:creator>ilukac</dc:creator>
  <cp:lastModifiedBy>Zlatka Plivelić</cp:lastModifiedBy>
  <cp:lastPrinted>2015-12-23T10:25:00Z</cp:lastPrinted>
  <dcterms:modified xmlns:xsi="http://www.w3.org/2001/XMLSchema-instance" xsi:type="dcterms:W3CDTF">2016-02-08T09:11:00Z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