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a2f5" w14:paraId="b26a2f5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F77E1F" w:rsidP="00900B99" w:rsidR="00900B99">
      <w:pPr>
        <w:jc w:val="right"/>
      </w:pPr>
      <w:r>
        <w:t>1 St-</w:t>
      </w:r>
      <w:r w:rsidR="00223370">
        <w:t>137</w:t>
      </w:r>
      <w:r w:rsidR="001404B4">
        <w:t>/2019-</w:t>
      </w:r>
      <w:r>
        <w:t>10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446C07" w:rsidP="00F77E1F" w:rsidR="00C765FC">
      <w:pPr>
        <w:ind w:firstLine="708"/>
        <w:jc w:val="both"/>
      </w:pPr>
      <w:r w:rsidRPr="00C10C53">
        <w:t xml:space="preserve">Trgovački sud u Pazinu, po sucu Damiru Rabaru, </w:t>
      </w:r>
      <w:r>
        <w:t xml:space="preserve">po prijedlogu predlagatelja FINE, OIB: 85821130368, RC Rijeka, Podružnica Pula, Giardini 5, radi otvaranja stečajnog postupka nad dužnikom </w:t>
      </w:r>
      <w:r w:rsidR="00223370">
        <w:t>MOTOR EFFICIENS d.o.o. Novigrad, Paolija 19</w:t>
      </w:r>
      <w:r w:rsidR="00F77E1F">
        <w:t xml:space="preserve">, OIB: </w:t>
      </w:r>
      <w:r w:rsidR="00223370" w:rsidRPr="00223370">
        <w:t>14585688386</w:t>
      </w:r>
      <w:r>
        <w:t xml:space="preserve">, </w:t>
      </w:r>
      <w:r w:rsidR="00EC3A35">
        <w:t>3</w:t>
      </w:r>
      <w:r w:rsidR="00F77E1F">
        <w:t xml:space="preserve">. </w:t>
      </w:r>
      <w:r w:rsidR="00223370">
        <w:t>svib</w:t>
      </w:r>
      <w:r w:rsidR="00F77E1F">
        <w:t>nja</w:t>
      </w:r>
      <w:r w:rsidR="00900B99">
        <w:t xml:space="preserve"> 2019</w:t>
      </w:r>
      <w:r w:rsidR="009C60F6">
        <w:t>.</w:t>
      </w:r>
      <w:r>
        <w:t>,</w:t>
      </w:r>
      <w:r w:rsidR="00C765FC"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223370">
        <w:t xml:space="preserve">MOTOR EFFICIENS d.o.o. Novigrad, Paolija 19, OIB: </w:t>
      </w:r>
      <w:r w:rsidR="00223370" w:rsidRPr="00223370">
        <w:t>14585688386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223370">
        <w:t>137</w:t>
      </w:r>
      <w:r w:rsidR="009160CF">
        <w:t>-1</w:t>
      </w:r>
      <w:r w:rsidR="001404B4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F77E1F" w:rsidP="00C765FC" w:rsidR="00F77E1F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EC3A35">
        <w:t>3</w:t>
      </w:r>
      <w:r w:rsidR="00F77E1F">
        <w:t xml:space="preserve">. </w:t>
      </w:r>
      <w:r w:rsidR="00223370">
        <w:t>svibnja</w:t>
      </w:r>
      <w:r w:rsidR="00900B99">
        <w:t xml:space="preserve"> 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427759">
        <w:t xml:space="preserve"> </w:t>
      </w:r>
      <w:r w:rsidR="001404B4">
        <w:t xml:space="preserve"> </w:t>
      </w:r>
      <w:r w:rsidR="00F77E1F">
        <w:t xml:space="preserve"> </w:t>
      </w:r>
      <w:r w:rsidR="00D10CDB" w:rsidRPr="00C10C53">
        <w:t>Damir Rabar</w:t>
      </w:r>
      <w:r w:rsidR="00892D4B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F77E1F" w:rsidR="00B10C40" w:rsidRPr="00C10C5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223370" w:rsidR="001404B4">
    <w:pPr>
      <w:ind w:firstLine="708" w:left="3540"/>
      <w:jc w:val="center"/>
    </w:pPr>
    <w:r>
      <w:t>2</w:t>
    </w:r>
    <w:r w:rsidR="00900B99">
      <w:tab/>
    </w:r>
    <w:r w:rsidR="00900B99">
      <w:tab/>
    </w:r>
    <w:r w:rsidR="001404B4">
      <w:tab/>
    </w:r>
    <w:r w:rsidR="00210CF5">
      <w:tab/>
    </w:r>
    <w:r w:rsidR="00F77E1F">
      <w:t>1 St-</w:t>
    </w:r>
    <w:r w:rsidR="00223370">
      <w:t>137</w:t>
    </w:r>
    <w:r w:rsidR="001404B4">
      <w:t>/2019-</w:t>
    </w:r>
    <w:r w:rsidR="00F77E1F">
      <w:t>10</w:t>
    </w:r>
  </w:p>
  <w:p w:rsidRDefault="00900B99" w:rsidP="00900B99" w:rsidR="00900B99">
    <w:pPr>
      <w:ind w:firstLine="708" w:left="3540"/>
      <w:jc w:val="center"/>
    </w:pPr>
  </w:p>
  <w:p w:rsidRDefault="00EC3A35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765FC"/>
    <w:rsid w:val="0001398E"/>
    <w:rsid w:val="00023E65"/>
    <w:rsid w:val="00033BD3"/>
    <w:rsid w:val="00037153"/>
    <w:rsid w:val="000451A3"/>
    <w:rsid w:val="00090425"/>
    <w:rsid w:val="000C6F08"/>
    <w:rsid w:val="000E32B9"/>
    <w:rsid w:val="00110482"/>
    <w:rsid w:val="001404B4"/>
    <w:rsid w:val="001A38BC"/>
    <w:rsid w:val="001A7869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3370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27759"/>
    <w:rsid w:val="0043673E"/>
    <w:rsid w:val="00446C07"/>
    <w:rsid w:val="0046418C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0792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60B99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C3050"/>
    <w:rsid w:val="007F482F"/>
    <w:rsid w:val="007F7E82"/>
    <w:rsid w:val="00810DCB"/>
    <w:rsid w:val="00814708"/>
    <w:rsid w:val="00892D4B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B976D4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28E5"/>
    <w:rsid w:val="00E56F14"/>
    <w:rsid w:val="00E926A8"/>
    <w:rsid w:val="00EC3A35"/>
    <w:rsid w:val="00EF5DB8"/>
    <w:rsid w:val="00F17F14"/>
    <w:rsid w:val="00F230D0"/>
    <w:rsid w:val="00F47CA6"/>
    <w:rsid w:val="00F47CE2"/>
    <w:rsid w:val="00F519D9"/>
    <w:rsid w:val="00F51D19"/>
    <w:rsid w:val="00F77E1F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4FBB2F9"/>
  <w15:docId w15:val="{5DBE2FC1-80D4-4B48-9DDB-0FFDBC488F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St-137/2019-10</izvorni_sadrzaj>
    <derivirana_varijabla naziv="DomainObject.Oznaka_1">St-137/2019-10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St-137/2019</izvorni_sadrzaj>
    <derivirana_varijabla naziv="DomainObject.Predmet.OznakaBroj_1">St-137/2019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EFFICIENS d.o.o. NOVIGRAD</izvorni_sadrzaj>
    <derivirana_varijabla naziv="DomainObject.Predmet.ProtustrankaFormated_1">  MOTOR EFFICIENS d.o.o. NOVIGRAD</derivirana_varijabla>
  </DomainObject.Predmet.ProtustrankaFormated>
  <DomainObject.Predmet.ProtustrankaFormatedOIB>
    <izvorni_sadrzaj>  MOTOR EFFICIENS d.o.o. NOVIGRAD, OIB 14585688386</izvorni_sadrzaj>
    <derivirana_varijabla naziv="DomainObject.Predmet.ProtustrankaFormatedOIB_1">  MOTOR EFFICIENS d.o.o. NOVIGRAD, OIB 14585688386</derivirana_varijabla>
  </DomainObject.Predmet.ProtustrankaFormatedOIB>
  <DomainObject.Predmet.ProtustrankaFormatedWithAdress>
    <izvorni_sadrzaj> MOTOR EFFICIENS d.o.o. NOVIGRAD, Paolija 19, 52466 Novigrad</izvorni_sadrzaj>
    <derivirana_varijabla naziv="DomainObject.Predmet.ProtustrankaFormatedWithAdress_1"> MOTOR EFFICIENS d.o.o. NOVIGRAD, Paolija 19, 52466 Novigrad</derivirana_varijabla>
  </DomainObject.Predmet.ProtustrankaFormatedWithAdress>
  <DomainObject.Predmet.ProtustrankaFormatedWithAdressOIB>
    <izvorni_sadrzaj> MOTOR EFFICIENS d.o.o. NOVIGRAD, OIB 14585688386, Paolija 19, 52466 Novigrad</izvorni_sadrzaj>
    <derivirana_varijabla naziv="DomainObject.Predmet.ProtustrankaFormatedWithAdressOIB_1"> MOTOR EFFICIENS d.o.o. NOVIGRAD, OIB 14585688386, Paolija 19, 52466 Novigrad</derivirana_varijabla>
  </DomainObject.Predmet.ProtustrankaFormatedWithAdressOIB>
  <DomainObject.Predmet.ProtustrankaWithAdress>
    <izvorni_sadrzaj>MOTOR EFFICIENS d.o.o. NOVIGRAD Paolija 19, 52466 Novigrad</izvorni_sadrzaj>
    <derivirana_varijabla naziv="DomainObject.Predmet.ProtustrankaWithAdress_1">MOTOR EFFICIENS d.o.o. NOVIGRAD Paolija 19, 52466 Novigrad</derivirana_varijabla>
  </DomainObject.Predmet.ProtustrankaWithAdress>
  <DomainObject.Predmet.ProtustrankaWithAdressOIB>
    <izvorni_sadrzaj>MOTOR EFFICIENS d.o.o. NOVIGRAD, OIB 14585688386, Paolija 19, 52466 Novigrad</izvorni_sadrzaj>
    <derivirana_varijabla naziv="DomainObject.Predmet.ProtustrankaWithAdressOIB_1">MOTOR EFFICIENS d.o.o. NOVIGRAD, OIB 14585688386, Paolija 19, 52466 Novigrad</derivirana_varijabla>
  </DomainObject.Predmet.ProtustrankaWithAdressOIB>
  <DomainObject.Predmet.ProtustrankaNazivFormated>
    <izvorni_sadrzaj>MOTOR EFFICIENS d.o.o. NOVIGRAD</izvorni_sadrzaj>
    <derivirana_varijabla naziv="DomainObject.Predmet.ProtustrankaNazivFormated_1">MOTOR EFFICIENS d.o.o. NOVIGRAD</derivirana_varijabla>
  </DomainObject.Predmet.ProtustrankaNazivFormated>
  <DomainObject.Predmet.ProtustrankaNazivFormatedOIB>
    <izvorni_sadrzaj>MOTOR EFFICIENS d.o.o. NOVIGRAD, OIB 14585688386</izvorni_sadrzaj>
    <derivirana_varijabla naziv="DomainObject.Predmet.ProtustrankaNazivFormatedOIB_1">MOTOR EFFICIENS d.o.o. NOVIGRAD, OIB 14585688386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599730.69</izvorni_sadrzaj>
    <derivirana_varijabla naziv="DomainObject.Predmet.TrenutnaVrijednost_1">599730.69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MOTOR EFFICIENS d.o.o. NOVIGRAD</item>
    </izvorni_sadrzaj>
    <derivirana_varijabla naziv="DomainObject.Predmet.ProtuStrankaListFormated_1">
      <item>MOTOR EFFICIENS d.o.o. NOVIGRAD</item>
    </derivirana_varijabla>
  </DomainObject.Predmet.ProtuStrankaListFormated>
  <DomainObject.Predmet.ProtuStrankaListFormatedOIB>
    <izvorni_sadrzaj>
      <item>MOTOR EFFICIENS d.o.o. NOVIGRAD, OIB 14585688386</item>
    </izvorni_sadrzaj>
    <derivirana_varijabla naziv="DomainObject.Predmet.ProtuStrankaListFormatedOIB_1">
      <item>MOTOR EFFICIENS d.o.o. NOVIGRAD, OIB 14585688386</item>
    </derivirana_varijabla>
  </DomainObject.Predmet.ProtuStrankaListFormatedOIB>
  <DomainObject.Predmet.ProtuStrankaListFormatedWithAdress>
    <izvorni_sadrzaj>
      <item>MOTOR EFFICIENS d.o.o. NOVIGRAD, Paolija 19, 52466 Novigrad</item>
    </izvorni_sadrzaj>
    <derivirana_varijabla naziv="DomainObject.Predmet.ProtuStrankaListFormatedWithAdress_1">
      <item>MOTOR EFFICIENS d.o.o. NOVIGRAD, Paolija 19, 52466 Novigrad</item>
    </derivirana_varijabla>
  </DomainObject.Predmet.ProtuStrankaListFormatedWithAdress>
  <DomainObject.Predmet.ProtuStrankaListFormatedWithAdressOIB>
    <izvorni_sadrzaj>
      <item>MOTOR EFFICIENS d.o.o. NOVIGRAD, OIB 14585688386, Paolija 19, 52466 Novigrad</item>
    </izvorni_sadrzaj>
    <derivirana_varijabla naziv="DomainObject.Predmet.ProtuStrankaListFormatedWithAdressOIB_1">
      <item>MOTOR EFFICIENS d.o.o. NOVIGRAD, OIB 14585688386, Paolija 19, 52466 Novigrad</item>
    </derivirana_varijabla>
  </DomainObject.Predmet.ProtuStrankaListFormatedWithAdressOIB>
  <DomainObject.Predmet.ProtuStrankaListNazivFormated>
    <izvorni_sadrzaj>
      <item>MOTOR EFFICIENS d.o.o. NOVIGRAD</item>
    </izvorni_sadrzaj>
    <derivirana_varijabla naziv="DomainObject.Predmet.ProtuStrankaListNazivFormated_1">
      <item>MOTOR EFFICIENS d.o.o. NOVIGRAD</item>
    </derivirana_varijabla>
  </DomainObject.Predmet.ProtuStrankaListNazivFormated>
  <DomainObject.Predmet.ProtuStrankaListNazivFormatedOIB>
    <izvorni_sadrzaj>
      <item>MOTOR EFFICIENS d.o.o. NOVIGRAD, OIB 14585688386</item>
    </izvorni_sadrzaj>
    <derivirana_varijabla naziv="DomainObject.Predmet.ProtuStrankaListNazivFormatedOIB_1">
      <item>MOTOR EFFICIENS d.o.o. NOVIGRAD, OIB 14585688386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St-137/2019-10</izvorni_sadrzaj>
    <derivirana_varijabla naziv="DomainObject.PoslovniBrojDokumenta_1">St-137/2019-10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MOTOR EFFICIENS d.o.o. NOVIGRAD</izvorni_sadrzaj>
    <derivirana_varijabla naziv="DomainObject.Predmet.ProtustrankaIDrugi_1">MOTOR EFFICIENS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MOTOR EFFICIENS d.o.o. NOVIGRAD, OIB 14585688386, Paolija 19, 52466 Novigrad</izvorni_sadrzaj>
    <derivirana_varijabla naziv="DomainObject.Predmet.ProtustrankaIDrugiAdressOIB_1">MOTOR EFFICIENS d.o.o. NOVIGRAD, OIB 14585688386, Paolija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MOTOR EFFICIENS d.o.o. NOVIGRAD</item>
    </izvorni_sadrzaj>
    <derivirana_varijabla naziv="DomainObject.Predmet.SudioniciListNaziv_1">
      <item>FINANCIJSKA AGENCIJA, RC RIJEKA, PODRUŽNICA PULA, PULA</item>
      <item>MOTOR EFFICIENS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MOTOR EFFICIENS d.o.o. NOVIGRAD, OIB 14585688386, Paolija 19,52466 Novigrad</item>
    </izvorni_sadrzaj>
    <derivirana_varijabla naziv="DomainObject.Predmet.SudioniciListAdressOIB_1">
      <item>FINANCIJSKA AGENCIJA, RC RIJEKA, PODRUŽNICA PULA, PULA, OIB 85821130368, Ulica grada Vukovara 70,10000 Zagreb</item>
      <item>MOTOR EFFICIENS d.o.o. NOVIGRAD, OIB 14585688386, Paolija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14585688386</item>
    </izvorni_sadrzaj>
    <derivirana_varijabla naziv="DomainObject.Predmet.SudioniciListNazivOIB_1">
      <item>, OIB 85821130368</item>
      <item>, OIB 14585688386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St-137/2019-3</izvorni_sadrzaj>
    <derivirana_varijabla naziv="DomainObject.PredzadnjaOdlukaIzPredmeta.Oznaka_1">St-137/2019-3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2153</properties:Characters>
  <properties:Lines>70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2019-05-03T06:07:00Z</dcterms:created>
  <dc:creator>Jasmina Matika</dc:creator>
  <cp:lastModifiedBy>Lorena Paris Aničić</cp:lastModifiedBy>
  <cp:lastPrinted>2019-05-03T06:09:00Z</cp:lastPrinted>
  <dcterms:modified xmlns:xsi="http://www.w3.org/2001/XMLSchema-instance" xsi:type="dcterms:W3CDTF">2019-05-03T06:11:00Z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St-137/2019-10 / Odluka - Rješenje (St-137-19_-_Rješenje_-_Poziv_vjerovnicima_na_uplatu_predujma.docx)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