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726f" w14:paraId="f09726f" w:rsidRDefault="00B946F7" w:rsidP="00B542FA" w:rsidR="00B946F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46F7" w:rsidP="00B542FA" w:rsidR="00B946F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15C18" w:rsidP="00D15C18" w:rsidR="00D15C18" w:rsidRPr="00D15C18">
      <w:pPr>
        <w:jc w:val="both"/>
        <w:rPr>
          <w:sz w:val="24"/>
          <w:szCs w:val="24"/>
        </w:rPr>
      </w:pPr>
      <w:r w:rsidRPr="00D15C18">
        <w:rPr>
          <w:sz w:val="24"/>
          <w:szCs w:val="24"/>
        </w:rPr>
        <w:t>Republika Hrvatska</w:t>
      </w:r>
    </w:p>
    <w:p w:rsidRDefault="00D15C18" w:rsidP="00D15C18" w:rsidR="00D15C18" w:rsidRPr="00D15C18">
      <w:pPr>
        <w:jc w:val="both"/>
        <w:rPr>
          <w:sz w:val="24"/>
          <w:szCs w:val="24"/>
        </w:rPr>
      </w:pPr>
      <w:r w:rsidRPr="00D15C18">
        <w:rPr>
          <w:sz w:val="24"/>
          <w:szCs w:val="24"/>
        </w:rPr>
        <w:t>Trgovački sud u Zagrebu</w:t>
      </w:r>
    </w:p>
    <w:p w:rsidRDefault="00D15C18" w:rsidP="00D15C18" w:rsidR="00D15C18" w:rsidRPr="00D15C18">
      <w:pPr>
        <w:jc w:val="both"/>
        <w:rPr>
          <w:sz w:val="24"/>
          <w:szCs w:val="24"/>
        </w:rPr>
      </w:pPr>
      <w:r w:rsidRPr="00D15C18">
        <w:rPr>
          <w:sz w:val="24"/>
          <w:szCs w:val="24"/>
        </w:rPr>
        <w:t xml:space="preserve">Zagreb, </w:t>
      </w:r>
      <w:proofErr w:type="spellStart"/>
      <w:r w:rsidRPr="00D15C18">
        <w:rPr>
          <w:sz w:val="24"/>
          <w:szCs w:val="24"/>
        </w:rPr>
        <w:t>Amruševa</w:t>
      </w:r>
      <w:proofErr w:type="spellEnd"/>
      <w:r w:rsidRPr="00D15C18">
        <w:rPr>
          <w:sz w:val="24"/>
          <w:szCs w:val="24"/>
        </w:rPr>
        <w:t xml:space="preserve"> 2/II                                                </w:t>
      </w:r>
      <w:r>
        <w:rPr>
          <w:sz w:val="24"/>
          <w:szCs w:val="24"/>
        </w:rPr>
        <w:t xml:space="preserve">                          </w:t>
      </w:r>
      <w:r w:rsidR="00183896">
        <w:rPr>
          <w:sz w:val="24"/>
          <w:szCs w:val="24"/>
        </w:rPr>
        <w:t>67. St-102/14</w:t>
      </w:r>
      <w:r w:rsidR="00B946F7">
        <w:rPr>
          <w:sz w:val="24"/>
          <w:szCs w:val="24"/>
        </w:rPr>
        <w:t>-73</w:t>
      </w:r>
      <w:r w:rsidRPr="00D15C18">
        <w:rPr>
          <w:sz w:val="24"/>
          <w:szCs w:val="24"/>
        </w:rPr>
        <w:t xml:space="preserve">                                                              </w:t>
      </w:r>
    </w:p>
    <w:p w:rsidRDefault="00D15C18" w:rsidP="00D15C18" w:rsidR="00D15C18" w:rsidRPr="00D15C18">
      <w:pPr>
        <w:ind w:firstLine="708"/>
        <w:jc w:val="both"/>
        <w:rPr>
          <w:sz w:val="24"/>
          <w:szCs w:val="24"/>
        </w:rPr>
      </w:pPr>
    </w:p>
    <w:p w:rsidRDefault="00257F1D" w:rsidP="00D15C18" w:rsidR="00257F1D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ab/>
        <w:t xml:space="preserve">R E P U B L I K A   H R V A T S K A </w:t>
      </w:r>
    </w:p>
    <w:p w:rsidRDefault="00D15C18" w:rsidP="00D15C18" w:rsidR="00D15C18" w:rsidRPr="00D15C18">
      <w:pPr>
        <w:ind w:firstLine="708"/>
        <w:jc w:val="center"/>
        <w:rPr>
          <w:sz w:val="24"/>
          <w:szCs w:val="24"/>
        </w:rPr>
      </w:pPr>
      <w:r w:rsidRPr="00D15C18">
        <w:rPr>
          <w:sz w:val="24"/>
          <w:szCs w:val="24"/>
        </w:rPr>
        <w:t>R J E Š E NJ E</w:t>
      </w:r>
    </w:p>
    <w:p w:rsidRDefault="00D15C18" w:rsidP="00D15C18" w:rsidR="00D15C18" w:rsidRPr="00D15C18">
      <w:pPr>
        <w:ind w:firstLine="708"/>
        <w:jc w:val="both"/>
        <w:rPr>
          <w:sz w:val="24"/>
          <w:szCs w:val="24"/>
        </w:rPr>
      </w:pPr>
    </w:p>
    <w:p w:rsidRDefault="00D15C18" w:rsidP="00D15C18" w:rsidR="00221B3D">
      <w:pPr>
        <w:ind w:firstLine="708"/>
        <w:jc w:val="both"/>
        <w:rPr>
          <w:sz w:val="24"/>
          <w:szCs w:val="24"/>
        </w:rPr>
      </w:pPr>
      <w:r w:rsidRPr="00D15C18">
        <w:rPr>
          <w:sz w:val="24"/>
          <w:szCs w:val="24"/>
        </w:rPr>
        <w:t>Trgovački sud u Zagrebu</w:t>
      </w:r>
      <w:r w:rsidR="00257F1D">
        <w:rPr>
          <w:sz w:val="24"/>
          <w:szCs w:val="24"/>
        </w:rPr>
        <w:t>,</w:t>
      </w:r>
      <w:r w:rsidRPr="00D15C18">
        <w:rPr>
          <w:sz w:val="24"/>
          <w:szCs w:val="24"/>
        </w:rPr>
        <w:t xml:space="preserve"> po sucu Gordanu </w:t>
      </w:r>
      <w:proofErr w:type="spellStart"/>
      <w:r w:rsidRPr="00D15C18">
        <w:rPr>
          <w:sz w:val="24"/>
          <w:szCs w:val="24"/>
        </w:rPr>
        <w:t>Zubaku</w:t>
      </w:r>
      <w:proofErr w:type="spellEnd"/>
      <w:r w:rsidRPr="00D15C18">
        <w:rPr>
          <w:sz w:val="24"/>
          <w:szCs w:val="24"/>
        </w:rPr>
        <w:t xml:space="preserve">, u stečajnom  postupku nad dužnikom </w:t>
      </w:r>
      <w:r w:rsidR="00183896" w:rsidRPr="00183896">
        <w:rPr>
          <w:bCs/>
          <w:sz w:val="24"/>
          <w:szCs w:val="24"/>
          <w:lang w:val="pt-BR"/>
        </w:rPr>
        <w:t>BONA RES d.o.o. u stečaju, Zagreb, Vukomerečka cesta 31, OIB: 56455127633</w:t>
      </w:r>
      <w:r w:rsidRPr="00D15C18">
        <w:rPr>
          <w:sz w:val="24"/>
          <w:szCs w:val="24"/>
        </w:rPr>
        <w:t>,</w:t>
      </w:r>
      <w:r w:rsidR="002C7ED4" w:rsidRPr="00E05418">
        <w:rPr>
          <w:sz w:val="24"/>
          <w:szCs w:val="24"/>
        </w:rPr>
        <w:t xml:space="preserve"> </w:t>
      </w:r>
      <w:r w:rsidR="00257F1D">
        <w:rPr>
          <w:sz w:val="24"/>
          <w:szCs w:val="24"/>
        </w:rPr>
        <w:t>20. srpnja 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183896" w:rsidR="000A333B" w:rsidRPr="00183896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 </w:t>
      </w:r>
      <w:r w:rsidR="00183896" w:rsidRPr="00183896">
        <w:rPr>
          <w:bCs/>
          <w:sz w:val="24"/>
          <w:szCs w:val="24"/>
          <w:lang w:val="pt-BR"/>
        </w:rPr>
        <w:t>BONA RES d.o.o. u stečaju, Zagreb, Vukomerečka cesta 31</w:t>
      </w:r>
      <w:r w:rsidR="000A333B" w:rsidRPr="002C7ED4">
        <w:rPr>
          <w:sz w:val="24"/>
          <w:szCs w:val="24"/>
        </w:rPr>
        <w:t xml:space="preserve">, održati će se </w:t>
      </w:r>
      <w:r w:rsidR="00257F1D" w:rsidRPr="00BB5159">
        <w:rPr>
          <w:sz w:val="24"/>
          <w:szCs w:val="24"/>
        </w:rPr>
        <w:t>12. rujna 2017</w:t>
      </w:r>
      <w:r w:rsidR="00183896" w:rsidRPr="00BB5159">
        <w:rPr>
          <w:sz w:val="24"/>
          <w:szCs w:val="24"/>
        </w:rPr>
        <w:t xml:space="preserve">. u </w:t>
      </w:r>
      <w:r w:rsidR="00257F1D" w:rsidRPr="00BB5159">
        <w:rPr>
          <w:sz w:val="24"/>
          <w:szCs w:val="24"/>
        </w:rPr>
        <w:t>11.15</w:t>
      </w:r>
      <w:r w:rsidRPr="00BB5159">
        <w:rPr>
          <w:sz w:val="24"/>
          <w:szCs w:val="24"/>
        </w:rPr>
        <w:t xml:space="preserve"> sati</w:t>
      </w:r>
      <w:r w:rsidRPr="00183896">
        <w:rPr>
          <w:sz w:val="24"/>
          <w:szCs w:val="24"/>
        </w:rPr>
        <w:t xml:space="preserve"> u Trgovačkom sudu u Z</w:t>
      </w:r>
      <w:r w:rsidR="00490AD9" w:rsidRPr="00183896">
        <w:rPr>
          <w:sz w:val="24"/>
          <w:szCs w:val="24"/>
        </w:rPr>
        <w:t xml:space="preserve">agrebu, Petrinjska 8, soba </w:t>
      </w:r>
      <w:r w:rsidR="00257F1D">
        <w:rPr>
          <w:sz w:val="24"/>
          <w:szCs w:val="24"/>
        </w:rPr>
        <w:t>84</w:t>
      </w:r>
      <w:r w:rsidR="00142285" w:rsidRPr="00183896">
        <w:rPr>
          <w:sz w:val="24"/>
          <w:szCs w:val="24"/>
        </w:rPr>
        <w:t>/II (ulična zgrada).</w:t>
      </w:r>
    </w:p>
    <w:p w:rsidRDefault="007B2F69" w:rsidP="000A333B" w:rsidR="007B2F69" w:rsidRPr="002C7ED4">
      <w:pPr>
        <w:rPr>
          <w:sz w:val="24"/>
          <w:szCs w:val="24"/>
        </w:rPr>
      </w:pPr>
    </w:p>
    <w:p w:rsidRDefault="00257F1D" w:rsidP="00257F1D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 putem mrežne stranice e-oglasna ploča Trgovačkog suda u Zagrebu</w:t>
      </w:r>
      <w:r w:rsidR="007B2F69"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B07129" w:rsidR="00D65985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257F1D">
        <w:rPr>
          <w:sz w:val="24"/>
          <w:szCs w:val="24"/>
        </w:rPr>
        <w:t>20. srpnja 2017</w:t>
      </w:r>
      <w:r w:rsidR="007B2F69" w:rsidRPr="002C7ED4">
        <w:rPr>
          <w:sz w:val="24"/>
          <w:szCs w:val="24"/>
        </w:rPr>
        <w:t>.</w:t>
      </w:r>
    </w:p>
    <w:p w:rsidRDefault="007B2F69" w:rsidP="007B2F69" w:rsidR="007B2F69" w:rsidRPr="002C7ED4">
      <w:pPr>
        <w:ind w:firstLine="72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B946F7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B2F69" w:rsidRPr="002C7ED4">
        <w:rPr>
          <w:sz w:val="24"/>
          <w:szCs w:val="24"/>
        </w:rPr>
        <w:t xml:space="preserve">   Gordan Zubak</w:t>
      </w:r>
      <w:r>
        <w:rPr>
          <w:sz w:val="24"/>
          <w:szCs w:val="24"/>
        </w:rPr>
        <w:t>,v.r.</w:t>
      </w:r>
      <w:r w:rsidR="007B2F69" w:rsidRPr="002C7ED4">
        <w:rPr>
          <w:sz w:val="24"/>
          <w:szCs w:val="24"/>
        </w:rPr>
        <w:t xml:space="preserve"> 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B946F7" w:rsidP="00221B3D" w:rsidR="00B946F7">
      <w:pPr>
        <w:rPr>
          <w:sz w:val="24"/>
          <w:szCs w:val="24"/>
        </w:rPr>
      </w:pPr>
    </w:p>
    <w:p w:rsidRDefault="00B946F7" w:rsidP="00221B3D" w:rsidR="00B946F7">
      <w:pPr>
        <w:rPr>
          <w:sz w:val="24"/>
          <w:szCs w:val="24"/>
        </w:rPr>
      </w:pPr>
    </w:p>
    <w:p w:rsidRDefault="00B946F7" w:rsidP="00BA7734" w:rsidR="00B946F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  <w:r w:rsidRPr="00BA7734">
        <w:rPr>
          <w:sz w:val="24"/>
          <w:szCs w:val="24"/>
        </w:rPr>
        <w:t xml:space="preserve"> </w:t>
      </w:r>
    </w:p>
    <w:p w:rsidRDefault="00B946F7" w:rsidP="00BA7734" w:rsidR="00B946F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57F1D" w:rsidP="00B946F7" w:rsidR="00221B3D" w:rsidRPr="002C7ED4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221B3D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183896"/>
    <w:rsid w:val="002052AA"/>
    <w:rsid w:val="00221B3D"/>
    <w:rsid w:val="002304AB"/>
    <w:rsid w:val="00257F1D"/>
    <w:rsid w:val="002C7ED4"/>
    <w:rsid w:val="003C64BE"/>
    <w:rsid w:val="00490AD9"/>
    <w:rsid w:val="004D560D"/>
    <w:rsid w:val="00577C20"/>
    <w:rsid w:val="0059052E"/>
    <w:rsid w:val="007B2F69"/>
    <w:rsid w:val="007C516D"/>
    <w:rsid w:val="008915D5"/>
    <w:rsid w:val="008A286D"/>
    <w:rsid w:val="008F612B"/>
    <w:rsid w:val="00935ABA"/>
    <w:rsid w:val="00B07129"/>
    <w:rsid w:val="00B946F7"/>
    <w:rsid w:val="00BB5159"/>
    <w:rsid w:val="00C00CB9"/>
    <w:rsid w:val="00D15C18"/>
    <w:rsid w:val="00D43BB9"/>
    <w:rsid w:val="00D65985"/>
    <w:rsid w:val="00DE777C"/>
    <w:rsid w:val="00E05418"/>
    <w:rsid w:val="00E273BE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B94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4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6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B94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4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6F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</izvorni_sadrzaj>
    <derivirana_varijabla naziv="DomainObject.Primjedba_1">poziv za posebno ispitno roč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2014.</izvorni_sadrzaj>
    <derivirana_varijabla naziv="DomainObject.Predmet.DatumOsnivanja_1">13.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RES d.o.o.</izvorni_sadrzaj>
    <derivirana_varijabla naziv="DomainObject.Predmet.ProtustrankaFormated_1">  BONA RES d.o.o.</derivirana_varijabla>
  </DomainObject.Predmet.ProtustrankaFormated>
  <DomainObject.Predmet.ProtustrankaFormatedOIB>
    <izvorni_sadrzaj>  BONA RES d.o.o., OIB 56455127633</izvorni_sadrzaj>
    <derivirana_varijabla naziv="DomainObject.Predmet.ProtustrankaFormatedOIB_1">  BONA RES d.o.o., OIB 56455127633</derivirana_varijabla>
  </DomainObject.Predmet.ProtustrankaFormatedOIB>
  <DomainObject.Predmet.ProtustrankaFormatedWithAdress>
    <izvorni_sadrzaj> BONA RES d.o.o., Vukomerečka Cesta 49, 10000 Zagreb</izvorni_sadrzaj>
    <derivirana_varijabla naziv="DomainObject.Predmet.ProtustrankaFormatedWithAdress_1"> BONA RES d.o.o., Vukomerečka Cesta 49, 10000 Zagreb</derivirana_varijabla>
  </DomainObject.Predmet.ProtustrankaFormatedWithAdress>
  <DomainObject.Predmet.ProtustrankaFormatedWithAdressOIB>
    <izvorni_sadrzaj> BONA RES d.o.o., OIB 56455127633, Vukomerečka Cesta 49, 10000 Zagreb</izvorni_sadrzaj>
    <derivirana_varijabla naziv="DomainObject.Predmet.ProtustrankaFormatedWithAdressOIB_1"> BONA RES d.o.o., OIB 56455127633, Vukomerečka Cesta 49, 10000 Zagreb</derivirana_varijabla>
  </DomainObject.Predmet.ProtustrankaFormatedWithAdressOIB>
  <DomainObject.Predmet.ProtustrankaWithAdress>
    <izvorni_sadrzaj>BONA RES d.o.o. Vukomerečka Cesta 49, 10000 Zagreb</izvorni_sadrzaj>
    <derivirana_varijabla naziv="DomainObject.Predmet.ProtustrankaWithAdress_1">BONA RES d.o.o. Vukomerečka Cesta 49, 10000 Zagreb</derivirana_varijabla>
  </DomainObject.Predmet.ProtustrankaWithAdress>
  <DomainObject.Predmet.ProtustrankaWithAdressOIB>
    <izvorni_sadrzaj>BONA RES d.o.o., OIB 56455127633, Vukomerečka Cesta 49, 10000 Zagreb</izvorni_sadrzaj>
    <derivirana_varijabla naziv="DomainObject.Predmet.ProtustrankaWithAdressOIB_1">BONA RES d.o.o., OIB 56455127633, Vukomerečka Cesta 49, 10000 Zagreb</derivirana_varijabla>
  </DomainObject.Predmet.ProtustrankaWithAdressOIB>
  <DomainObject.Predmet.ProtustrankaNazivFormated>
    <izvorni_sadrzaj>BONA RES d.o.o.</izvorni_sadrzaj>
    <derivirana_varijabla naziv="DomainObject.Predmet.ProtustrankaNazivFormated_1">BONA RES d.o.o.</derivirana_varijabla>
  </DomainObject.Predmet.ProtustrankaNazivFormated>
  <DomainObject.Predmet.ProtustrankaNazivFormatedOIB>
    <izvorni_sadrzaj>BONA RES d.o.o., OIB 56455127633</izvorni_sadrzaj>
    <derivirana_varijabla naziv="DomainObject.Predmet.ProtustrankaNazivFormatedOIB_1">BONA RES d.o.o., OIB 56455127633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zastupanog po punomoćniku ŽURIĆ i PARTNERI, odvjetničko društvo d.o.o.; VODOOPSKRBA I ODVODNJA d.o.o.; OD RAVLIĆ I ŠURJAK</izvorni_sadrzaj>
    <derivirana_varijabla naziv="DomainObject.Predmet.StrankaFormated_1">  OTP banka d.d. zastupanog po punomoćniku ŽURIĆ i PARTNERI, odvjetničko društvo d.o.o.; VODOOPSKRBA I ODVODNJA d.o.o.; OD RAVLIĆ I ŠURJAK</derivirana_varijabla>
  </DomainObject.Predmet.StrankaFormated>
  <DomainObject.Predmet.StrankaFormatedOIB>
    <izvorni_sadrzaj>  OTP banka d.d., OIB 52508873833 zastupanog po punomoćniku ŽURIĆ i PARTNERI, odvjetničko društvo d.o.o.; VODOOPSKRBA I ODVODNJA d.o.o., OIB 83416546499; OD RAVLIĆ I ŠURJAK, OIB 94654904113</izvorni_sadrzaj>
    <derivirana_varijabla naziv="DomainObject.Predmet.StrankaFormatedOIB_1">  OTP banka d.d., OIB 52508873833 zastupanog po punomoćniku ŽURIĆ i PARTNERI, odvjetničko društvo d.o.o.; VODOOPSKRBA I ODVODNJA d.o.o., OIB 83416546499; OD RAVLIĆ I ŠURJAK, OIB 94654904113</derivirana_varijabla>
  </DomainObject.Predmet.StrankaFormatedOIB>
  <DomainObject.Predmet.StrankaFormatedWithAdress>
    <izvorni_sadrzaj> OTP banka d.d., Ulica Domovinskog rata 3, Zadar zastupanog po punomoćniku ŽURIĆ i PARTNERI, odvjetničko društvo d.o.o.; VODOOPSKRBA I ODVODNJA d.o.o., Folnegovićeva 1, 10000 Zagreb; OD RAVLIĆ I ŠURJAK, Strossmayerov trg 7, 10000 Zagreb</izvorni_sadrzaj>
    <derivirana_varijabla naziv="DomainObject.Predmet.StrankaFormatedWithAdress_1"> OTP banka d.d., Ulica Domovinskog rata 3, Zadar zastupanog po punomoćniku ŽURIĆ i PARTNERI, odvjetničko društvo d.o.o.; VODOOPSKRBA I ODVODNJA d.o.o., Folnegovićeva 1, 10000 Zagreb; OD RAVLIĆ I ŠURJAK, Strossmayerov trg 7, 10000 Zagreb</derivirana_varijabla>
  </DomainObject.Predmet.StrankaFormatedWithAdress>
  <DomainObject.Predmet.StrankaFormatedWithAdressOIB>
    <izvorni_sadrzaj> OTP banka d.d., OIB 52508873833, Ulica Domovinskog rata 3, Zadar zastupanog po punomoćniku ŽURIĆ i PARTNERI, odvjetničko društvo d.o.o.; VODOOPSKRBA I ODVODNJA d.o.o., OIB 83416546499, Folnegovićeva 1, 10000 Zagreb; OD RAVLIĆ I ŠURJAK, OIB 94654904113, Strossmayerov trg 7, 10000 Zagreb</izvorni_sadrzaj>
    <derivirana_varijabla naziv="DomainObject.Predmet.StrankaFormatedWithAdressOIB_1"> OTP banka d.d., OIB 52508873833, Ulica Domovinskog rata 3, Zadar zastupanog po punomoćniku ŽURIĆ i PARTNERI, odvjetničko društvo d.o.o.; VODOOPSKRBA I ODVODNJA d.o.o., OIB 83416546499, Folnegovićeva 1, 10000 Zagreb; OD RAVLIĆ I ŠURJAK, OIB 94654904113, Strossmayerov trg 7, 10000 Zagreb</derivirana_varijabla>
  </DomainObject.Predmet.StrankaFormatedWithAdressOIB>
  <DomainObject.Predmet.StrankaWithAdress>
    <izvorni_sadrzaj>OTP banka d.d. Ulica Domovinskog rata 3,Zadar,VODOOPSKRBA I ODVODNJA d.o.o. Folnegovićeva 1,10000 Zagreb,OD RAVLIĆ I ŠURJAK Strossmayerov trg 7,10000 Zagreb</izvorni_sadrzaj>
    <derivirana_varijabla naziv="DomainObject.Predmet.StrankaWithAdress_1">OTP banka d.d. Ulica Domovinskog rata 3,Zadar,VODOOPSKRBA I ODVODNJA d.o.o. Folnegovićeva 1,10000 Zagreb,OD RAVLIĆ I ŠURJAK Strossmayerov trg 7,10000 Zagreb</derivirana_varijabla>
  </DomainObject.Predmet.StrankaWithAdress>
  <DomainObject.Predmet.StrankaWithAdressOIB>
    <izvorni_sadrzaj>OTP banka d.d., OIB 52508873833, Ulica Domovinskog rata 3,Zadar,VODOOPSKRBA I ODVODNJA d.o.o., OIB 83416546499, Folnegovićeva 1,10000 Zagreb,OD RAVLIĆ I ŠURJAK, OIB 94654904113, Strossmayerov trg 7,10000 Zagreb</izvorni_sadrzaj>
    <derivirana_varijabla naziv="DomainObject.Predmet.StrankaWithAdressOIB_1">OTP banka d.d., OIB 52508873833, Ulica Domovinskog rata 3,Zadar,VODOOPSKRBA I ODVODNJA d.o.o., OIB 83416546499, Folnegovićeva 1,10000 Zagreb,OD RAVLIĆ I ŠURJAK, OIB 94654904113, Strossmayerov trg 7,10000 Zagreb</derivirana_varijabla>
  </DomainObject.Predmet.StrankaWithAdressOIB>
  <DomainObject.Predmet.StrankaNazivFormated>
    <izvorni_sadrzaj>OTP banka d.d.,VODOOPSKRBA I ODVODNJA d.o.o.,OD RAVLIĆ I ŠURJAK</izvorni_sadrzaj>
    <derivirana_varijabla naziv="DomainObject.Predmet.StrankaNazivFormated_1">OTP banka d.d.,VODOOPSKRBA I ODVODNJA d.o.o.,OD RAVLIĆ I ŠURJAK</derivirana_varijabla>
  </DomainObject.Predmet.StrankaNazivFormated>
  <DomainObject.Predmet.StrankaNazivFormatedOIB>
    <izvorni_sadrzaj>OTP banka d.d., OIB 52508873833,VODOOPSKRBA I ODVODNJA d.o.o., OIB 83416546499,OD RAVLIĆ I ŠURJAK, OIB 94654904113</izvorni_sadrzaj>
    <derivirana_varijabla naziv="DomainObject.Predmet.StrankaNazivFormatedOIB_1">OTP banka d.d., OIB 52508873833,VODOOPSKRBA I ODVODNJA d.o.o., OIB 83416546499,OD RAVLIĆ I ŠURJAK, OIB 94654904113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OTP banka d.d. zastupanog po punomoćniku ŽURIĆ i PARTNERI, odvjetničko društvo d.o.o.</item>
      <item>VODOOPSKRBA I ODVODNJA d.o.o.</item>
      <item>OD RAVLIĆ I ŠURJAK</item>
    </izvorni_sadrzaj>
    <derivirana_varijabla naziv="DomainObject.Predmet.StrankaListFormated_1">
      <item>OTP banka d.d. zastupanog po punomoćniku ŽURIĆ i PARTNERI, odvjetničko društvo d.o.o.</item>
      <item>VODOOPSKRBA I ODVODNJA d.o.o.</item>
      <item>OD RAVLIĆ I ŠURJAK</item>
    </derivirana_varijabla>
  </DomainObject.Predmet.StrankaListFormated>
  <DomainObject.Predmet.StrankaListFormatedOIB>
    <izvorni_sadrzaj>
      <item>OTP banka d.d., OIB 52508873833 zastupanog po punomoćniku ŽURIĆ i PARTNERI, odvjetničko društvo d.o.o.</item>
      <item>VODOOPSKRBA I ODVODNJA d.o.o., OIB 83416546499</item>
      <item>OD RAVLIĆ I ŠURJAK, OIB 94654904113</item>
    </izvorni_sadrzaj>
    <derivirana_varijabla naziv="DomainObject.Predmet.StrankaListFormatedOIB_1">
      <item>OTP banka d.d., OIB 52508873833 zastupanog po punomoćniku ŽURIĆ i PARTNERI, odvjetničko društvo d.o.o.</item>
      <item>VODOOPSKRBA I ODVODNJA d.o.o., OIB 83416546499</item>
      <item>OD RAVLIĆ I ŠURJAK, OIB 94654904113</item>
    </derivirana_varijabla>
  </DomainObject.Predmet.StrankaListFormatedOIB>
  <DomainObject.Predmet.StrankaListFormatedWithAdress>
    <izvorni_sadrzaj>
      <item>OTP banka d.d., Ulica Domovinskog rata 3, Zadar zastupanog po punomoćniku ŽURIĆ i PARTNERI, odvjetničko društvo d.o.o.</item>
      <item>VODOOPSKRBA I ODVODNJA d.o.o., Folnegovićeva 1, 10000 Zagreb</item>
      <item>OD RAVLIĆ I ŠURJAK, Strossmayerov trg 7, 10000 Zagreb</item>
    </izvorni_sadrzaj>
    <derivirana_varijabla naziv="DomainObject.Predmet.StrankaListFormatedWithAdress_1">
      <item>OTP banka d.d., Ulica Domovinskog rata 3, Zadar zastupanog po punomoćniku ŽURIĆ i PARTNERI, odvjetničko društvo d.o.o.</item>
      <item>VODOOPSKRBA I ODVODNJA d.o.o., Folnegovićeva 1, 10000 Zagreb</item>
      <item>OD RAVLIĆ I ŠURJAK, Strossmayerov trg 7, 10000 Zagreb</item>
    </derivirana_varijabla>
  </DomainObject.Predmet.StrankaListFormatedWithAdress>
  <DomainObject.Predmet.StrankaListFormatedWithAdressOIB>
    <izvorni_sadrzaj>
      <item>OTP banka d.d., OIB 52508873833, Ulica Domovinskog rata 3, Zadar zastupanog po punomoćniku ŽURIĆ i PARTNERI, odvjetničko društvo d.o.o.</item>
      <item>VODOOPSKRBA I ODVODNJA d.o.o., OIB 83416546499, Folnegovićeva 1, 10000 Zagreb</item>
      <item>OD RAVLIĆ I ŠURJAK, OIB 94654904113, Strossmayerov trg 7, 10000 Zagreb</item>
    </izvorni_sadrzaj>
    <derivirana_varijabla naziv="DomainObject.Predmet.StrankaListFormatedWithAdressOIB_1">
      <item>OTP banka d.d., OIB 52508873833, Ulica Domovinskog rata 3, Zadar zastupanog po punomoćniku ŽURIĆ i PARTNERI, odvjetničko društvo d.o.o.</item>
      <item>VODOOPSKRBA I ODVODNJA d.o.o., OIB 83416546499, Folnegovićeva 1, 10000 Zagreb</item>
      <item>OD RAVLIĆ I ŠURJAK, OIB 94654904113, Strossmayerov trg 7, 10000 Zagreb</item>
    </derivirana_varijabla>
  </DomainObject.Predmet.StrankaListFormatedWithAdressOIB>
  <DomainObject.Predmet.StrankaListNazivFormated>
    <izvorni_sadrzaj>
      <item>OTP banka d.d.</item>
      <item>VODOOPSKRBA I ODVODNJA d.o.o.</item>
      <item>OD RAVLIĆ I ŠURJAK</item>
    </izvorni_sadrzaj>
    <derivirana_varijabla naziv="DomainObject.Predmet.StrankaListNazivFormated_1">
      <item>OTP banka d.d.</item>
      <item>VODOOPSKRBA I ODVODNJA d.o.o.</item>
      <item>OD RAVLIĆ I ŠURJAK</item>
    </derivirana_varijabla>
  </DomainObject.Predmet.StrankaListNazivFormated>
  <DomainObject.Predmet.StrankaListNazivFormatedOIB>
    <izvorni_sadrzaj>
      <item>OTP banka d.d., OIB 52508873833</item>
      <item>VODOOPSKRBA I ODVODNJA d.o.o., OIB 83416546499</item>
      <item>OD RAVLIĆ I ŠURJAK, OIB 94654904113</item>
    </izvorni_sadrzaj>
    <derivirana_varijabla naziv="DomainObject.Predmet.StrankaListNazivFormatedOIB_1">
      <item>OTP banka d.d., OIB 52508873833</item>
      <item>VODOOPSKRBA I ODVODNJA d.o.o., OIB 83416546499</item>
      <item>OD RAVLIĆ I ŠURJAK, OIB 94654904113</item>
    </derivirana_varijabla>
  </DomainObject.Predmet.StrankaListNazivFormatedOIB>
  <DomainObject.Predmet.ProtuStrankaListFormated>
    <izvorni_sadrzaj>
      <item>BONA RES d.o.o.</item>
    </izvorni_sadrzaj>
    <derivirana_varijabla naziv="DomainObject.Predmet.ProtuStrankaListFormated_1">
      <item>BONA RES d.o.o.</item>
    </derivirana_varijabla>
  </DomainObject.Predmet.ProtuStrankaListFormated>
  <DomainObject.Predmet.ProtuStrankaListFormatedOIB>
    <izvorni_sadrzaj>
      <item>BONA RES d.o.o., OIB 56455127633</item>
    </izvorni_sadrzaj>
    <derivirana_varijabla naziv="DomainObject.Predmet.ProtuStrankaListFormatedOIB_1">
      <item>BONA RES d.o.o., OIB 56455127633</item>
    </derivirana_varijabla>
  </DomainObject.Predmet.ProtuStrankaListFormatedOIB>
  <DomainObject.Predmet.ProtuStrankaListFormatedWithAdress>
    <izvorni_sadrzaj>
      <item>BONA RES d.o.o., Vukomerečka Cesta 49, 10000 Zagreb</item>
    </izvorni_sadrzaj>
    <derivirana_varijabla naziv="DomainObject.Predmet.ProtuStrankaListFormatedWithAdress_1">
      <item>BONA RES d.o.o., Vukomerečka Cesta 49, 10000 Zagreb</item>
    </derivirana_varijabla>
  </DomainObject.Predmet.ProtuStrankaListFormatedWithAdress>
  <DomainObject.Predmet.ProtuStrankaListFormatedWithAdressOIB>
    <izvorni_sadrzaj>
      <item>BONA RES d.o.o., OIB 56455127633, Vukomerečka Cesta 49, 10000 Zagreb</item>
    </izvorni_sadrzaj>
    <derivirana_varijabla naziv="DomainObject.Predmet.ProtuStrankaListFormatedWithAdressOIB_1">
      <item>BONA RES d.o.o., OIB 56455127633, Vukomerečka Cesta 49, 10000 Zagreb</item>
    </derivirana_varijabla>
  </DomainObject.Predmet.ProtuStrankaListFormatedWithAdressOIB>
  <DomainObject.Predmet.ProtuStrankaListNazivFormated>
    <izvorni_sadrzaj>
      <item>BONA RES d.o.o.</item>
    </izvorni_sadrzaj>
    <derivirana_varijabla naziv="DomainObject.Predmet.ProtuStrankaListNazivFormated_1">
      <item>BONA RES d.o.o.</item>
    </derivirana_varijabla>
  </DomainObject.Predmet.ProtuStrankaListNazivFormated>
  <DomainObject.Predmet.ProtuStrankaListNazivFormatedOIB>
    <izvorni_sadrzaj>
      <item>BONA RES d.o.o., OIB 56455127633</item>
    </izvorni_sadrzaj>
    <derivirana_varijabla naziv="DomainObject.Predmet.ProtuStrankaListNazivFormatedOIB_1">
      <item>BONA RES d.o.o., OIB 56455127633</item>
    </derivirana_varijabla>
  </DomainObject.Predmet.ProtuStrankaListNazivFormatedOIB>
  <DomainObject.Predmet.OstaliListFormated>
    <izvorni_sadrzaj>
      <item>ŽURIĆ i PARTNERI, odvjetničko društvo d.o.o. punomoćnik sudionika u postupku OTP banka d.d.</item>
      <item>Miro Zlomislić</item>
      <item>Danijela Dasović</item>
      <item>Goran Brozović</item>
    </izvorni_sadrzaj>
    <derivirana_varijabla naziv="DomainObject.Predmet.OstaliListFormated_1">
      <item>ŽURIĆ i PARTNERI, odvjetničko društvo d.o.o. punomoćnik sudionika u postupku OTP banka d.d.</item>
      <item>Miro Zlomislić</item>
      <item>Danijela Dasović</item>
      <item>Goran Brozović</item>
    </derivirana_varijabla>
  </DomainObject.Predmet.OstaliListFormated>
  <DomainObject.Predmet.OstaliListFormatedOIB>
    <izvorni_sadrzaj>
      <item>ŽURIĆ i PARTNERI, odvjetničko društvo d.o.o., OIB 03894745705 punomoćnik sudionika u postupku OTP banka d.d.</item>
      <item>Miro Zlomislić</item>
      <item>Danijela Dasović</item>
      <item>Goran Brozović, OIB 39833571469</item>
    </izvorni_sadrzaj>
    <derivirana_varijabla naziv="DomainObject.Predmet.OstaliListFormatedOIB_1">
      <item>ŽURIĆ i PARTNERI, odvjetničko društvo d.o.o., OIB 03894745705 punomoćnik sudionika u postupku OTP banka d.d.</item>
      <item>Miro Zlomislić</item>
      <item>Danijela Dasović</item>
      <item>Goran Brozović, OIB 39833571469</item>
    </derivirana_varijabla>
  </DomainObject.Predmet.OstaliListFormatedOIB>
  <DomainObject.Predmet.OstaliListFormatedWithAdress>
    <izvorni_sadrzaj>
      <item>ŽURIĆ i PARTNERI, odvjetničko društvo d.o.o., Ivana Lučića 2A, 10000 Zagreb punomoćnik sudionika u postupku OTP banka d.d.</item>
      <item>Miro Zlomislić, Palmotićeva 80, 10000 Zagreb</item>
      <item>Danijela Dasović, Trnjanska 62, 10000 Zagreb</item>
      <item>Goran Brozović, Pavlenski Put 5, 10000 Zagreb</item>
    </izvorni_sadrzaj>
    <derivirana_varijabla naziv="DomainObject.Predmet.OstaliListFormatedWithAdress_1">
      <item>ŽURIĆ i PARTNERI, odvjetničko društvo d.o.o., Ivana Lučića 2A, 10000 Zagreb punomoćnik sudionika u postupku OTP banka d.d.</item>
      <item>Miro Zlomislić, Palmotićeva 80, 10000 Zagreb</item>
      <item>Danijela Dasović, Trnjanska 62, 10000 Zagreb</item>
      <item>Goran Brozović, Pavlenski Put 5,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 punomoćnik sudionika u postupku OTP banka d.d.</item>
      <item>Miro Zlomislić, Palmotićeva 80, 10000 Zagreb</item>
      <item>Danijela Dasović, Trnjanska 62, 10000 Zagreb</item>
      <item>Goran Brozović, OIB 39833571469, Pavlenski Put 5, 10000 Zagreb</item>
    </izvorni_sadrzaj>
    <derivirana_varijabla naziv="DomainObject.Predmet.OstaliListFormatedWithAdressOIB_1">
      <item>ŽURIĆ i PARTNERI, odvjetničko društvo d.o.o., OIB 03894745705, Ivana Lučića 2A, 10000 Zagreb punomoćnik sudionika u postupku OTP banka d.d.</item>
      <item>Miro Zlomislić, Palmotićeva 80, 10000 Zagreb</item>
      <item>Danijela Dasović, Trnjanska 62, 10000 Zagreb</item>
      <item>Goran Brozović, OIB 39833571469, Pavlenski Put 5, 10000 Zagreb</item>
    </derivirana_varijabla>
  </DomainObject.Predmet.OstaliListFormatedWithAdressOIB>
  <DomainObject.Predmet.OstaliListNazivFormated>
    <izvorni_sadrzaj>
      <item>ŽURIĆ i PARTNERI, odvjetničko društvo d.o.o.</item>
      <item>Miro Zlomislić</item>
      <item>Danijela Dasović</item>
      <item>Goran Brozović</item>
    </izvorni_sadrzaj>
    <derivirana_varijabla naziv="DomainObject.Predmet.OstaliListNazivFormated_1">
      <item>ŽURIĆ i PARTNERI, odvjetničko društvo d.o.o.</item>
      <item>Miro Zlomislić</item>
      <item>Danijela Dasović</item>
      <item>Goran Brozović</item>
    </derivirana_varijabla>
  </DomainObject.Predmet.OstaliListNazivFormated>
  <DomainObject.Predmet.OstaliListNazivFormatedOIB>
    <izvorni_sadrzaj>
      <item>ŽURIĆ i PARTNERI, odvjetničko društvo d.o.o., OIB 03894745705</item>
      <item>Miro Zlomislić</item>
      <item>Danijela Dasović</item>
      <item>Goran Brozović, OIB 39833571469</item>
    </izvorni_sadrzaj>
    <derivirana_varijabla naziv="DomainObject.Predmet.OstaliListNazivFormatedOIB_1">
      <item>ŽURIĆ i PARTNERI, odvjetničko društvo d.o.o., OIB 03894745705</item>
      <item>Miro Zlomislić</item>
      <item>Danijela Dasović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i dr.</izvorni_sadrzaj>
    <derivirana_varijabla naziv="DomainObject.Predmet.StrankaIDrugi_1">OTP banka d.d. i dr.</derivirana_varijabla>
  </DomainObject.Predmet.StrankaIDrugi>
  <DomainObject.Predmet.ProtustrankaIDrugi>
    <izvorni_sadrzaj>BONA RES d.o.o.</izvorni_sadrzaj>
    <derivirana_varijabla naziv="DomainObject.Predmet.ProtustrankaIDrugi_1">BONA RES d.o.o.</derivirana_varijabla>
  </DomainObject.Predmet.ProtustrankaIDrugi>
  <DomainObject.Predmet.StrankaIDrugiAdressOIB>
    <izvorni_sadrzaj>OTP banka d.d., OIB 52508873833, Ulica Domovinskog rata 3, Zadar i dr.</izvorni_sadrzaj>
    <derivirana_varijabla naziv="DomainObject.Predmet.StrankaIDrugiAdressOIB_1">OTP banka d.d., OIB 52508873833, Ulica Domovinskog rata 3, Zadar i dr.</derivirana_varijabla>
  </DomainObject.Predmet.StrankaIDrugiAdressOIB>
  <DomainObject.Predmet.ProtustrankaIDrugiAdressOIB>
    <izvorni_sadrzaj>BONA RES d.o.o., OIB 56455127633, Vukomerečka Cesta 49, 10000 Zagreb</izvorni_sadrzaj>
    <derivirana_varijabla naziv="DomainObject.Predmet.ProtustrankaIDrugiAdressOIB_1">BONA RES d.o.o., OIB 56455127633, Vukomerečka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BONA RES d.o.o.</item>
      <item>ŽURIĆ i PARTNERI, odvjetničko društvo d.o.o.</item>
      <item>Miro Zlomislić</item>
      <item>Danijela Dasović</item>
      <item>Goran Brozović</item>
      <item>VODOOPSKRBA I ODVODNJA d.o.o.</item>
      <item>OD RAVLIĆ I ŠURJAK</item>
    </izvorni_sadrzaj>
    <derivirana_varijabla naziv="DomainObject.Predmet.SudioniciListNaziv_1">
      <item>OTP banka d.d.</item>
      <item>BONA RES d.o.o.</item>
      <item>ŽURIĆ i PARTNERI, odvjetničko društvo d.o.o.</item>
      <item>Miro Zlomislić</item>
      <item>Danijela Dasović</item>
      <item>Goran Brozović</item>
      <item>VODOOPSKRBA I ODVODNJA d.o.o.</item>
      <item>OD RAVLIĆ I ŠURJAK</item>
    </derivirana_varijabla>
  </DomainObject.Predmet.SudioniciListNaziv>
  <DomainObject.Predmet.SudioniciListAdressOIB>
    <izvorni_sadrzaj>
      <item>OTP banka d.d., OIB 52508873833, Ulica Domovinskog rata 3,Zadar</item>
      <item>BONA RES d.o.o., OIB 56455127633, Vukomerečka Cesta 49,10000 Zagreb</item>
      <item>ŽURIĆ i PARTNERI, odvjetničko društvo d.o.o., OIB 03894745705, Ivana Lučića 2A,10000 Zagreb</item>
      <item>Miro Zlomislić, Palmotićeva 80,10000 Zagreb</item>
      <item>Danijela Dasović, Trnjanska 62,10000 Zagreb</item>
      <item>Goran Brozović, OIB 39833571469, Pavlenski Put 5,10000 Zagreb</item>
      <item>VODOOPSKRBA I ODVODNJA d.o.o., OIB 83416546499, Folnegovićeva 1,10000 Zagreb</item>
      <item>OD RAVLIĆ I ŠURJAK, OIB 94654904113, Strossmayerov trg 7,10000 Zagreb</item>
    </izvorni_sadrzaj>
    <derivirana_varijabla naziv="DomainObject.Predmet.SudioniciListAdressOIB_1">
      <item>OTP banka d.d., OIB 52508873833, Ulica Domovinskog rata 3,Zadar</item>
      <item>BONA RES d.o.o., OIB 56455127633, Vukomerečka Cesta 49,10000 Zagreb</item>
      <item>ŽURIĆ i PARTNERI, odvjetničko društvo d.o.o., OIB 03894745705, Ivana Lučića 2A,10000 Zagreb</item>
      <item>Miro Zlomislić, Palmotićeva 80,10000 Zagreb</item>
      <item>Danijela Dasović, Trnjanska 62,10000 Zagreb</item>
      <item>Goran Brozović, OIB 39833571469, Pavlenski Put 5,10000 Zagreb</item>
      <item>VODOOPSKRBA I ODVODNJA d.o.o., OIB 83416546499, Folnegovićeva 1,10000 Zagreb</item>
      <item>OD RAVLIĆ I ŠURJAK,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56455127633</item>
      <item>, OIB 03894745705</item>
      <item>, OIB null</item>
      <item>, OIB null</item>
      <item>, OIB 39833571469</item>
      <item>, OIB 83416546499</item>
      <item>, OIB 94654904113</item>
    </izvorni_sadrzaj>
    <derivirana_varijabla naziv="DomainObject.Predmet.SudioniciListNazivOIB_1">
      <item>, OIB 52508873833</item>
      <item>, OIB 56455127633</item>
      <item>, OIB 03894745705</item>
      <item>, OIB null</item>
      <item>, OIB null</item>
      <item>, OIB 39833571469</item>
      <item>, OIB 83416546499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669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2017-07-20T09:19:00Z</dcterms:created>
  <dc:creator>nmarkovic</dc:creator>
  <cp:lastModifiedBy>Katica Franjić</cp:lastModifiedBy>
  <cp:lastPrinted>2017-07-20T09:37:00Z</cp:lastPrinted>
  <dcterms:modified xmlns:xsi="http://www.w3.org/2001/XMLSchema-instance" xsi:type="dcterms:W3CDTF">2017-07-20T09:37:00Z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