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222d" w14:paraId="a83222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84E4A">
        <w:rPr>
          <w:rFonts w:cs="Times New Roman" w:hAnsi="Times New Roman" w:ascii="Times New Roman"/>
          <w:b w:val="false"/>
          <w:sz w:val="24"/>
          <w:szCs w:val="24"/>
        </w:rPr>
        <w:t>24</w:t>
      </w:r>
      <w:r w:rsidR="005C0429">
        <w:rPr>
          <w:rFonts w:cs="Times New Roman" w:hAnsi="Times New Roman" w:ascii="Times New Roman"/>
          <w:b w:val="false"/>
          <w:sz w:val="24"/>
          <w:szCs w:val="24"/>
        </w:rPr>
        <w:t>5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5C0429">
        <w:t>IMPRA j.d.o.o., Budaševo, Budaševo 76, OIB: 77691992594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C0429">
        <w:t>IMPRA j.d.o.o., Budaševo, Budaševo 76, OIB: 77691992594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5C0429">
        <w:t>IMPRA j.d.o.o., Budaševo, Budaševo 76, OIB: 77691992594</w:t>
      </w:r>
      <w:r w:rsidR="00CB1EA4">
        <w:t>,</w:t>
      </w:r>
      <w:r w:rsidR="006C4C3C">
        <w:t xml:space="preserve"> </w:t>
      </w:r>
      <w:r w:rsidR="005C0429">
        <w:t>Filipu Impriću, Budaševo, Budaševo 76a, OIB: 65491370229</w:t>
      </w:r>
      <w:r w:rsidR="00434CD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434CDC">
        <w:rPr>
          <w:b/>
        </w:rPr>
        <w:t>10,</w:t>
      </w:r>
      <w:r w:rsidR="005C0429">
        <w:rPr>
          <w:b/>
        </w:rPr>
        <w:t>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03DC3">
        <w:t>26. siječnja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C0429">
        <w:t>IMPRA j.d.o.o., Budaševo, Budaševo 76, OIB: 77691992594</w:t>
      </w:r>
      <w:r w:rsidR="00434CDC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11D" w:rsidR="00AA511D">
      <w:r>
        <w:separator/>
      </w:r>
    </w:p>
  </w:endnote>
  <w:endnote w:id="0" w:type="continuationSeparator">
    <w:p w:rsidRDefault="00AA511D" w:rsidR="00AA5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11D" w:rsidR="00AA511D">
      <w:r>
        <w:separator/>
      </w:r>
    </w:p>
  </w:footnote>
  <w:footnote w:id="0" w:type="continuationSeparator">
    <w:p w:rsidRDefault="00AA511D" w:rsidR="00AA5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6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C0429">
      <w:rPr>
        <w:rFonts w:hAnsi="Verdana" w:ascii="Verdana"/>
        <w:b w:val="false"/>
        <w:sz w:val="24"/>
        <w:szCs w:val="24"/>
      </w:rPr>
      <w:t>245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0429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94B65"/>
    <w:rsid w:val="008A479A"/>
    <w:rsid w:val="008B2C5A"/>
    <w:rsid w:val="008D562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A511D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6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6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6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6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6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6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6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6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IMPRA j.d.o.o. zastupanog po punomoćniku Filip Imprić</izvorni_sadrzaj>
    <derivirana_varijabla naziv="DomainObject.Predmet.ProtustrankaFormated_1">  IMPRA j.d.o.o. zastupanog po punomoćniku Filip Imprić</derivirana_varijabla>
  </DomainObject.Predmet.ProtustrankaFormated>
  <DomainObject.Predmet.ProtustrankaFormatedOIB>
    <izvorni_sadrzaj>  IMPRA j.d.o.o., OIB 77691992594 zastupanog po punomoćniku Filip Imprić</izvorni_sadrzaj>
    <derivirana_varijabla naziv="DomainObject.Predmet.ProtustrankaFormatedOIB_1">  IMPRA j.d.o.o., OIB 77691992594 zastupanog po punomoćniku Filip Imprić</derivirana_varijabla>
  </DomainObject.Predmet.ProtustrankaFormatedOIB>
  <DomainObject.Predmet.ProtustrankaFormatedWithAdress>
    <izvorni_sadrzaj> IMPRA j.d.o.o., Budaševo 76, 44000 Budaševo zastupanog po punomoćniku Filip Imprić</izvorni_sadrzaj>
    <derivirana_varijabla naziv="DomainObject.Predmet.ProtustrankaFormatedWithAdress_1"> IMPRA j.d.o.o., Budaševo 76, 44000 Budaševo zastupanog po punomoćniku Filip Imprić</derivirana_varijabla>
  </DomainObject.Predmet.ProtustrankaFormatedWithAdress>
  <DomainObject.Predmet.ProtustrankaFormatedWithAdressOIB>
    <izvorni_sadrzaj> IMPRA j.d.o.o., OIB 77691992594, Budaševo 76, 44000 Budaševo zastupanog po punomoćniku Filip Imprić</izvorni_sadrzaj>
    <derivirana_varijabla naziv="DomainObject.Predmet.ProtustrankaFormatedWithAdressOIB_1"> IMPRA j.d.o.o., OIB 77691992594, Budaševo 76, 44000 Budaševo zastupanog po punomoćniku Filip Imprić</derivirana_varijabla>
  </DomainObject.Predmet.ProtustrankaFormatedWithAdressOIB>
  <DomainObject.Predmet.ProtustrankaWithAdress>
    <izvorni_sadrzaj>IMPRA j.d.o.o. Budaševo 76, 44000 Budaševo</izvorni_sadrzaj>
    <derivirana_varijabla naziv="DomainObject.Predmet.ProtustrankaWithAdress_1">IMPRA j.d.o.o. Budaševo 76, 44000 Budaševo</derivirana_varijabla>
  </DomainObject.Predmet.ProtustrankaWithAdress>
  <DomainObject.Predmet.ProtustrankaWithAdressOIB>
    <izvorni_sadrzaj>IMPRA j.d.o.o., OIB 77691992594, Budaševo 76, 44000 Budaševo</izvorni_sadrzaj>
    <derivirana_varijabla naziv="DomainObject.Predmet.ProtustrankaWithAdressOIB_1">IMPRA j.d.o.o., OIB 77691992594, Budaševo 76, 44000 Budaševo</derivirana_varijabla>
  </DomainObject.Predmet.ProtustrankaWithAdressOIB>
  <DomainObject.Predmet.ProtustrankaNazivFormated>
    <izvorni_sadrzaj>IMPRA j.d.o.o.</izvorni_sadrzaj>
    <derivirana_varijabla naziv="DomainObject.Predmet.ProtustrankaNazivFormated_1">IMPRA j.d.o.o.</derivirana_varijabla>
  </DomainObject.Predmet.ProtustrankaNazivFormated>
  <DomainObject.Predmet.ProtustrankaNazivFormatedOIB>
    <izvorni_sadrzaj>IMPRA j.d.o.o., OIB 77691992594</izvorni_sadrzaj>
    <derivirana_varijabla naziv="DomainObject.Predmet.ProtustrankaNazivFormatedOIB_1">IMPRA j.d.o.o., OIB 77691992594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IMPRA j.d.o.o. zastupanog po punomoćniku Filip Imprić</item>
    </izvorni_sadrzaj>
    <derivirana_varijabla naziv="DomainObject.Predmet.ProtuStrankaListFormated_1">
      <item>IMPRA j.d.o.o. zastupanog po punomoćniku Filip Imprić</item>
    </derivirana_varijabla>
  </DomainObject.Predmet.ProtuStrankaListFormated>
  <DomainObject.Predmet.ProtuStrankaListFormatedOIB>
    <izvorni_sadrzaj>
      <item>IMPRA j.d.o.o., OIB 77691992594 zastupanog po punomoćniku Filip Imprić</item>
    </izvorni_sadrzaj>
    <derivirana_varijabla naziv="DomainObject.Predmet.ProtuStrankaListFormatedOIB_1">
      <item>IMPRA j.d.o.o., OIB 77691992594 zastupanog po punomoćniku Filip Imprić</item>
    </derivirana_varijabla>
  </DomainObject.Predmet.ProtuStrankaListFormatedOIB>
  <DomainObject.Predmet.ProtuStrankaListFormatedWithAdress>
    <izvorni_sadrzaj>
      <item>IMPRA j.d.o.o., Budaševo 76, 44000 Budaševo zastupanog po punomoćniku Filip Imprić</item>
    </izvorni_sadrzaj>
    <derivirana_varijabla naziv="DomainObject.Predmet.ProtuStrankaListFormatedWithAdress_1">
      <item>IMPRA j.d.o.o., Budaševo 76, 44000 Budaševo zastupanog po punomoćniku Filip Imprić</item>
    </derivirana_varijabla>
  </DomainObject.Predmet.ProtuStrankaListFormatedWithAdress>
  <DomainObject.Predmet.ProtuStrankaListFormatedWithAdressOIB>
    <izvorni_sadrzaj>
      <item>IMPRA j.d.o.o., OIB 77691992594, Budaševo 76, 44000 Budaševo zastupanog po punomoćniku Filip Imprić</item>
    </izvorni_sadrzaj>
    <derivirana_varijabla naziv="DomainObject.Predmet.ProtuStrankaListFormatedWithAdressOIB_1">
      <item>IMPRA j.d.o.o., OIB 77691992594, Budaševo 76, 44000 Budaševo zastupanog po punomoćniku Filip Imprić</item>
    </derivirana_varijabla>
  </DomainObject.Predmet.ProtuStrankaListFormatedWithAdressOIB>
  <DomainObject.Predmet.ProtuStrankaListNazivFormated>
    <izvorni_sadrzaj>
      <item>IMPRA j.d.o.o.</item>
    </izvorni_sadrzaj>
    <derivirana_varijabla naziv="DomainObject.Predmet.ProtuStrankaListNazivFormated_1">
      <item>IMPRA j.d.o.o.</item>
    </derivirana_varijabla>
  </DomainObject.Predmet.ProtuStrankaListNazivFormated>
  <DomainObject.Predmet.ProtuStrankaListNazivFormatedOIB>
    <izvorni_sadrzaj>
      <item>IMPRA j.d.o.o., OIB 77691992594</item>
    </izvorni_sadrzaj>
    <derivirana_varijabla naziv="DomainObject.Predmet.ProtuStrankaListNazivFormatedOIB_1">
      <item>IMPRA j.d.o.o., OIB 77691992594</item>
    </derivirana_varijabla>
  </DomainObject.Predmet.ProtuStrankaListNazivFormatedOIB>
  <DomainObject.Predmet.OstaliListFormated>
    <izvorni_sadrzaj>
      <item>Filip Imprić punomoćnik sudionika u postupku IMPRA j.d.o.o.</item>
    </izvorni_sadrzaj>
    <derivirana_varijabla naziv="DomainObject.Predmet.OstaliListFormated_1">
      <item>Filip Imprić punomoćnik sudionika u postupku IMPRA j.d.o.o.</item>
    </derivirana_varijabla>
  </DomainObject.Predmet.OstaliListFormated>
  <DomainObject.Predmet.OstaliListFormatedOIB>
    <izvorni_sadrzaj>
      <item>Filip Imprić, OIB 65491370229 punomoćnik sudionika u postupku IMPRA j.d.o.o.</item>
    </izvorni_sadrzaj>
    <derivirana_varijabla naziv="DomainObject.Predmet.OstaliListFormatedOIB_1">
      <item>Filip Imprić, OIB 65491370229 punomoćnik sudionika u postupku IMPRA j.d.o.o.</item>
    </derivirana_varijabla>
  </DomainObject.Predmet.OstaliListFormatedOIB>
  <DomainObject.Predmet.OstaliListFormatedWithAdress>
    <izvorni_sadrzaj>
      <item>Filip Imprić, Budaševo 767/A, 44000 Budaševo punomoćnik sudionika u postupku IMPRA j.d.o.o.</item>
    </izvorni_sadrzaj>
    <derivirana_varijabla naziv="DomainObject.Predmet.OstaliListFormatedWithAdress_1">
      <item>Filip Imprić, Budaševo 767/A, 44000 Budaševo punomoćnik sudionika u postupku IMPRA j.d.o.o.</item>
    </derivirana_varijabla>
  </DomainObject.Predmet.OstaliListFormatedWithAdress>
  <DomainObject.Predmet.OstaliListFormatedWithAdressOIB>
    <izvorni_sadrzaj>
      <item>Filip Imprić, OIB 65491370229, Budaševo 767/A, 44000 Budaševo punomoćnik sudionika u postupku IMPRA j.d.o.o.</item>
    </izvorni_sadrzaj>
    <derivirana_varijabla naziv="DomainObject.Predmet.OstaliListFormatedWithAdressOIB_1">
      <item>Filip Imprić, OIB 65491370229, Budaševo 767/A, 44000 Budaševo punomoćnik sudionika u postupku IMPRA j.d.o.o.</item>
    </derivirana_varijabla>
  </DomainObject.Predmet.OstaliListFormatedWithAdressOIB>
  <DomainObject.Predmet.OstaliListNazivFormated>
    <izvorni_sadrzaj>
      <item>Filip Imprić</item>
    </izvorni_sadrzaj>
    <derivirana_varijabla naziv="DomainObject.Predmet.OstaliListNazivFormated_1">
      <item>Filip Imprić</item>
    </derivirana_varijabla>
  </DomainObject.Predmet.OstaliListNazivFormated>
  <DomainObject.Predmet.OstaliListNazivFormatedOIB>
    <izvorni_sadrzaj>
      <item>Filip Imprić, OIB 65491370229</item>
    </izvorni_sadrzaj>
    <derivirana_varijabla naziv="DomainObject.Predmet.OstaliListNazivFormatedOIB_1">
      <item>Filip Imprić, OIB 65491370229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IMPRA j.d.o.o.</izvorni_sadrzaj>
    <derivirana_varijabla naziv="DomainObject.Predmet.ProtustrankaIDrugi_1">IMPRA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IMPRA j.d.o.o., OIB 77691992594, Budaševo 76, 44000 Budaševo</izvorni_sadrzaj>
    <derivirana_varijabla naziv="DomainObject.Predmet.ProtustrankaIDrugiAdressOIB_1">IMPRA j.d.o.o., OIB 77691992594, Budaševo 76, 44000 Budaševo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IMPRA j.d.o.o.</item>
      <item>Filip Imprić</item>
    </izvorni_sadrzaj>
    <derivirana_varijabla naziv="DomainObject.Predmet.SudioniciListNaziv_1">
      <item>FINA Regionalni centar Zagreb</item>
      <item>IMPRA j.d.o.o.</item>
      <item>Filip Imprić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IMPRA j.d.o.o., OIB 77691992594, Budaševo 76,44000 Budaševo</item>
      <item>Filip Imprić, OIB 65491370229, Budaševo 767/A,44000 Budaševo</item>
    </izvorni_sadrzaj>
    <derivirana_varijabla naziv="DomainObject.Predmet.SudioniciListAdressOIB_1">
      <item>FINA Regionalni centar Zagreb, OIB 85821130368, Trg svibanjskih žrtava 1995. 1,10000 Zagreb</item>
      <item>IMPRA j.d.o.o., OIB 77691992594, Budaševo 76,44000 Budaševo</item>
      <item>Filip Imprić, OIB 65491370229, Budaševo 767/A,44000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77691992594</item>
      <item>, OIB 65491370229</item>
    </izvorni_sadrzaj>
    <derivirana_varijabla naziv="DomainObject.Predmet.SudioniciListNazivOIB_1">
      <item>, OIB 85821130368</item>
      <item>, OIB 77691992594</item>
      <item>, OIB 65491370229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E86AD-5187-4508-8659-3DD1409EF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886</properties:Words>
  <properties:Characters>4607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2018-02-22T13:29:00Z</dcterms:created>
  <dc:creator>Korisnik</dc:creator>
  <cp:lastModifiedBy>Draženka Prpić</cp:lastModifiedBy>
  <cp:lastPrinted>2018-02-22T13:30:00Z</cp:lastPrinted>
  <dcterms:modified xmlns:xsi="http://www.w3.org/2001/XMLSchema-instance" xsi:type="dcterms:W3CDTF">2018-02-22T13:30:00Z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110..st.1.-St-245-18-Na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