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dd0c" w14:paraId="b4ddd0c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C7FCD" w:rsidP="00DF2CA3" w:rsidR="00DF2CA3">
      <w:pPr>
        <w:jc w:val="right"/>
      </w:pPr>
      <w:r>
        <w:t>6 St-</w:t>
      </w:r>
      <w:r w:rsidR="00A64BAB">
        <w:t>59/15-46</w:t>
      </w:r>
    </w:p>
    <w:p w:rsidRDefault="004C7FCD" w:rsidP="004C7FCD" w:rsidR="004C7FCD">
      <w:r>
        <w:rPr>
          <w:rStyle w:val="Naglaeno"/>
        </w:rPr>
        <w:t xml:space="preserve">             </w:t>
      </w:r>
      <w:r w:rsidR="0024352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FCD" w:rsidP="004C7FCD" w:rsidR="004C7FCD" w:rsidRPr="00D21A2C"/>
    <w:p w:rsidRDefault="004C7FCD" w:rsidP="004C7FCD" w:rsidR="004C7FC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C7FCD" w:rsidP="004C7FCD" w:rsidR="00DF2CA3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2CA3" w:rsidP="00DF2CA3" w:rsidR="00DF2CA3"/>
    <w:p w:rsidRDefault="00DF2CA3" w:rsidP="00DF2CA3" w:rsidR="00DF2CA3">
      <w:pPr>
        <w:jc w:val="center"/>
      </w:pPr>
      <w:r>
        <w:t>R E P U B L I K A  H R V A T S K A</w:t>
      </w:r>
    </w:p>
    <w:p w:rsidRDefault="00DF2CA3" w:rsidP="00DF2CA3" w:rsidR="00DF2CA3"/>
    <w:p w:rsidRDefault="00DF2CA3" w:rsidP="00DF2CA3" w:rsidR="00DF2CA3" w:rsidRPr="0013209D">
      <w:pPr>
        <w:jc w:val="center"/>
      </w:pPr>
      <w:r w:rsidRPr="0013209D">
        <w:t>R J E Š E N J E</w:t>
      </w:r>
    </w:p>
    <w:p w:rsidRDefault="00DF2CA3" w:rsidP="00DF2CA3" w:rsidR="00DF2CA3">
      <w:pPr>
        <w:rPr>
          <w:b/>
        </w:rPr>
      </w:pPr>
    </w:p>
    <w:p w:rsidRDefault="00DF2CA3" w:rsidP="00CC0773" w:rsidR="00454B5F">
      <w:pPr>
        <w:jc w:val="both"/>
      </w:pPr>
      <w:r>
        <w:tab/>
        <w:t>Trgovački sud u Osijeku, po stečajno</w:t>
      </w:r>
      <w:r w:rsidR="00A64BAB">
        <w:t>j sutkinji</w:t>
      </w:r>
      <w:r>
        <w:t xml:space="preserve"> Nadi Roso, </w:t>
      </w:r>
      <w:r w:rsidRPr="00A82800">
        <w:t>u stečajnom postupku nad dužnikom</w:t>
      </w:r>
      <w:r w:rsidRPr="00F4212B">
        <w:t xml:space="preserve"> </w:t>
      </w:r>
      <w:r w:rsidR="00A64BAB" w:rsidRPr="00A64BAB">
        <w:rPr>
          <w:b/>
        </w:rPr>
        <w:t>stečajnom masom iza VEGETUS d.o.o. za proizvodnju, trgovinu i usluge "u stečaju", Belišće, Kvaternika Eugena 9, OIB: 69712489132, MBS: 030080074</w:t>
      </w:r>
      <w:r w:rsidRPr="00F4212B">
        <w:t>,</w:t>
      </w:r>
      <w:r>
        <w:t xml:space="preserve"> dana</w:t>
      </w:r>
      <w:r w:rsidR="00A64BAB">
        <w:t xml:space="preserve"> </w:t>
      </w:r>
      <w:r w:rsidR="000E7BAC">
        <w:t>6</w:t>
      </w:r>
      <w:r w:rsidR="00A64BAB">
        <w:t>. srpnja 2016. g.</w:t>
      </w:r>
      <w:r>
        <w:t>,</w:t>
      </w:r>
    </w:p>
    <w:p w:rsidRDefault="00454B5F" w:rsidP="00CC0773" w:rsidR="00454B5F">
      <w:pPr>
        <w:jc w:val="both"/>
      </w:pPr>
    </w:p>
    <w:p w:rsidRDefault="00CD789B" w:rsidP="00CC0773" w:rsidR="00D25BFE">
      <w:pPr>
        <w:jc w:val="center"/>
        <w:rPr>
          <w:b/>
        </w:rPr>
      </w:pPr>
      <w:r>
        <w:rPr>
          <w:b/>
        </w:rPr>
        <w:t>r i j e š i o  j e :</w:t>
      </w:r>
    </w:p>
    <w:p w:rsidRDefault="00CD789B" w:rsidP="00CC0773" w:rsidR="00CD789B">
      <w:pPr>
        <w:jc w:val="center"/>
        <w:rPr>
          <w:b/>
        </w:rPr>
      </w:pPr>
    </w:p>
    <w:p w:rsidRDefault="000F748C" w:rsidP="00CC0773" w:rsidR="000F748C">
      <w:pPr>
        <w:jc w:val="center"/>
        <w:rPr>
          <w:b/>
        </w:rPr>
      </w:pPr>
    </w:p>
    <w:p w:rsidRDefault="000E7BAC" w:rsidP="00060F00" w:rsidR="003F3ED2">
      <w:pPr>
        <w:ind w:firstLine="708"/>
        <w:jc w:val="both"/>
      </w:pPr>
      <w:r>
        <w:t>1.</w:t>
      </w:r>
      <w:r w:rsidR="00CD789B">
        <w:tab/>
        <w:t>ODBACUJ</w:t>
      </w:r>
      <w:r w:rsidR="00F9200B">
        <w:t>U</w:t>
      </w:r>
      <w:r w:rsidR="00CD789B">
        <w:t xml:space="preserve"> SE prijav</w:t>
      </w:r>
      <w:r w:rsidR="00F9200B">
        <w:t>e</w:t>
      </w:r>
      <w:r w:rsidR="00CD789B">
        <w:t xml:space="preserve"> tražbin</w:t>
      </w:r>
      <w:r w:rsidR="00F9200B">
        <w:t>a</w:t>
      </w:r>
      <w:r w:rsidR="00846587">
        <w:t xml:space="preserve"> </w:t>
      </w:r>
      <w:r w:rsidR="00F9200B">
        <w:t>vjerovnika</w:t>
      </w:r>
      <w:r w:rsidR="003F3ED2">
        <w:t>:</w:t>
      </w:r>
    </w:p>
    <w:p w:rsidRDefault="003F3ED2" w:rsidP="00060F00" w:rsidR="00846587">
      <w:pPr>
        <w:ind w:firstLine="708"/>
        <w:jc w:val="both"/>
      </w:pPr>
      <w:r>
        <w:t>-</w:t>
      </w:r>
      <w:r w:rsidR="00F9200B">
        <w:t xml:space="preserve"> </w:t>
      </w:r>
      <w:r w:rsidR="00A64BAB">
        <w:t xml:space="preserve">Hidrobel d.o.o. za vodne usluge Belišće, Starovalpovački put 1 </w:t>
      </w:r>
      <w:r w:rsidR="00CD789B">
        <w:t>kao nepravodobn</w:t>
      </w:r>
      <w:r w:rsidR="00A64BAB">
        <w:t>a</w:t>
      </w:r>
      <w:r w:rsidR="00CD789B">
        <w:t>.</w:t>
      </w:r>
    </w:p>
    <w:p w:rsidRDefault="00A64BAB" w:rsidP="00060F00" w:rsidR="00A64BAB">
      <w:pPr>
        <w:ind w:firstLine="708"/>
        <w:jc w:val="both"/>
      </w:pPr>
    </w:p>
    <w:p w:rsidRDefault="00CD789B" w:rsidP="00CD789B" w:rsidR="00CD789B" w:rsidRPr="00CD789B">
      <w:pPr>
        <w:jc w:val="center"/>
      </w:pPr>
      <w:r w:rsidRPr="00CD789B">
        <w:t>Obrazloženje</w:t>
      </w:r>
    </w:p>
    <w:p w:rsidRDefault="00CD789B" w:rsidP="00CD789B" w:rsidR="00CD789B" w:rsidRPr="00CD789B"/>
    <w:p w:rsidRDefault="00CD789B" w:rsidP="00CD789B" w:rsidR="00CD789B"/>
    <w:p w:rsidRDefault="00CD789B" w:rsidP="00CD789B" w:rsidR="00846587">
      <w:pPr>
        <w:ind w:firstLine="708"/>
        <w:jc w:val="both"/>
      </w:pPr>
      <w:r>
        <w:t xml:space="preserve">Dana </w:t>
      </w:r>
      <w:r w:rsidR="000E7BAC">
        <w:t>21. lipnja 2016. g.</w:t>
      </w:r>
      <w:r w:rsidR="00060F00">
        <w:t xml:space="preserve"> </w:t>
      </w:r>
      <w:r>
        <w:t xml:space="preserve">održano je </w:t>
      </w:r>
      <w:r w:rsidR="000E7BAC">
        <w:t xml:space="preserve">posebno </w:t>
      </w:r>
      <w:r>
        <w:t>ispitno ročište u ovoj pravnoj stvari</w:t>
      </w:r>
      <w:r w:rsidR="000E7BAC">
        <w:t xml:space="preserve"> koje je zakazano rješenjem TS Osijek St-59/16 od 4. svibnja 2016. g.</w:t>
      </w:r>
    </w:p>
    <w:p w:rsidRDefault="000E7BAC" w:rsidP="00CD789B" w:rsidR="000E7BAC">
      <w:pPr>
        <w:ind w:firstLine="708"/>
        <w:jc w:val="both"/>
      </w:pPr>
      <w:r>
        <w:t>U točki 2 izreke gore navedenog rješenja pozvan je vjerovnik Hidrobel d.o.o. Belišće da u roku od 15 dana od dana primitka rješenja uplati predujam za pokriće troškova ročišta u iznosu od 500,00 kn pod prijetnjom odbačaja prijave tražbine sukladno čl. 176 st. 2 SZ.</w:t>
      </w:r>
    </w:p>
    <w:p w:rsidRDefault="000E7BAC" w:rsidP="00CD789B" w:rsidR="000E7BAC">
      <w:pPr>
        <w:ind w:firstLine="708"/>
        <w:jc w:val="both"/>
      </w:pPr>
      <w:r>
        <w:t>Navedeno rješenje vjerovnik Hidrobel d.o.o. primio je dana 6. svibnja 2016. g.</w:t>
      </w:r>
    </w:p>
    <w:p w:rsidRDefault="000E7BAC" w:rsidP="00060F00" w:rsidR="00060F00">
      <w:pPr>
        <w:ind w:firstLine="708"/>
        <w:jc w:val="both"/>
      </w:pPr>
      <w:r>
        <w:t xml:space="preserve">Budući da vjerovnik Hidrobel d.o.o. Belišće nije niti u zadanom roku a niti dana održavanja posebnog ispitnog ročišta uplatio gore navedeni iznos valjalo je sukladno čl. </w:t>
      </w:r>
      <w:r w:rsidR="00060F00">
        <w:t xml:space="preserve">176 st. 2 Stečajnog zakona ("Narodne novine" broj 44/96, 29/99, 129/00, 123/03, 197/03  187/04, 82/06,  116/10, 25/12 i 133/12  u daljnjem tekstu SZ)  </w:t>
      </w:r>
      <w:r>
        <w:t>prijavu tražbine vjerovnika Hidrobel d.o.o. Belišće odbaciti i</w:t>
      </w:r>
      <w:r w:rsidR="00060F00">
        <w:t xml:space="preserve"> odlučiti kao u izreci.</w:t>
      </w:r>
    </w:p>
    <w:p w:rsidRDefault="00CD789B" w:rsidP="00CD789B" w:rsidR="00CD789B"/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0E7BAC">
        <w:t>6. srpnja 2016. g.</w:t>
      </w:r>
    </w:p>
    <w:p w:rsidRDefault="00D25BFE" w:rsidP="00060F00" w:rsidR="00D25BFE"/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 </w:t>
      </w:r>
      <w:r w:rsidR="00282F89">
        <w:t xml:space="preserve">                  STEČAJN</w:t>
      </w:r>
      <w:r w:rsidR="000E7BAC">
        <w:t>A SUTKINJA</w:t>
      </w:r>
    </w:p>
    <w:p w:rsidRDefault="005F1DCE" w:rsidP="00060F00" w:rsidR="00ED3B87" w:rsidRPr="00060F00">
      <w:pPr>
        <w:jc w:val="center"/>
      </w:pPr>
      <w:r>
        <w:t xml:space="preserve">                                                                                                   </w:t>
      </w:r>
      <w:r w:rsidR="00282F89">
        <w:t xml:space="preserve">   </w:t>
      </w:r>
      <w:r>
        <w:t xml:space="preserve">  </w:t>
      </w:r>
      <w:r w:rsidR="009B13D6">
        <w:t>Nada Roso</w:t>
      </w: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ED3B87" w:rsidP="00CC0773" w:rsidR="00ED3B87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CC12C2" w:rsidP="006E2B0D" w:rsidR="006E2B0D">
      <w:pPr>
        <w:numPr>
          <w:ilvl w:val="0"/>
          <w:numId w:val="2"/>
        </w:numPr>
        <w:jc w:val="both"/>
      </w:pPr>
      <w:r>
        <w:t>st. uprav.</w:t>
      </w:r>
      <w:r w:rsidR="00484ED1">
        <w:t xml:space="preserve"> </w:t>
      </w:r>
      <w:r w:rsidR="000E7BAC">
        <w:t>Vinko Dukić</w:t>
      </w:r>
    </w:p>
    <w:p w:rsidRDefault="000E7BAC" w:rsidP="006E2B0D" w:rsidR="000E7BAC">
      <w:pPr>
        <w:numPr>
          <w:ilvl w:val="0"/>
          <w:numId w:val="2"/>
        </w:numPr>
        <w:jc w:val="both"/>
      </w:pPr>
      <w:r>
        <w:t>Hidrobel d.o.o. Belišće, Starovalpovački put 1</w:t>
      </w:r>
    </w:p>
    <w:p w:rsidRDefault="000E7BAC" w:rsidP="006E2B0D" w:rsidR="000E7BAC">
      <w:pPr>
        <w:numPr>
          <w:ilvl w:val="0"/>
          <w:numId w:val="2"/>
        </w:numPr>
        <w:jc w:val="both"/>
      </w:pPr>
      <w:r>
        <w:t>e-ogl. pl.</w:t>
      </w:r>
    </w:p>
    <w:p w:rsidRDefault="000E7BAC" w:rsidP="000E7BAC" w:rsidR="00ED3B87">
      <w:pPr>
        <w:numPr>
          <w:ilvl w:val="0"/>
          <w:numId w:val="2"/>
        </w:numPr>
        <w:jc w:val="both"/>
      </w:pPr>
      <w:r>
        <w:t xml:space="preserve">K-1.10. </w:t>
      </w:r>
    </w:p>
    <w:p w:rsidRDefault="00ED3B87" w:rsidP="00ED3B87" w:rsidR="00ED3B87">
      <w:pPr>
        <w:jc w:val="both"/>
      </w:pPr>
    </w:p>
    <w:p w:rsidRDefault="00ED3B87" w:rsidP="00ED3B87" w:rsidR="00ED3B87">
      <w:pPr>
        <w:jc w:val="both"/>
      </w:pPr>
    </w:p>
    <w:p w:rsidRDefault="00ED3B87" w:rsidP="00ED3B87" w:rsidR="00ED3B87">
      <w:pPr>
        <w:jc w:val="both"/>
      </w:pPr>
    </w:p>
    <w:p w:rsidRDefault="00ED3B87" w:rsidP="00ED3B87" w:rsidR="00ED3B87">
      <w:pPr>
        <w:jc w:val="both"/>
      </w:pPr>
    </w:p>
    <w:p w:rsidRDefault="00ED3B87" w:rsidP="00ED3B87" w:rsidR="00ED3B87">
      <w:pPr>
        <w:jc w:val="both"/>
      </w:pPr>
    </w:p>
    <w:p w:rsidRDefault="00ED3B87" w:rsidP="00ED3B87" w:rsidR="00ED3B87">
      <w:pPr>
        <w:jc w:val="both"/>
      </w:pPr>
    </w:p>
    <w:p w:rsidRDefault="00581D18" w:rsidP="00CC12C2" w:rsidR="00581D18">
      <w:pPr>
        <w:jc w:val="both"/>
      </w:pPr>
    </w:p>
    <w:p w:rsidRDefault="00484ED1" w:rsidP="00CC12C2" w:rsidR="00484ED1">
      <w:pPr>
        <w:jc w:val="both"/>
      </w:pPr>
    </w:p>
    <w:p w:rsidRDefault="00484ED1" w:rsidP="00CC12C2" w:rsidR="00484ED1">
      <w:pPr>
        <w:jc w:val="both"/>
      </w:pPr>
    </w:p>
    <w:p w:rsidRDefault="00484ED1" w:rsidP="00CC12C2" w:rsidR="00484ED1">
      <w:pPr>
        <w:jc w:val="both"/>
      </w:pPr>
    </w:p>
    <w:p w:rsidRDefault="00484ED1" w:rsidP="00CC12C2" w:rsidR="00484ED1">
      <w:pPr>
        <w:jc w:val="both"/>
      </w:pPr>
    </w:p>
    <w:p w:rsidRDefault="00484ED1" w:rsidP="00CC12C2" w:rsidR="00484ED1">
      <w:pPr>
        <w:jc w:val="both"/>
      </w:pPr>
    </w:p>
    <w:p w:rsidRDefault="00484ED1" w:rsidP="00CC12C2" w:rsidR="00484ED1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0E7BAC" w:rsidP="00CC12C2" w:rsidR="000E7BAC">
      <w:pPr>
        <w:jc w:val="both"/>
      </w:pPr>
    </w:p>
    <w:p w:rsidRDefault="000E7BAC" w:rsidP="00CC12C2" w:rsidR="000E7BAC">
      <w:pPr>
        <w:jc w:val="both"/>
      </w:pPr>
    </w:p>
    <w:p w:rsidRDefault="000E7BAC" w:rsidP="00CC12C2" w:rsidR="000E7BAC">
      <w:pPr>
        <w:jc w:val="both"/>
      </w:pPr>
    </w:p>
    <w:p w:rsidRDefault="000E7BAC" w:rsidP="00CC12C2" w:rsidR="000E7BAC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3F3ED2" w:rsidP="00CC12C2" w:rsidR="003F3ED2">
      <w:pPr>
        <w:jc w:val="both"/>
      </w:pPr>
    </w:p>
    <w:p w:rsidRDefault="00484ED1" w:rsidP="00CC12C2" w:rsidR="00484ED1">
      <w:pPr>
        <w:jc w:val="both"/>
      </w:pPr>
    </w:p>
    <w:p w:rsidRDefault="00581D18" w:rsidP="00581D18" w:rsidR="00581D18">
      <w:pPr>
        <w:ind w:firstLine="708"/>
      </w:pPr>
      <w:r>
        <w:t xml:space="preserve">                                                                                                 STEČAJN</w:t>
      </w:r>
      <w:r w:rsidR="000E7BAC">
        <w:t>A SUTKINJA</w:t>
      </w:r>
      <w:r>
        <w:t>.</w:t>
      </w:r>
    </w:p>
    <w:p w:rsidRDefault="00581D18" w:rsidP="00581D18" w:rsidR="00581D18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581D18" w:rsidP="00581D18" w:rsidR="00581D18">
      <w:pPr>
        <w:ind w:firstLine="720" w:left="6480"/>
        <w:jc w:val="both"/>
      </w:pPr>
      <w:r>
        <w:t xml:space="preserve"> </w:t>
      </w:r>
    </w:p>
    <w:p w:rsidRDefault="00581D18" w:rsidP="00581D18" w:rsidR="00581D18">
      <w:pPr>
        <w:jc w:val="both"/>
      </w:pPr>
    </w:p>
    <w:p w:rsidRDefault="00581D18" w:rsidP="00581D18" w:rsidR="00581D18">
      <w:pPr>
        <w:jc w:val="both"/>
      </w:pPr>
      <w:r>
        <w:t>POUKA O PRAVNOM LIJEKU:</w:t>
      </w:r>
    </w:p>
    <w:p w:rsidRDefault="00581D18" w:rsidP="00581D18" w:rsidR="00581D18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581D18" w:rsidP="00581D18" w:rsidR="00581D18">
      <w:pPr>
        <w:jc w:val="both"/>
      </w:pPr>
    </w:p>
    <w:p w:rsidRDefault="00581D18" w:rsidP="00581D18" w:rsidR="00581D18">
      <w:pPr>
        <w:jc w:val="both"/>
      </w:pPr>
    </w:p>
    <w:p w:rsidRDefault="00581D18" w:rsidP="00581D18" w:rsidR="00581D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Za točnost otpravka</w:t>
      </w:r>
    </w:p>
    <w:p w:rsidRDefault="00581D18" w:rsidP="00581D18" w:rsidR="00581D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Ovlašteni službenik</w:t>
      </w:r>
    </w:p>
    <w:p w:rsidRDefault="00581D18" w:rsidP="00581D18" w:rsidR="00581D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Sekulić</w:t>
      </w:r>
    </w:p>
    <w:p w:rsidRDefault="00581D18" w:rsidP="00581D18" w:rsidR="00581D18"/>
    <w:p w:rsidRDefault="00581D18" w:rsidP="00CC12C2" w:rsidR="00581D18" w:rsidRPr="005F1DCE">
      <w:pPr>
        <w:jc w:val="both"/>
      </w:pPr>
    </w:p>
    <w:sectPr w:rsidR="00581D18" w:rsidRPr="005F1DC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D2E" w:rsidP="00E5585D" w:rsidR="00C77D2E">
      <w:r>
        <w:separator/>
      </w:r>
    </w:p>
  </w:endnote>
  <w:endnote w:id="0" w:type="continuationSeparator">
    <w:p w:rsidRDefault="00C77D2E" w:rsidP="00E5585D" w:rsidR="00C77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D2E" w:rsidP="00E5585D" w:rsidR="00C77D2E">
      <w:r>
        <w:separator/>
      </w:r>
    </w:p>
  </w:footnote>
  <w:footnote w:id="0" w:type="continuationSeparator">
    <w:p w:rsidRDefault="00C77D2E" w:rsidP="00E5585D" w:rsidR="00C77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587" w:rsidR="0084658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27FA">
      <w:rPr>
        <w:noProof/>
      </w:rPr>
      <w:t>1</w:t>
    </w:r>
    <w:r>
      <w:fldChar w:fldCharType="end"/>
    </w:r>
  </w:p>
  <w:p w:rsidRDefault="00846587" w:rsidR="008465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E653D4A"/>
    <w:multiLevelType w:val="hybridMultilevel"/>
    <w:tmpl w:val="B2C845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6572"/>
    <w:rsid w:val="00060F00"/>
    <w:rsid w:val="00086B16"/>
    <w:rsid w:val="000E7BAC"/>
    <w:rsid w:val="000F748C"/>
    <w:rsid w:val="001B310A"/>
    <w:rsid w:val="00204638"/>
    <w:rsid w:val="002133C0"/>
    <w:rsid w:val="00234854"/>
    <w:rsid w:val="00243526"/>
    <w:rsid w:val="002607B5"/>
    <w:rsid w:val="00260901"/>
    <w:rsid w:val="00260DE1"/>
    <w:rsid w:val="00282F89"/>
    <w:rsid w:val="00295D74"/>
    <w:rsid w:val="0030131C"/>
    <w:rsid w:val="0036209B"/>
    <w:rsid w:val="0036637D"/>
    <w:rsid w:val="00367219"/>
    <w:rsid w:val="00372B9F"/>
    <w:rsid w:val="00383660"/>
    <w:rsid w:val="003C0950"/>
    <w:rsid w:val="003C6CFC"/>
    <w:rsid w:val="003D71A9"/>
    <w:rsid w:val="003F3ED2"/>
    <w:rsid w:val="00444289"/>
    <w:rsid w:val="00454B5F"/>
    <w:rsid w:val="004721D3"/>
    <w:rsid w:val="00483421"/>
    <w:rsid w:val="00484ED1"/>
    <w:rsid w:val="004A4D12"/>
    <w:rsid w:val="004C7FCD"/>
    <w:rsid w:val="00531E05"/>
    <w:rsid w:val="00574743"/>
    <w:rsid w:val="00581D18"/>
    <w:rsid w:val="005A6BE4"/>
    <w:rsid w:val="005B6D53"/>
    <w:rsid w:val="005F1DCE"/>
    <w:rsid w:val="00615654"/>
    <w:rsid w:val="006204A9"/>
    <w:rsid w:val="006E047C"/>
    <w:rsid w:val="006E2B0D"/>
    <w:rsid w:val="0074446F"/>
    <w:rsid w:val="007A5C21"/>
    <w:rsid w:val="008213F7"/>
    <w:rsid w:val="00832977"/>
    <w:rsid w:val="008441FC"/>
    <w:rsid w:val="00846587"/>
    <w:rsid w:val="008470CC"/>
    <w:rsid w:val="008F734B"/>
    <w:rsid w:val="00946F5A"/>
    <w:rsid w:val="009B13D6"/>
    <w:rsid w:val="009B675F"/>
    <w:rsid w:val="00A24DA1"/>
    <w:rsid w:val="00A64BAB"/>
    <w:rsid w:val="00A663FF"/>
    <w:rsid w:val="00AC27FA"/>
    <w:rsid w:val="00AF5B80"/>
    <w:rsid w:val="00B121FD"/>
    <w:rsid w:val="00B3720C"/>
    <w:rsid w:val="00B56458"/>
    <w:rsid w:val="00B609FA"/>
    <w:rsid w:val="00B8207C"/>
    <w:rsid w:val="00BD69E9"/>
    <w:rsid w:val="00BE66B2"/>
    <w:rsid w:val="00C77D2E"/>
    <w:rsid w:val="00CB5EF6"/>
    <w:rsid w:val="00CC0773"/>
    <w:rsid w:val="00CC12C2"/>
    <w:rsid w:val="00CD789B"/>
    <w:rsid w:val="00CE0431"/>
    <w:rsid w:val="00CF4AEF"/>
    <w:rsid w:val="00D25BFE"/>
    <w:rsid w:val="00D37E5E"/>
    <w:rsid w:val="00D42213"/>
    <w:rsid w:val="00D57645"/>
    <w:rsid w:val="00DA420C"/>
    <w:rsid w:val="00DA57E7"/>
    <w:rsid w:val="00DB3EED"/>
    <w:rsid w:val="00DC1FD9"/>
    <w:rsid w:val="00DD11AA"/>
    <w:rsid w:val="00DF2CA3"/>
    <w:rsid w:val="00E17FAB"/>
    <w:rsid w:val="00E26A1D"/>
    <w:rsid w:val="00E50896"/>
    <w:rsid w:val="00E5585D"/>
    <w:rsid w:val="00E72AD7"/>
    <w:rsid w:val="00EC0557"/>
    <w:rsid w:val="00ED3055"/>
    <w:rsid w:val="00ED3B87"/>
    <w:rsid w:val="00F56070"/>
    <w:rsid w:val="00F57BAB"/>
    <w:rsid w:val="00F9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C7FC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7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C7FC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7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7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1740</properties:Characters>
  <properties:Lines>111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2016-07-04T12:37:00Z</dcterms:created>
  <dc:creator>grgicv</dc:creator>
  <cp:lastModifiedBy>Danijela Sekulić</cp:lastModifiedBy>
  <cp:lastPrinted>2016-07-06T07:09:00Z</cp:lastPrinted>
  <dcterms:modified xmlns:xsi="http://www.w3.org/2001/XMLSchema-instance" xsi:type="dcterms:W3CDTF">2016-07-06T07:09:00Z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