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b98f" w14:paraId="647b98f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5F1F95">
        <w:rPr>
          <w:szCs w:val="24"/>
          <w:lang w:val="hr-HR"/>
        </w:rPr>
        <w:t>1184</w:t>
      </w:r>
      <w:r>
        <w:rPr>
          <w:szCs w:val="24"/>
          <w:lang w:val="hr-HR"/>
        </w:rPr>
        <w:t>/2016-</w:t>
      </w:r>
      <w:r w:rsidR="005F1F95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646250" w:rsidP="00865844" w:rsidR="00646250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646250" w:rsidP="00865844" w:rsidR="00646250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5F1F95">
        <w:rPr>
          <w:lang w:val="hr-HR"/>
        </w:rPr>
        <w:t xml:space="preserve">MELLANI jednostavno društvo s ograničenom odgovornošću za proizvodnju i građenje, Zagreb, Peruanska 8, </w:t>
      </w:r>
      <w:r w:rsidR="005F1F95" w:rsidRPr="000664E3">
        <w:rPr>
          <w:lang w:val="hr-HR"/>
        </w:rPr>
        <w:t>MB</w:t>
      </w:r>
      <w:r w:rsidR="005F1F95">
        <w:rPr>
          <w:lang w:val="hr-HR"/>
        </w:rPr>
        <w:t>S:080851384, OIB:15846646762</w:t>
      </w:r>
      <w:r>
        <w:rPr>
          <w:lang w:val="hr-HR"/>
        </w:rPr>
        <w:t xml:space="preserve">, dana </w:t>
      </w:r>
      <w:r w:rsidR="00646250">
        <w:rPr>
          <w:lang w:val="hr-HR"/>
        </w:rPr>
        <w:t>30.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646250" w:rsidP="00865844" w:rsidR="00646250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646250" w:rsidP="00865844" w:rsidR="00646250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5F1F95">
        <w:rPr>
          <w:lang w:val="hr-HR"/>
        </w:rPr>
        <w:t xml:space="preserve">MELLANI jednostavno društvo s ograničenom odgovornošću za proizvodnju i građenje, Zagreb, Peruanska 8, </w:t>
      </w:r>
      <w:r w:rsidR="005F1F95" w:rsidRPr="000664E3">
        <w:rPr>
          <w:lang w:val="hr-HR"/>
        </w:rPr>
        <w:t>MB</w:t>
      </w:r>
      <w:r w:rsidR="005F1F95">
        <w:rPr>
          <w:lang w:val="hr-HR"/>
        </w:rPr>
        <w:t>S:080851384, OIB:15846646762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2E5CB1" w:rsidRPr="00306D21">
        <w:rPr>
          <w:szCs w:val="24"/>
          <w:lang w:val="hr-HR"/>
        </w:rPr>
        <w:t>IVAN GJURAŠIĆ, iz Zagreba, Petrinjska 28, OIB:  66025260916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5F1F95">
        <w:rPr>
          <w:lang w:val="hr-HR"/>
        </w:rPr>
        <w:t xml:space="preserve">MELLANI jednostavno društvo s ograničenom odgovornošću za proizvodnju i građenje, Zagreb, Peruanska 8, </w:t>
      </w:r>
      <w:r w:rsidR="005F1F95" w:rsidRPr="000664E3">
        <w:rPr>
          <w:lang w:val="hr-HR"/>
        </w:rPr>
        <w:t>MB</w:t>
      </w:r>
      <w:r w:rsidR="005F1F95">
        <w:rPr>
          <w:lang w:val="hr-HR"/>
        </w:rPr>
        <w:t>S:080851384, OIB:15846646762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646250">
        <w:rPr>
          <w:rFonts w:cs="Times New Roman" w:eastAsia="Times New Roman" w:hAnsi="Times New Roman" w:ascii="Times New Roman"/>
          <w:sz w:val="24"/>
          <w:szCs w:val="24"/>
          <w:lang w:eastAsia="hr-HR"/>
        </w:rPr>
        <w:t>30.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646250" w:rsidR="0064625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646250" w:rsidP="00646250" w:rsidR="00646250">
      <w:pPr>
        <w:rPr>
          <w:szCs w:val="24"/>
          <w:lang w:val="hr-HR"/>
        </w:rPr>
      </w:pPr>
    </w:p>
    <w:p w:rsidRDefault="00646250" w:rsidP="00646250" w:rsidR="00646250">
      <w:pPr>
        <w:rPr>
          <w:szCs w:val="24"/>
          <w:lang w:val="hr-HR"/>
        </w:rPr>
      </w:pPr>
    </w:p>
    <w:p w:rsidRDefault="00865844" w:rsidP="00646250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C8229F" w:rsidP="00865844" w:rsidR="00C8229F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 zahtjevu FINE za provedbu skraćenog stečajnog postupka nad dužnikom, sud je temeljem odredbe čl. 430., 431. i 434. Stečajnog zakona ("Narodne novine" broj 71/15 – </w:t>
      </w:r>
      <w:r>
        <w:rPr>
          <w:szCs w:val="24"/>
          <w:lang w:val="hr-HR"/>
        </w:rPr>
        <w:lastRenderedPageBreak/>
        <w:t>dalje: SZ) oglasom poslovni broj St-</w:t>
      </w:r>
      <w:r w:rsidR="005F1F95">
        <w:rPr>
          <w:szCs w:val="24"/>
          <w:lang w:val="hr-HR"/>
        </w:rPr>
        <w:t>1184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E10A08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</w:t>
      </w:r>
      <w:r w:rsidR="00E10A08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646250" w:rsidP="00C954F0" w:rsidR="00646250">
      <w:pPr>
        <w:jc w:val="center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646250">
        <w:rPr>
          <w:szCs w:val="24"/>
          <w:lang w:val="hr-HR"/>
        </w:rPr>
        <w:t>30.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C8229F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C8229F">
        <w:rPr>
          <w:szCs w:val="24"/>
          <w:lang w:val="hr-HR"/>
        </w:rPr>
        <w:t>, v.r.</w:t>
      </w:r>
    </w:p>
    <w:p w:rsidRDefault="00C8229F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>Za točnost otpravka – ovlašteni službenik</w:t>
      </w:r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</w:t>
      </w:r>
      <w:r w:rsidR="00646250">
        <w:rPr>
          <w:szCs w:val="24"/>
          <w:lang w:val="hr-HR"/>
        </w:rPr>
        <w:t xml:space="preserve">                         </w:t>
      </w:r>
      <w:r>
        <w:rPr>
          <w:szCs w:val="24"/>
          <w:lang w:val="hr-HR"/>
        </w:rPr>
        <w:t xml:space="preserve">      </w:t>
      </w:r>
      <w:r w:rsidR="00C8229F">
        <w:rPr>
          <w:szCs w:val="24"/>
          <w:lang w:val="hr-HR"/>
        </w:rPr>
        <w:tab/>
      </w:r>
      <w:r w:rsidR="00C8229F">
        <w:rPr>
          <w:szCs w:val="24"/>
          <w:lang w:val="hr-HR"/>
        </w:rPr>
        <w:tab/>
        <w:t xml:space="preserve">   Danijela </w:t>
      </w:r>
      <w:proofErr w:type="spellStart"/>
      <w:r w:rsidR="00C8229F">
        <w:rPr>
          <w:szCs w:val="24"/>
          <w:lang w:val="hr-HR"/>
        </w:rPr>
        <w:t>Futač</w:t>
      </w:r>
      <w:proofErr w:type="spellEnd"/>
      <w:r w:rsidR="00C8229F">
        <w:rPr>
          <w:szCs w:val="24"/>
          <w:lang w:val="hr-HR"/>
        </w:rPr>
        <w:t xml:space="preserve"> </w:t>
      </w:r>
      <w:proofErr w:type="spellStart"/>
      <w:r w:rsidR="00C8229F">
        <w:rPr>
          <w:szCs w:val="24"/>
          <w:lang w:val="hr-HR"/>
        </w:rPr>
        <w:t>Hrgovan</w:t>
      </w:r>
      <w:proofErr w:type="spellEnd"/>
    </w:p>
    <w:p w:rsidRDefault="00646250" w:rsidP="002C6722" w:rsidR="00646250">
      <w:pPr>
        <w:jc w:val="both"/>
        <w:rPr>
          <w:szCs w:val="24"/>
          <w:lang w:val="hr-HR"/>
        </w:rPr>
      </w:pPr>
    </w:p>
    <w:p w:rsidRDefault="00646250" w:rsidP="002C6722" w:rsidR="00646250">
      <w:pPr>
        <w:jc w:val="both"/>
        <w:rPr>
          <w:szCs w:val="24"/>
          <w:lang w:val="hr-HR"/>
        </w:rPr>
      </w:pPr>
    </w:p>
    <w:p w:rsidRDefault="00C8229F" w:rsidP="002C6722" w:rsidR="00C8229F">
      <w:pPr>
        <w:jc w:val="both"/>
        <w:rPr>
          <w:szCs w:val="24"/>
          <w:lang w:val="hr-HR"/>
        </w:rPr>
      </w:pPr>
    </w:p>
    <w:p w:rsidRDefault="00C8229F" w:rsidP="002C6722" w:rsidR="00C8229F">
      <w:pPr>
        <w:jc w:val="both"/>
        <w:rPr>
          <w:szCs w:val="24"/>
          <w:lang w:val="hr-HR"/>
        </w:rPr>
      </w:pPr>
    </w:p>
    <w:p w:rsidRDefault="00646250" w:rsidP="00646250" w:rsidR="0064625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(č. 128.st.8 SZ-a.) </w:t>
      </w:r>
      <w:r>
        <w:rPr>
          <w:szCs w:val="24"/>
          <w:lang w:val="hr-HR"/>
        </w:rPr>
        <w:lastRenderedPageBreak/>
        <w:t>Žalba se podnosi ovom sudu u dva istovjetna primjerka, a o žalbi odlučuje sudac pojedinac Trgovačkog suda u Bjelovaru.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Sect="00646250" w:rsidR="00865844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31D76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C095D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5F1F95"/>
    <w:rsid w:val="00606200"/>
    <w:rsid w:val="00617799"/>
    <w:rsid w:val="006257D4"/>
    <w:rsid w:val="00646250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30AC7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71FF"/>
    <w:rsid w:val="00C8229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45DC5"/>
    <w:rsid w:val="00D700C4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33502"/>
    <w:rsid w:val="00E3513E"/>
    <w:rsid w:val="00E5731B"/>
    <w:rsid w:val="00E67192"/>
    <w:rsid w:val="00E73026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0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A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AC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A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A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0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A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AC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A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A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St-1184/2016-3</izvorni_sadrzaj>
    <derivirana_varijabla naziv="DomainObject.Oznaka_1">St-1184/2016-3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St-1184/2016</izvorni_sadrzaj>
    <derivirana_varijabla naziv="DomainObject.Predmet.OznakaBroj_1">St-1184/2016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MELLANI j.d.o.o. zastupanog po punomoćniku Elvir Mulalić</izvorni_sadrzaj>
    <derivirana_varijabla naziv="DomainObject.Predmet.ProtustrankaFormated_1">  MELLANI j.d.o.o. zastupanog po punomoćniku Elvir Mulalić</derivirana_varijabla>
  </DomainObject.Predmet.ProtustrankaFormated>
  <DomainObject.Predmet.ProtustrankaFormatedOIB>
    <izvorni_sadrzaj>  MELLANI j.d.o.o., OIB 15846646762 zastupanog po punomoćniku Elvir Mulalić</izvorni_sadrzaj>
    <derivirana_varijabla naziv="DomainObject.Predmet.ProtustrankaFormatedOIB_1">  MELLANI j.d.o.o., OIB 15846646762 zastupanog po punomoćniku Elvir Mulalić</derivirana_varijabla>
  </DomainObject.Predmet.ProtustrankaFormatedOIB>
  <DomainObject.Predmet.ProtustrankaFormatedWithAdress>
    <izvorni_sadrzaj> MELLANI j.d.o.o., Peruanska 8, 10000 Zagreb zastupanog po punomoćniku Elvir Mulalić</izvorni_sadrzaj>
    <derivirana_varijabla naziv="DomainObject.Predmet.ProtustrankaFormatedWithAdress_1"> MELLANI j.d.o.o., Peruanska 8, 10000 Zagreb zastupanog po punomoćniku Elvir Mulalić</derivirana_varijabla>
  </DomainObject.Predmet.ProtustrankaFormatedWithAdress>
  <DomainObject.Predmet.ProtustrankaFormatedWithAdressOIB>
    <izvorni_sadrzaj> MELLANI j.d.o.o., OIB 15846646762, Peruanska 8, 10000 Zagreb zastupanog po punomoćniku Elvir Mulalić</izvorni_sadrzaj>
    <derivirana_varijabla naziv="DomainObject.Predmet.ProtustrankaFormatedWithAdressOIB_1"> MELLANI j.d.o.o., OIB 15846646762, Peruanska 8, 10000 Zagreb zastupanog po punomoćniku Elvir Mulalić</derivirana_varijabla>
  </DomainObject.Predmet.ProtustrankaFormatedWithAdressOIB>
  <DomainObject.Predmet.ProtustrankaWithAdress>
    <izvorni_sadrzaj>MELLANI j.d.o.o. Peruanska 8, 10000 Zagreb</izvorni_sadrzaj>
    <derivirana_varijabla naziv="DomainObject.Predmet.ProtustrankaWithAdress_1">MELLANI j.d.o.o. Peruanska 8, 10000 Zagreb</derivirana_varijabla>
  </DomainObject.Predmet.ProtustrankaWithAdress>
  <DomainObject.Predmet.ProtustrankaWithAdressOIB>
    <izvorni_sadrzaj>MELLANI j.d.o.o., OIB 15846646762, Peruanska 8, 10000 Zagreb</izvorni_sadrzaj>
    <derivirana_varijabla naziv="DomainObject.Predmet.ProtustrankaWithAdressOIB_1">MELLANI j.d.o.o., OIB 15846646762, Peruanska 8, 10000 Zagreb</derivirana_varijabla>
  </DomainObject.Predmet.ProtustrankaWithAdressOIB>
  <DomainObject.Predmet.ProtustrankaNazivFormated>
    <izvorni_sadrzaj>MELLANI j.d.o.o.</izvorni_sadrzaj>
    <derivirana_varijabla naziv="DomainObject.Predmet.ProtustrankaNazivFormated_1">MELLANI j.d.o.o.</derivirana_varijabla>
  </DomainObject.Predmet.ProtustrankaNazivFormated>
  <DomainObject.Predmet.ProtustrankaNazivFormatedOIB>
    <izvorni_sadrzaj>MELLANI j.d.o.o., OIB 15846646762</izvorni_sadrzaj>
    <derivirana_varijabla naziv="DomainObject.Predmet.ProtustrankaNazivFormatedOIB_1">MELLANI j.d.o.o., OIB 15846646762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MELLANI j.d.o.o. zastupanog po punomoćniku Elvir Mulalić</item>
    </izvorni_sadrzaj>
    <derivirana_varijabla naziv="DomainObject.Predmet.ProtuStrankaListFormated_1">
      <item>MELLANI j.d.o.o. zastupanog po punomoćniku Elvir Mulalić</item>
    </derivirana_varijabla>
  </DomainObject.Predmet.ProtuStrankaListFormated>
  <DomainObject.Predmet.ProtuStrankaListFormatedOIB>
    <izvorni_sadrzaj>
      <item>MELLANI j.d.o.o., OIB 15846646762 zastupanog po punomoćniku Elvir Mulalić</item>
    </izvorni_sadrzaj>
    <derivirana_varijabla naziv="DomainObject.Predmet.ProtuStrankaListFormatedOIB_1">
      <item>MELLANI j.d.o.o., OIB 15846646762 zastupanog po punomoćniku Elvir Mulalić</item>
    </derivirana_varijabla>
  </DomainObject.Predmet.ProtuStrankaListFormatedOIB>
  <DomainObject.Predmet.ProtuStrankaListFormatedWithAdress>
    <izvorni_sadrzaj>
      <item>MELLANI j.d.o.o., Peruanska 8, 10000 Zagreb zastupanog po punomoćniku Elvir Mulalić</item>
    </izvorni_sadrzaj>
    <derivirana_varijabla naziv="DomainObject.Predmet.ProtuStrankaListFormatedWithAdress_1">
      <item>MELLANI j.d.o.o., Peruanska 8, 10000 Zagreb zastupanog po punomoćniku Elvir Mulalić</item>
    </derivirana_varijabla>
  </DomainObject.Predmet.ProtuStrankaListFormatedWithAdress>
  <DomainObject.Predmet.ProtuStrankaListFormatedWithAdressOIB>
    <izvorni_sadrzaj>
      <item>MELLANI j.d.o.o., OIB 15846646762, Peruanska 8, 10000 Zagreb zastupanog po punomoćniku Elvir Mulalić</item>
    </izvorni_sadrzaj>
    <derivirana_varijabla naziv="DomainObject.Predmet.ProtuStrankaListFormatedWithAdressOIB_1">
      <item>MELLANI j.d.o.o., OIB 15846646762, Peruanska 8, 10000 Zagreb zastupanog po punomoćniku Elvir Mulalić</item>
    </derivirana_varijabla>
  </DomainObject.Predmet.ProtuStrankaListFormatedWithAdressOIB>
  <DomainObject.Predmet.ProtuStrankaListNazivFormated>
    <izvorni_sadrzaj>
      <item>MELLANI j.d.o.o.</item>
    </izvorni_sadrzaj>
    <derivirana_varijabla naziv="DomainObject.Predmet.ProtuStrankaListNazivFormated_1">
      <item>MELLANI j.d.o.o.</item>
    </derivirana_varijabla>
  </DomainObject.Predmet.ProtuStrankaListNazivFormated>
  <DomainObject.Predmet.ProtuStrankaListNazivFormatedOIB>
    <izvorni_sadrzaj>
      <item>MELLANI j.d.o.o., OIB 15846646762</item>
    </izvorni_sadrzaj>
    <derivirana_varijabla naziv="DomainObject.Predmet.ProtuStrankaListNazivFormatedOIB_1">
      <item>MELLANI j.d.o.o., OIB 15846646762</item>
    </derivirana_varijabla>
  </DomainObject.Predmet.ProtuStrankaListNazivFormatedOIB>
  <DomainObject.Predmet.OstaliListFormated>
    <izvorni_sadrzaj>
      <item>Elvir Mulalić punomoćnik sudionika u postupku MELLANI j.d.o.o.</item>
    </izvorni_sadrzaj>
    <derivirana_varijabla naziv="DomainObject.Predmet.OstaliListFormated_1">
      <item>Elvir Mulalić punomoćnik sudionika u postupku MELLANI j.d.o.o.</item>
    </derivirana_varijabla>
  </DomainObject.Predmet.OstaliListFormated>
  <DomainObject.Predmet.OstaliListFormatedOIB>
    <izvorni_sadrzaj>
      <item>Elvir Mulalić, OIB 77252021695 punomoćnik sudionika u postupku MELLANI j.d.o.o.</item>
    </izvorni_sadrzaj>
    <derivirana_varijabla naziv="DomainObject.Predmet.OstaliListFormatedOIB_1">
      <item>Elvir Mulalić, OIB 77252021695 punomoćnik sudionika u postupku MELLANI j.d.o.o.</item>
    </derivirana_varijabla>
  </DomainObject.Predmet.OstaliListFormatedOIB>
  <DomainObject.Predmet.OstaliListFormatedWithAdress>
    <izvorni_sadrzaj>
      <item>Elvir Mulalić, Peruanska 8, 10000 Zagreb punomoćnik sudionika u postupku MELLANI j.d.o.o.</item>
    </izvorni_sadrzaj>
    <derivirana_varijabla naziv="DomainObject.Predmet.OstaliListFormatedWithAdress_1">
      <item>Elvir Mulalić, Peruanska 8, 10000 Zagreb punomoćnik sudionika u postupku MELLANI j.d.o.o.</item>
    </derivirana_varijabla>
  </DomainObject.Predmet.OstaliListFormatedWithAdress>
  <DomainObject.Predmet.OstaliListFormatedWithAdressOIB>
    <izvorni_sadrzaj>
      <item>Elvir Mulalić, OIB 77252021695, Peruanska 8, 10000 Zagreb punomoćnik sudionika u postupku MELLANI j.d.o.o.</item>
    </izvorni_sadrzaj>
    <derivirana_varijabla naziv="DomainObject.Predmet.OstaliListFormatedWithAdressOIB_1">
      <item>Elvir Mulalić, OIB 77252021695, Peruanska 8, 10000 Zagreb punomoćnik sudionika u postupku MELLANI j.d.o.o.</item>
    </derivirana_varijabla>
  </DomainObject.Predmet.OstaliListFormatedWithAdressOIB>
  <DomainObject.Predmet.OstaliListNazivFormated>
    <izvorni_sadrzaj>
      <item>Elvir Mulalić</item>
    </izvorni_sadrzaj>
    <derivirana_varijabla naziv="DomainObject.Predmet.OstaliListNazivFormated_1">
      <item>Elvir Mulalić</item>
    </derivirana_varijabla>
  </DomainObject.Predmet.OstaliListNazivFormated>
  <DomainObject.Predmet.OstaliListNazivFormatedOIB>
    <izvorni_sadrzaj>
      <item>Elvir Mulalić, OIB 77252021695</item>
    </izvorni_sadrzaj>
    <derivirana_varijabla naziv="DomainObject.Predmet.OstaliListNazivFormatedOIB_1">
      <item>Elvir Mulalić, OIB 77252021695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St-1184/2016-3</izvorni_sadrzaj>
    <derivirana_varijabla naziv="DomainObject.PoslovniBrojDokumenta_1">St-1184/2016-3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MELLANI j.d.o.o.</izvorni_sadrzaj>
    <derivirana_varijabla naziv="DomainObject.Predmet.ProtustrankaIDrugi_1">MELLANI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MELLANI j.d.o.o., OIB 15846646762, Peruanska 8, 10000 Zagreb</izvorni_sadrzaj>
    <derivirana_varijabla naziv="DomainObject.Predmet.ProtustrankaIDrugiAdressOIB_1">MELLANI j.d.o.o., OIB 15846646762, Peruanska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MELLANI j.d.o.o.</item>
      <item>FINA Regionalni centar Zagreb</item>
      <item>Elvir Mulalić</item>
    </izvorni_sadrzaj>
    <derivirana_varijabla naziv="DomainObject.Predmet.SudioniciListNaziv_1">
      <item>MELLANI j.d.o.o.</item>
      <item>FINA Regionalni centar Zagreb</item>
      <item>Elvir Mulalić</item>
    </derivirana_varijabla>
  </DomainObject.Predmet.SudioniciListNaziv>
  <DomainObject.Predmet.SudioniciListAdressOIB>
    <izvorni_sadrzaj>
      <item>MELLANI j.d.o.o., OIB 15846646762, Peruanska 8,10000 Zagreb</item>
      <item>FINA Regionalni centar Zagreb, OIB 85821130368, Trg svibanjskih žrtava 1995. 1,10000 Zagreb</item>
      <item>Elvir Mulalić, OIB 77252021695, Peruanska 8,10000 Zagreb</item>
    </izvorni_sadrzaj>
    <derivirana_varijabla naziv="DomainObject.Predmet.SudioniciListAdressOIB_1">
      <item>MELLANI j.d.o.o., OIB 15846646762, Peruanska 8,10000 Zagreb</item>
      <item>FINA Regionalni centar Zagreb, OIB 85821130368, Trg svibanjskih žrtava 1995. 1,10000 Zagreb</item>
      <item>Elvir Mulalić, OIB 77252021695, Peruanska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15846646762</item>
      <item>, OIB 85821130368</item>
      <item>, OIB 77252021695</item>
    </izvorni_sadrzaj>
    <derivirana_varijabla naziv="DomainObject.Predmet.SudioniciListNazivOIB_1">
      <item>, OIB 15846646762</item>
      <item>, OIB 85821130368</item>
      <item>, OIB 77252021695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AB7AD-0E84-45AF-BF26-BD93E6FE2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3776</properties:Characters>
  <properties:Lines>107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2016-08-29T12:32:00Z</dcterms:created>
  <dc:creator>Miroslav Lovreković</dc:creator>
  <cp:lastModifiedBy>Miroslav Lovreković</cp:lastModifiedBy>
  <cp:lastPrinted>2017-01-30T12:45:00Z</cp:lastPrinted>
  <dcterms:modified xmlns:xsi="http://www.w3.org/2001/XMLSchema-instance" xsi:type="dcterms:W3CDTF">2017-01-30T12:45:00Z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St-1184/2016-3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