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50f0" w14:paraId="71550f0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49DC" w:rsidP="0042254D" w:rsidR="007949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49DC" w:rsidP="0042254D" w:rsidR="007949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49DC" w:rsidP="0042254D" w:rsidR="007949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949DC">
        <w:rPr>
          <w:rFonts w:cs="Times New Roman" w:hAnsi="Times New Roman" w:ascii="Times New Roman"/>
          <w:sz w:val="24"/>
          <w:szCs w:val="24"/>
        </w:rPr>
        <w:t>SUN SPORT d.o.o. Rijeka, Njivina 16, OIB: 29858500327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949DC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949DC">
        <w:rPr>
          <w:rFonts w:cs="Times New Roman" w:hAnsi="Times New Roman" w:ascii="Times New Roman"/>
          <w:sz w:val="24"/>
          <w:szCs w:val="24"/>
        </w:rPr>
        <w:t>SUN SPORT d.o.o. Rijeka, Njivina 16, OIB: 29858500327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7949DC">
        <w:rPr>
          <w:rFonts w:cs="Times New Roman" w:hAnsi="Times New Roman" w:ascii="Times New Roman"/>
          <w:sz w:val="24"/>
          <w:szCs w:val="24"/>
        </w:rPr>
        <w:t>2</w:t>
      </w:r>
      <w:r w:rsidR="00843F04">
        <w:rPr>
          <w:rFonts w:cs="Times New Roman" w:hAnsi="Times New Roman" w:ascii="Times New Roman"/>
          <w:sz w:val="24"/>
          <w:szCs w:val="24"/>
        </w:rPr>
        <w:t>11.</w:t>
      </w:r>
      <w:r w:rsidR="007949DC">
        <w:rPr>
          <w:rFonts w:cs="Times New Roman" w:hAnsi="Times New Roman" w:ascii="Times New Roman"/>
          <w:sz w:val="24"/>
          <w:szCs w:val="24"/>
        </w:rPr>
        <w:t>203</w:t>
      </w:r>
      <w:r w:rsidR="00843F04">
        <w:rPr>
          <w:rFonts w:cs="Times New Roman" w:hAnsi="Times New Roman" w:ascii="Times New Roman"/>
          <w:sz w:val="24"/>
          <w:szCs w:val="24"/>
        </w:rPr>
        <w:t>,</w:t>
      </w:r>
      <w:r w:rsidR="007949DC">
        <w:rPr>
          <w:rFonts w:cs="Times New Roman" w:hAnsi="Times New Roman" w:ascii="Times New Roman"/>
          <w:sz w:val="24"/>
          <w:szCs w:val="24"/>
        </w:rPr>
        <w:t>93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11</w:t>
      </w:r>
      <w:r w:rsidR="007949DC">
        <w:rPr>
          <w:rFonts w:cs="Times New Roman" w:hAnsi="Times New Roman" w:ascii="Times New Roman"/>
          <w:sz w:val="24"/>
          <w:szCs w:val="24"/>
        </w:rPr>
        <w:t>81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843F04">
        <w:rPr>
          <w:rFonts w:cs="Times New Roman" w:hAnsi="Times New Roman" w:ascii="Times New Roman"/>
          <w:sz w:val="24"/>
          <w:szCs w:val="24"/>
        </w:rPr>
        <w:t>1</w:t>
      </w:r>
      <w:r w:rsidR="007949DC">
        <w:rPr>
          <w:rFonts w:cs="Times New Roman" w:hAnsi="Times New Roman" w:ascii="Times New Roman"/>
          <w:sz w:val="24"/>
          <w:szCs w:val="24"/>
        </w:rPr>
        <w:t>81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949DC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B84" w:rsidP="00E51B84" w:rsidR="00E51B84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51B84" w:rsidP="00210E4E" w:rsidR="00E51B84" w:rsidRPr="00E51B8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51B8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51B84" w:rsidP="00210E4E" w:rsidR="00E51B84" w:rsidRPr="00E51B8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51B8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51B84" w:rsidP="00A45EAD" w:rsidR="00E51B84" w:rsidRPr="00E51B8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51B8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52DAB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949DC"/>
    <w:rsid w:val="007C29C1"/>
    <w:rsid w:val="00811BBC"/>
    <w:rsid w:val="00843F04"/>
    <w:rsid w:val="008A087F"/>
    <w:rsid w:val="00AB43CB"/>
    <w:rsid w:val="00AB50D3"/>
    <w:rsid w:val="00B006B2"/>
    <w:rsid w:val="00B201F2"/>
    <w:rsid w:val="00BC58E4"/>
    <w:rsid w:val="00C61B30"/>
    <w:rsid w:val="00CD2616"/>
    <w:rsid w:val="00CE0FE5"/>
    <w:rsid w:val="00DA3EAA"/>
    <w:rsid w:val="00E5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F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F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F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F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F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F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F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F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SPORT d. o. o. za trgovinu, usluge i putnička agencija</izvorni_sadrzaj>
    <derivirana_varijabla naziv="DomainObject.Predmet.ProtustrankaFormated_1">  SUN SPORT d. o. o. za trgovinu, usluge i putnička agencija</derivirana_varijabla>
  </DomainObject.Predmet.ProtustrankaFormated>
  <DomainObject.Predmet.ProtustrankaFormatedOIB>
    <izvorni_sadrzaj>  SUN SPORT d. o. o. za trgovinu, usluge i putnička agencija, OIB 29858500327</izvorni_sadrzaj>
    <derivirana_varijabla naziv="DomainObject.Predmet.ProtustrankaFormatedOIB_1">  SUN SPORT d. o. o. za trgovinu, usluge i putnička agencija, OIB 29858500327</derivirana_varijabla>
  </DomainObject.Predmet.ProtustrankaFormatedOIB>
  <DomainObject.Predmet.ProtustrankaFormatedWithAdress>
    <izvorni_sadrzaj> SUN SPORT d. o. o. za trgovinu, usluge i putnička agencija, Njivina 16, 51000 Rijeka</izvorni_sadrzaj>
    <derivirana_varijabla naziv="DomainObject.Predmet.ProtustrankaFormatedWithAdress_1"> SUN SPORT d. o. o. za trgovinu, usluge i putnička agencija, Njivina 16, 51000 Rijeka</derivirana_varijabla>
  </DomainObject.Predmet.ProtustrankaFormatedWithAdress>
  <DomainObject.Predmet.ProtustrankaFormatedWithAdressOIB>
    <izvorni_sadrzaj> SUN SPORT d. o. o. za trgovinu, usluge i putnička agencija, OIB 29858500327, Njivina 16, 51000 Rijeka</izvorni_sadrzaj>
    <derivirana_varijabla naziv="DomainObject.Predmet.ProtustrankaFormatedWithAdressOIB_1"> SUN SPORT d. o. o. za trgovinu, usluge i putnička agencija, OIB 29858500327, Njivina 16, 51000 Rijeka</derivirana_varijabla>
  </DomainObject.Predmet.ProtustrankaFormatedWithAdressOIB>
  <DomainObject.Predmet.ProtustrankaWithAdress>
    <izvorni_sadrzaj>SUN SPORT d. o. o. za trgovinu, usluge i putnička agencija Njivina 16, 51000 Rijeka</izvorni_sadrzaj>
    <derivirana_varijabla naziv="DomainObject.Predmet.ProtustrankaWithAdress_1">SUN SPORT d. o. o. za trgovinu, usluge i putnička agencija Njivina 16, 51000 Rijeka</derivirana_varijabla>
  </DomainObject.Predmet.ProtustrankaWithAdress>
  <DomainObject.Predmet.ProtustrankaWithAdressOIB>
    <izvorni_sadrzaj>SUN SPORT d. o. o. za trgovinu, usluge i putnička agencija, OIB 29858500327, Njivina 16, 51000 Rijeka</izvorni_sadrzaj>
    <derivirana_varijabla naziv="DomainObject.Predmet.ProtustrankaWithAdressOIB_1">SUN SPORT d. o. o. za trgovinu, usluge i putnička agencija, OIB 29858500327, Njivina 16, 51000 Rijeka</derivirana_varijabla>
  </DomainObject.Predmet.ProtustrankaWithAdressOIB>
  <DomainObject.Predmet.ProtustrankaNazivFormated>
    <izvorni_sadrzaj>SUN SPORT d. o. o. za trgovinu, usluge i putnička agencija</izvorni_sadrzaj>
    <derivirana_varijabla naziv="DomainObject.Predmet.ProtustrankaNazivFormated_1">SUN SPORT d. o. o. za trgovinu, usluge i putnička agencija</derivirana_varijabla>
  </DomainObject.Predmet.ProtustrankaNazivFormated>
  <DomainObject.Predmet.ProtustrankaNazivFormatedOIB>
    <izvorni_sadrzaj>SUN SPORT d. o. o. za trgovinu, usluge i putnička agencija, OIB 29858500327</izvorni_sadrzaj>
    <derivirana_varijabla naziv="DomainObject.Predmet.ProtustrankaNazivFormatedOIB_1">SUN SPORT d. o. o. za trgovinu, usluge i putnička agencija, OIB 29858500327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SUN SPORT d. o. o. za trgovinu, usluge i putnička agencija</item>
    </izvorni_sadrzaj>
    <derivirana_varijabla naziv="DomainObject.Predmet.ProtuStrankaListFormated_1">
      <item>SUN SPORT d. o. o. za trgovinu, usluge i putnička agencija</item>
    </derivirana_varijabla>
  </DomainObject.Predmet.ProtuStrankaListFormated>
  <DomainObject.Predmet.ProtuStrankaListFormatedOIB>
    <izvorni_sadrzaj>
      <item>SUN SPORT d. o. o. za trgovinu, usluge i putnička agencija, OIB 29858500327</item>
    </izvorni_sadrzaj>
    <derivirana_varijabla naziv="DomainObject.Predmet.ProtuStrankaListFormatedOIB_1">
      <item>SUN SPORT d. o. o. za trgovinu, usluge i putnička agencija, OIB 29858500327</item>
    </derivirana_varijabla>
  </DomainObject.Predmet.ProtuStrankaListFormatedOIB>
  <DomainObject.Predmet.ProtuStrankaListFormatedWithAdress>
    <izvorni_sadrzaj>
      <item>SUN SPORT d. o. o. za trgovinu, usluge i putnička agencija, Njivina 16, 51000 Rijeka</item>
    </izvorni_sadrzaj>
    <derivirana_varijabla naziv="DomainObject.Predmet.ProtuStrankaListFormatedWithAdress_1">
      <item>SUN SPORT d. o. o. za trgovinu, usluge i putnička agencija, Njivina 16, 51000 Rijeka</item>
    </derivirana_varijabla>
  </DomainObject.Predmet.ProtuStrankaListFormatedWithAdress>
  <DomainObject.Predmet.ProtuStrankaListFormatedWithAdressOIB>
    <izvorni_sadrzaj>
      <item>SUN SPORT d. o. o. za trgovinu, usluge i putnička agencija, OIB 29858500327, Njivina 16, 51000 Rijeka</item>
    </izvorni_sadrzaj>
    <derivirana_varijabla naziv="DomainObject.Predmet.ProtuStrankaListFormatedWithAdressOIB_1">
      <item>SUN SPORT d. o. o. za trgovinu, usluge i putnička agencija, OIB 29858500327, Njivina 16, 51000 Rijeka</item>
    </derivirana_varijabla>
  </DomainObject.Predmet.ProtuStrankaListFormatedWithAdressOIB>
  <DomainObject.Predmet.ProtuStrankaListNazivFormated>
    <izvorni_sadrzaj>
      <item>SUN SPORT d. o. o. za trgovinu, usluge i putnička agencija</item>
    </izvorni_sadrzaj>
    <derivirana_varijabla naziv="DomainObject.Predmet.ProtuStrankaListNazivFormated_1">
      <item>SUN SPORT d. o. o. za trgovinu, usluge i putnička agencija</item>
    </derivirana_varijabla>
  </DomainObject.Predmet.ProtuStrankaListNazivFormated>
  <DomainObject.Predmet.ProtuStrankaListNazivFormatedOIB>
    <izvorni_sadrzaj>
      <item>SUN SPORT d. o. o. za trgovinu, usluge i putnička agencija, OIB 29858500327</item>
    </izvorni_sadrzaj>
    <derivirana_varijabla naziv="DomainObject.Predmet.ProtuStrankaListNazivFormatedOIB_1">
      <item>SUN SPORT d. o. o. za trgovinu, usluge i putnička agencija, OIB 29858500327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SUN SPORT d. o. o. za trgovinu, usluge i putnička agencija</izvorni_sadrzaj>
    <derivirana_varijabla naziv="DomainObject.Predmet.ProtustrankaIDrugi_1">SUN SPORT d. o. o. za trgovinu, usluge i putnička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SUN SPORT d. o. o. za trgovinu, usluge i putnička agencija, OIB 29858500327, Njivina 16, 51000 Rijeka</izvorni_sadrzaj>
    <derivirana_varijabla naziv="DomainObject.Predmet.ProtustrankaIDrugiAdressOIB_1">SUN SPORT d. o. o. za trgovinu, usluge i putnička agencija, OIB 29858500327,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SUN SPORT d. o. o. za trgovinu, usluge i putnička agencija</item>
    </izvorni_sadrzaj>
    <derivirana_varijabla naziv="DomainObject.Predmet.SudioniciListNaziv_1">
      <item>FINA Rijeka</item>
      <item>SUN SPORT d. o. o. za trgovinu, usluge i putnička agencija</item>
    </derivirana_varijabla>
  </DomainObject.Predmet.SudioniciListNaziv>
  <DomainObject.Predmet.SudioniciListAdressOIB>
    <izvorni_sadrzaj>
      <item>FINA Rijeka, OIB 85821130368, Frana Kurelca 8,51000 Rijeka</item>
      <item>SUN SPORT d. o. o. za trgovinu, usluge i putnička agencija, OIB 29858500327, Njivina 16,51000 Rijeka</item>
    </izvorni_sadrzaj>
    <derivirana_varijabla naziv="DomainObject.Predmet.SudioniciListAdressOIB_1">
      <item>FINA Rijeka, OIB 85821130368, Frana Kurelca 8,51000 Rijeka</item>
      <item>SUN SPORT d. o. o. za trgovinu, usluge i putnička agencija, OIB 29858500327,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29858500327</item>
    </izvorni_sadrzaj>
    <derivirana_varijabla naziv="DomainObject.Predmet.SudioniciListNazivOIB_1">
      <item>, OIB 85821130368</item>
      <item>, OIB 29858500327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1217</properties:Characters>
  <properties:Lines>43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2016-07-07T12:25:00Z</dcterms:created>
  <dc:creator>wsadmin</dc:creator>
  <cp:lastModifiedBy>Renata Valić</cp:lastModifiedBy>
  <cp:lastPrinted>2016-07-07T12:27:00Z</cp:lastPrinted>
  <dcterms:modified xmlns:xsi="http://www.w3.org/2001/XMLSchema-instance" xsi:type="dcterms:W3CDTF">2016-07-07T12:27:00Z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