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e207f" w14:paraId="c3e207f" w:rsidRDefault="008C5ADF" w:rsidP="00FB07B7" w:rsidR="008C5ADF" w:rsidRPr="00230A83">
      <w:pPr>
        <w:tabs>
          <w:tab w:pos="102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>
        <w:rPr>
          <w:rFonts w:hAnsi="Times New Roman" w:ascii="Times New Roman"/>
          <w:lang w:eastAsia="hr-HR"/>
        </w:rPr>
        <w:tab/>
      </w:r>
      <w:r w:rsidR="00034703">
        <w:rPr>
          <w:noProof/>
          <w:lang w:eastAsia="hr-HR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    REPUBLIKA HRVATSKA</w:t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TRGOVAČKI SUD U SPLITU</w:t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STALNA SLUŽBA DUBROVNIK </w:t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Dubrovnik, Dr. Ante Starčevića 23</w:t>
      </w:r>
    </w:p>
    <w:p w:rsidRDefault="008C5ADF" w:rsidP="00230A83" w:rsidR="008C5ADF" w:rsidRPr="00230A83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 xml:space="preserve">Posl. br.6-St. </w:t>
      </w:r>
      <w:r w:rsidR="00DF0EE2">
        <w:rPr>
          <w:rFonts w:hAnsi="Times New Roman" w:ascii="Times New Roman"/>
          <w:b/>
          <w:lang w:eastAsia="hr-HR"/>
        </w:rPr>
        <w:t>211</w:t>
      </w:r>
      <w:r>
        <w:rPr>
          <w:rFonts w:hAnsi="Times New Roman" w:ascii="Times New Roman"/>
          <w:b/>
          <w:lang w:eastAsia="hr-HR"/>
        </w:rPr>
        <w:t>/201</w:t>
      </w:r>
      <w:r w:rsidR="000B430E">
        <w:rPr>
          <w:rFonts w:hAnsi="Times New Roman" w:ascii="Times New Roman"/>
          <w:b/>
          <w:lang w:eastAsia="hr-HR"/>
        </w:rPr>
        <w:t>6</w:t>
      </w:r>
      <w:r>
        <w:rPr>
          <w:rFonts w:hAnsi="Times New Roman" w:ascii="Times New Roman"/>
          <w:b/>
          <w:lang w:eastAsia="hr-HR"/>
        </w:rPr>
        <w:t>-</w:t>
      </w:r>
      <w:r w:rsidR="00B361BB">
        <w:rPr>
          <w:rFonts w:hAnsi="Times New Roman" w:ascii="Times New Roman"/>
          <w:b/>
          <w:lang w:eastAsia="hr-HR"/>
        </w:rPr>
        <w:t>36</w:t>
      </w:r>
      <w:r w:rsidR="00167394">
        <w:rPr>
          <w:rFonts w:hAnsi="Times New Roman" w:ascii="Times New Roman"/>
          <w:b/>
          <w:lang w:eastAsia="hr-HR"/>
        </w:rPr>
        <w:t>5</w:t>
      </w:r>
    </w:p>
    <w:p w:rsidRDefault="008C5ADF" w:rsidP="00230A83" w:rsidR="008C5ADF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230A83" w:rsidR="008C5ADF" w:rsidRPr="00230A83">
      <w:pPr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230A83" w:rsidR="008C5ADF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Z A K L J U Č A K </w:t>
      </w: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</w:p>
    <w:p w:rsidRDefault="008C5ADF" w:rsidP="00562965" w:rsidR="008C5ADF" w:rsidRPr="00562965">
      <w:pPr>
        <w:ind w:firstLine="708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  <w:lang w:eastAsia="hr-HR"/>
        </w:rPr>
        <w:t>Trgovački sud u Splitu, Stalna služba u Dubrovniku, po sucu tog suda Srđanu Gavraniću kao stečajnom sucu u stečajnom postupku nad dužnikom</w:t>
      </w:r>
      <w:r w:rsidRPr="00562965">
        <w:rPr>
          <w:rFonts w:hAnsi="Times New Roman" w:ascii="Times New Roman"/>
        </w:rPr>
        <w:t xml:space="preserve"> </w:t>
      </w:r>
      <w:r w:rsidR="00DF0EE2" w:rsidRPr="00DF0EE2">
        <w:rPr>
          <w:rFonts w:hAnsi="Times New Roman" w:ascii="Times New Roman"/>
          <w:bCs/>
        </w:rPr>
        <w:t>KONEL d.o.o. za proizvodnju, građevinarstvo, trgovinu i turizam „u stečaju“ iz Cavtata, MBS 060036973, OIB: 68436145137, zastupano po stečajnom upravitelju Ivanki Sušić iz Dubrovnika, izvan ročišta,</w:t>
      </w:r>
      <w:r w:rsidR="00C933CF" w:rsidRPr="00C933CF">
        <w:rPr>
          <w:rFonts w:hAnsi="Times New Roman" w:ascii="Times New Roman"/>
        </w:rPr>
        <w:t xml:space="preserve"> </w:t>
      </w:r>
      <w:r w:rsidRPr="00562965">
        <w:rPr>
          <w:rFonts w:hAnsi="Times New Roman" w:ascii="Times New Roman"/>
        </w:rPr>
        <w:t xml:space="preserve">dana </w:t>
      </w:r>
      <w:r w:rsidR="00B361BB">
        <w:rPr>
          <w:rFonts w:hAnsi="Times New Roman" w:ascii="Times New Roman"/>
        </w:rPr>
        <w:t>9. listopada</w:t>
      </w:r>
      <w:r w:rsidR="007F190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DF0EE2">
        <w:rPr>
          <w:rFonts w:hAnsi="Times New Roman" w:ascii="Times New Roman"/>
        </w:rPr>
        <w:t>8</w:t>
      </w:r>
      <w:r w:rsidRPr="00562965">
        <w:rPr>
          <w:rFonts w:hAnsi="Times New Roman" w:ascii="Times New Roman"/>
        </w:rPr>
        <w:t xml:space="preserve">. godine, 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z a k l j u č i o   j e</w:t>
      </w: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562965" w:rsidR="008C5ADF" w:rsidRPr="00562965">
      <w:pPr>
        <w:ind w:hanging="705" w:left="705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  <w:b/>
        </w:rPr>
        <w:t>I.</w:t>
      </w:r>
      <w:r w:rsidRPr="00562965">
        <w:rPr>
          <w:rFonts w:hAnsi="Times New Roman" w:ascii="Times New Roman"/>
        </w:rPr>
        <w:tab/>
      </w:r>
      <w:r w:rsidRPr="00562965">
        <w:rPr>
          <w:rFonts w:hAnsi="Times New Roman" w:ascii="Times New Roman"/>
        </w:rPr>
        <w:tab/>
      </w:r>
      <w:r w:rsidR="009E162A">
        <w:rPr>
          <w:rFonts w:hAnsi="Times New Roman" w:ascii="Times New Roman"/>
        </w:rPr>
        <w:t>U</w:t>
      </w:r>
      <w:r w:rsidRPr="00562965">
        <w:rPr>
          <w:rFonts w:hAnsi="Times New Roman" w:ascii="Times New Roman"/>
        </w:rPr>
        <w:t xml:space="preserve"> stečajnom postupku prodaj</w:t>
      </w:r>
      <w:r w:rsidR="009E162A">
        <w:rPr>
          <w:rFonts w:hAnsi="Times New Roman" w:ascii="Times New Roman"/>
        </w:rPr>
        <w:t xml:space="preserve"> se</w:t>
      </w:r>
      <w:r w:rsidRPr="00562965">
        <w:rPr>
          <w:rFonts w:hAnsi="Times New Roman" w:ascii="Times New Roman"/>
        </w:rPr>
        <w:t xml:space="preserve"> di</w:t>
      </w:r>
      <w:r w:rsidR="009E162A">
        <w:rPr>
          <w:rFonts w:hAnsi="Times New Roman" w:ascii="Times New Roman"/>
        </w:rPr>
        <w:t>o</w:t>
      </w:r>
      <w:r w:rsidRPr="00562965">
        <w:rPr>
          <w:rFonts w:hAnsi="Times New Roman" w:ascii="Times New Roman"/>
        </w:rPr>
        <w:t xml:space="preserve"> imovine stečajnog dužnika i to oznake kat. čestice:</w:t>
      </w:r>
    </w:p>
    <w:p w:rsidRDefault="008C5ADF" w:rsidP="00DF0EE2" w:rsidR="00DF0EE2" w:rsidRPr="00DF0EE2">
      <w:pPr>
        <w:ind w:left="705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</w:rPr>
        <w:tab/>
      </w:r>
      <w:r w:rsidR="00DF0EE2" w:rsidRPr="00DF0EE2">
        <w:rPr>
          <w:rFonts w:hAnsi="Times New Roman" w:ascii="Times New Roman"/>
        </w:rPr>
        <w:t xml:space="preserve">- kat. čestice </w:t>
      </w:r>
      <w:r w:rsidR="00DF0EE2" w:rsidRPr="00DF0EE2">
        <w:rPr>
          <w:rFonts w:hAnsi="Times New Roman" w:ascii="Times New Roman"/>
          <w:b/>
        </w:rPr>
        <w:t>1644/1</w:t>
      </w:r>
      <w:r w:rsidR="00DF0EE2" w:rsidRPr="00DF0EE2">
        <w:rPr>
          <w:rFonts w:hAnsi="Times New Roman" w:ascii="Times New Roman"/>
        </w:rPr>
        <w:t xml:space="preserve"> šuma, z.ul. </w:t>
      </w:r>
      <w:r w:rsidR="00DF0EE2" w:rsidRPr="00DF0EE2">
        <w:rPr>
          <w:rFonts w:hAnsi="Times New Roman" w:ascii="Times New Roman"/>
          <w:b/>
        </w:rPr>
        <w:t>278 k.o. OBOD</w:t>
      </w:r>
      <w:r w:rsidR="00DF0EE2" w:rsidRPr="00DF0EE2">
        <w:rPr>
          <w:rFonts w:hAnsi="Times New Roman" w:ascii="Times New Roman"/>
        </w:rPr>
        <w:t>.</w:t>
      </w:r>
    </w:p>
    <w:p w:rsidRDefault="008C5ADF" w:rsidP="00562965" w:rsidR="008C5ADF" w:rsidRPr="00633E38">
      <w:pPr>
        <w:tabs>
          <w:tab w:pos="709" w:val="left"/>
        </w:tabs>
        <w:ind w:left="709"/>
        <w:jc w:val="both"/>
        <w:rPr>
          <w:rFonts w:hAnsi="Times New Roman" w:ascii="Times New Roman"/>
          <w:sz w:val="16"/>
          <w:szCs w:val="16"/>
        </w:rPr>
      </w:pPr>
    </w:p>
    <w:p w:rsidRDefault="008C5ADF" w:rsidP="0059422F" w:rsidR="005D125A">
      <w:pPr>
        <w:ind w:hanging="705" w:left="705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  <w:b/>
        </w:rPr>
        <w:t>II.</w:t>
      </w:r>
      <w:r w:rsidRPr="00562965">
        <w:rPr>
          <w:rFonts w:hAnsi="Times New Roman" w:ascii="Times New Roman"/>
          <w:b/>
        </w:rPr>
        <w:tab/>
      </w:r>
      <w:r w:rsidRPr="00562965">
        <w:rPr>
          <w:rFonts w:hAnsi="Times New Roman" w:ascii="Times New Roman"/>
        </w:rPr>
        <w:t>Za imovinu iz točke I. ove odluke</w:t>
      </w:r>
      <w:r w:rsidR="005A5C1D">
        <w:rPr>
          <w:rFonts w:hAnsi="Times New Roman" w:ascii="Times New Roman"/>
        </w:rPr>
        <w:t xml:space="preserve"> utvrđuje se </w:t>
      </w:r>
      <w:r w:rsidR="0060197D">
        <w:rPr>
          <w:rFonts w:hAnsi="Times New Roman" w:ascii="Times New Roman"/>
        </w:rPr>
        <w:t>vrijednost</w:t>
      </w:r>
      <w:r w:rsidR="00164FB3">
        <w:rPr>
          <w:rFonts w:hAnsi="Times New Roman" w:ascii="Times New Roman"/>
        </w:rPr>
        <w:t xml:space="preserve"> od 1.210.000,00 kuna.</w:t>
      </w:r>
    </w:p>
    <w:p w:rsidRDefault="00E14DE4" w:rsidP="00E14DE4" w:rsidR="00E14DE4" w:rsidRPr="00633E38">
      <w:pPr>
        <w:ind w:left="705"/>
        <w:jc w:val="both"/>
        <w:rPr>
          <w:rFonts w:hAnsi="Times New Roman" w:ascii="Times New Roman"/>
          <w:sz w:val="16"/>
          <w:szCs w:val="16"/>
        </w:rPr>
      </w:pPr>
    </w:p>
    <w:p w:rsidRDefault="008C5ADF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III.</w:t>
      </w:r>
      <w:r w:rsidRPr="00562965">
        <w:rPr>
          <w:rFonts w:hAnsi="Times New Roman" w:ascii="Times New Roman"/>
          <w:b/>
          <w:lang w:eastAsia="hr-HR"/>
        </w:rPr>
        <w:tab/>
      </w:r>
      <w:r w:rsidR="004964BE" w:rsidRPr="004964BE">
        <w:rPr>
          <w:rFonts w:hAnsi="Times New Roman" w:ascii="Times New Roman"/>
          <w:lang w:eastAsia="hr-HR"/>
        </w:rPr>
        <w:t xml:space="preserve">Imovina iz točke I. ove odluke prodavati će se na </w:t>
      </w:r>
      <w:r w:rsidR="004964BE" w:rsidRPr="004964BE">
        <w:rPr>
          <w:rFonts w:hAnsi="Times New Roman" w:ascii="Times New Roman"/>
          <w:b/>
          <w:lang w:eastAsia="hr-HR"/>
        </w:rPr>
        <w:t>javnoj dražbi</w:t>
      </w:r>
      <w:r w:rsidR="004964BE" w:rsidRPr="004964BE">
        <w:rPr>
          <w:rFonts w:hAnsi="Times New Roman" w:ascii="Times New Roman"/>
          <w:lang w:eastAsia="hr-HR"/>
        </w:rPr>
        <w:t>.</w:t>
      </w:r>
    </w:p>
    <w:p w:rsidRDefault="004964BE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4964BE" w:rsidP="004964BE" w:rsidR="004964BE" w:rsidRPr="004964BE">
      <w:pPr>
        <w:ind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>Imovina iz točke I. ove odluke ne može se prodati: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4964BE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4964BE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8C5ADF" w:rsidP="004964BE" w:rsidR="008C5ADF" w:rsidRPr="00633E38">
      <w:pPr>
        <w:ind w:hanging="705" w:left="705"/>
        <w:jc w:val="both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650CF7" w:rsidR="00DF0EE2" w:rsidRPr="00DF0EE2">
      <w:pPr>
        <w:ind w:hanging="705" w:left="705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  <w:b/>
        </w:rPr>
        <w:t>IV.</w:t>
      </w:r>
      <w:r w:rsidRPr="00562965">
        <w:rPr>
          <w:rFonts w:hAnsi="Times New Roman" w:ascii="Times New Roman"/>
          <w:b/>
        </w:rPr>
        <w:tab/>
      </w:r>
      <w:r w:rsidR="00131B4B" w:rsidRPr="00131B4B">
        <w:rPr>
          <w:rFonts w:hAnsi="Times New Roman" w:ascii="Times New Roman"/>
        </w:rPr>
        <w:t xml:space="preserve">Na imovini iz točke I. ove odluke postoji upisano razlučno pravo </w:t>
      </w:r>
      <w:r w:rsidR="00650CF7">
        <w:rPr>
          <w:rFonts w:hAnsi="Times New Roman" w:ascii="Times New Roman"/>
        </w:rPr>
        <w:t xml:space="preserve">razlučno pravo i to </w:t>
      </w:r>
      <w:r w:rsidR="00DF0EE2" w:rsidRPr="00DF0EE2">
        <w:rPr>
          <w:rFonts w:hAnsi="Times New Roman" w:ascii="Times New Roman"/>
        </w:rPr>
        <w:t>u korist OTP BANKA HRVATSKA d.d., REPUBLIKA HRVATSKA, Hrvoje Grandov vl. obrta Futuro Internet studio, ELEKTRO VUJEVA d.o.o.</w:t>
      </w:r>
    </w:p>
    <w:p w:rsidRDefault="00AD404D" w:rsidP="00131B4B" w:rsidR="00AD404D" w:rsidRPr="00633E38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>
      <w:pPr>
        <w:ind w:hanging="705" w:left="705"/>
        <w:jc w:val="both"/>
        <w:rPr>
          <w:rFonts w:hAnsi="Times New Roman" w:ascii="Times New Roman"/>
        </w:rPr>
      </w:pPr>
      <w:r w:rsidRPr="00AD404D">
        <w:rPr>
          <w:rFonts w:hAnsi="Times New Roman" w:ascii="Times New Roman"/>
          <w:b/>
          <w:lang w:eastAsia="hr-HR"/>
        </w:rPr>
        <w:t>V.</w:t>
      </w:r>
      <w:r>
        <w:rPr>
          <w:rFonts w:hAnsi="Times New Roman" w:ascii="Times New Roman"/>
          <w:lang w:eastAsia="hr-HR"/>
        </w:rPr>
        <w:tab/>
      </w:r>
      <w:r w:rsidR="00650CF7" w:rsidRPr="00650CF7">
        <w:rPr>
          <w:rFonts w:hAnsi="Times New Roman" w:ascii="Times New Roman"/>
          <w:lang w:eastAsia="hr-HR"/>
        </w:rPr>
        <w:t xml:space="preserve">Kao kupci prvoj, drugoj i trećoj javnoj dražbi mogu sudjelovati samo osobe koje uplate jamčevinu u novcu u iznosu od 10% od početne cijene, dok na četvrtoj javnoj dražbi mogu sudjelovati samo osobe koje uplate jamčevinu u novcu u iznosu od </w:t>
      </w:r>
      <w:r w:rsidR="008F581B">
        <w:rPr>
          <w:rFonts w:hAnsi="Times New Roman" w:ascii="Times New Roman"/>
          <w:lang w:eastAsia="hr-HR"/>
        </w:rPr>
        <w:t>15</w:t>
      </w:r>
      <w:r w:rsidR="00650CF7" w:rsidRPr="00650CF7">
        <w:rPr>
          <w:rFonts w:hAnsi="Times New Roman" w:ascii="Times New Roman"/>
          <w:lang w:eastAsia="hr-HR"/>
        </w:rPr>
        <w:t xml:space="preserve">.000,00 kuna. </w:t>
      </w:r>
      <w:r w:rsidR="00650CF7">
        <w:rPr>
          <w:rFonts w:hAnsi="Times New Roman" w:ascii="Times New Roman"/>
          <w:lang w:eastAsia="hr-HR"/>
        </w:rPr>
        <w:t xml:space="preserve">Jamčevina </w:t>
      </w:r>
      <w:r w:rsidRPr="007D1A9A">
        <w:rPr>
          <w:rFonts w:hAnsi="Times New Roman" w:ascii="Times New Roman"/>
          <w:lang w:eastAsia="hr-HR"/>
        </w:rPr>
        <w:t xml:space="preserve">se plaća </w:t>
      </w:r>
      <w:r>
        <w:rPr>
          <w:rFonts w:hAnsi="Times New Roman" w:ascii="Times New Roman"/>
          <w:lang w:eastAsia="hr-HR"/>
        </w:rPr>
        <w:t xml:space="preserve">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AD404D" w:rsidP="00AD404D" w:rsidR="00AD404D" w:rsidRPr="00336188">
      <w:pPr>
        <w:ind w:left="705"/>
        <w:jc w:val="both"/>
        <w:rPr>
          <w:rFonts w:hAnsi="Times New Roman" w:ascii="Times New Roman"/>
          <w:lang w:eastAsia="hr-HR"/>
        </w:rPr>
      </w:pPr>
      <w:r w:rsidRPr="00336188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AD404D" w:rsidP="00AD404D" w:rsidR="00AD404D" w:rsidRPr="00336188">
      <w:pPr>
        <w:ind w:left="705"/>
        <w:jc w:val="both"/>
        <w:rPr>
          <w:rFonts w:hAnsi="Times New Roman" w:ascii="Times New Roman"/>
          <w:lang w:eastAsia="hr-HR"/>
        </w:rPr>
      </w:pPr>
      <w:r w:rsidRPr="00336188">
        <w:rPr>
          <w:rFonts w:hAnsi="Times New Roman" w:ascii="Times New Roman"/>
          <w:lang w:eastAsia="hr-HR"/>
        </w:rPr>
        <w:t xml:space="preserve">Ponuditeljima kojima ponuda ne bude prihvaćena </w:t>
      </w:r>
      <w:r>
        <w:rPr>
          <w:rFonts w:hAnsi="Times New Roman" w:ascii="Times New Roman"/>
          <w:lang w:eastAsia="hr-HR"/>
        </w:rPr>
        <w:t xml:space="preserve">Financijska agencija će </w:t>
      </w:r>
      <w:r w:rsidRPr="00336188">
        <w:rPr>
          <w:rFonts w:hAnsi="Times New Roman" w:ascii="Times New Roman"/>
          <w:lang w:eastAsia="hr-HR"/>
        </w:rPr>
        <w:t xml:space="preserve">vratiti </w:t>
      </w:r>
      <w:r>
        <w:rPr>
          <w:rFonts w:hAnsi="Times New Roman" w:ascii="Times New Roman"/>
          <w:lang w:eastAsia="hr-HR"/>
        </w:rPr>
        <w:t xml:space="preserve">uplaćeni iznos </w:t>
      </w:r>
      <w:r w:rsidRPr="00336188">
        <w:rPr>
          <w:rFonts w:hAnsi="Times New Roman" w:ascii="Times New Roman"/>
          <w:lang w:eastAsia="hr-HR"/>
        </w:rPr>
        <w:t>bez kamata u roku od 8 dana od dana kada sud zaprimi izvješće</w:t>
      </w:r>
      <w:r w:rsidR="006B5311">
        <w:rPr>
          <w:rFonts w:hAnsi="Times New Roman" w:ascii="Times New Roman"/>
          <w:lang w:eastAsia="hr-HR"/>
        </w:rPr>
        <w:t xml:space="preserve"> u uplati kupovnine u cijelosti</w:t>
      </w:r>
      <w:r w:rsidRPr="00336188">
        <w:rPr>
          <w:rFonts w:hAnsi="Times New Roman" w:ascii="Times New Roman"/>
          <w:lang w:eastAsia="hr-HR"/>
        </w:rPr>
        <w:t>.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6E44F2">
        <w:rPr>
          <w:rFonts w:hAnsi="Times New Roman" w:ascii="Times New Roman"/>
          <w:b/>
          <w:lang w:eastAsia="hr-HR"/>
        </w:rPr>
        <w:lastRenderedPageBreak/>
        <w:t>VI.</w:t>
      </w:r>
      <w:r w:rsidRPr="00633E38">
        <w:rPr>
          <w:rFonts w:hAnsi="Times New Roman" w:ascii="Times New Roman"/>
          <w:lang w:eastAsia="hr-HR"/>
        </w:rPr>
        <w:tab/>
        <w:t xml:space="preserve">Kupac je dužan položiti kupovinu u cijelosti u roku od </w:t>
      </w:r>
      <w:r w:rsidR="00E4326E" w:rsidRPr="00633E38">
        <w:rPr>
          <w:rFonts w:hAnsi="Times New Roman" w:ascii="Times New Roman"/>
          <w:lang w:eastAsia="hr-HR"/>
        </w:rPr>
        <w:t>15</w:t>
      </w:r>
      <w:r w:rsidRPr="00633E38">
        <w:rPr>
          <w:rFonts w:hAnsi="Times New Roman" w:ascii="Times New Roman"/>
          <w:lang w:eastAsia="hr-HR"/>
        </w:rPr>
        <w:t xml:space="preserve"> dana od primitka rješenja o dosudi.</w:t>
      </w:r>
      <w:r w:rsidRPr="007D1A9A">
        <w:rPr>
          <w:rFonts w:hAnsi="Times New Roman" w:ascii="Times New Roman"/>
          <w:lang w:eastAsia="hr-HR"/>
        </w:rPr>
        <w:t xml:space="preserve"> </w:t>
      </w:r>
      <w:r w:rsidRPr="00394BEE">
        <w:rPr>
          <w:rFonts w:hAnsi="Times New Roman" w:ascii="Times New Roman"/>
          <w:lang w:eastAsia="hr-HR"/>
        </w:rPr>
        <w:t>Sve poreze, pristojbe i druge troškove u svezi s prodajom i prijenosom vlasništva snosi kupac o dospjelosti.</w:t>
      </w:r>
      <w:r w:rsidRPr="007D1A9A">
        <w:rPr>
          <w:rFonts w:hAnsi="Times New Roman" w:ascii="Times New Roman"/>
          <w:lang w:eastAsia="hr-HR"/>
        </w:rPr>
        <w:t xml:space="preserve"> 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VII.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4D5BC3" w:rsidR="004D5BC3" w:rsidRPr="004D5BC3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VIII.</w:t>
      </w:r>
      <w:r w:rsidRPr="007D1A9A">
        <w:rPr>
          <w:rFonts w:hAnsi="Times New Roman" w:ascii="Times New Roman"/>
          <w:b/>
          <w:lang w:eastAsia="hr-HR"/>
        </w:rPr>
        <w:tab/>
      </w:r>
      <w:r w:rsidR="004D5BC3" w:rsidRPr="004D5BC3">
        <w:rPr>
          <w:rFonts w:hAnsi="Times New Roman" w:ascii="Times New Roman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koji je ponudio najveću cijenu u određenom roku ne položi kupovinu u cijelosti sud će posebnim rješenjem proglasiti dosudu kupcu koji je ponudio veću cijenu nevažećom i imovinu dosuditi slijedećem ponuditelju koji je ispunio uvjete da mu se imovina dosudi redom prema veličini ponuđene cijene. 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  <w:r w:rsidRPr="007D1A9A">
        <w:rPr>
          <w:rFonts w:hAnsi="Times New Roman" w:ascii="Times New Roman"/>
          <w:lang w:eastAsia="hr-HR"/>
        </w:rPr>
        <w:t xml:space="preserve"> </w:t>
      </w:r>
    </w:p>
    <w:p w:rsidRDefault="00AD404D" w:rsidP="00AD404D" w:rsidR="00AD404D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IX.</w:t>
      </w:r>
      <w:r w:rsidRPr="007D1A9A">
        <w:rPr>
          <w:rFonts w:hAnsi="Times New Roman" w:ascii="Times New Roman"/>
          <w:b/>
          <w:lang w:eastAsia="hr-HR"/>
        </w:rPr>
        <w:tab/>
      </w:r>
      <w:r w:rsidRPr="00F428B2">
        <w:rPr>
          <w:rFonts w:hAnsi="Times New Roman" w:ascii="Times New Roman"/>
          <w:lang w:eastAsia="hr-HR"/>
        </w:rPr>
        <w:t>Nakon što kupac u cijelosti položi kupovninu i rješenje od osudi postane pravomoćno, sud će zaključkom odrediti predaju imovine kupcu, upis prava vlasništva u zemljišnim knjigama na ime kupca i brisanje razlučnih prava na kupljenoj imovini koja prestaju prodajom.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FC2386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X.</w:t>
      </w:r>
      <w:r w:rsidRPr="007D1A9A">
        <w:rPr>
          <w:rFonts w:hAnsi="Times New Roman" w:ascii="Times New Roman"/>
          <w:b/>
          <w:lang w:eastAsia="hr-HR"/>
        </w:rPr>
        <w:tab/>
      </w:r>
      <w:r>
        <w:rPr>
          <w:rFonts w:hAnsi="Times New Roman" w:ascii="Times New Roman"/>
          <w:lang w:eastAsia="hr-HR"/>
        </w:rPr>
        <w:t>Razlu</w:t>
      </w:r>
      <w:r w:rsidRPr="00FC2386">
        <w:rPr>
          <w:rFonts w:hAnsi="Times New Roman" w:ascii="Times New Roman"/>
          <w:lang w:eastAsia="hr-HR"/>
        </w:rPr>
        <w:t>čni vjerovnik može o svom trošku objaviti zaključak o prodaji u sredstvima javnog priopćavanja, odnosno o zaključku obavijestiti osobe koje se bave posredovanjem u prodaji nekretnina.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XI.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8C5025">
        <w:rPr>
          <w:rFonts w:hAnsi="Times New Roman" w:ascii="Times New Roman"/>
          <w:lang w:eastAsia="hr-HR"/>
        </w:rPr>
        <w:t>Ivake Sušić</w:t>
      </w:r>
      <w:r w:rsidR="007A1CFE">
        <w:rPr>
          <w:rFonts w:hAnsi="Times New Roman" w:ascii="Times New Roman"/>
          <w:lang w:eastAsia="hr-HR"/>
        </w:rPr>
        <w:t xml:space="preserve">, </w:t>
      </w:r>
      <w:r w:rsidR="008C5025">
        <w:rPr>
          <w:rFonts w:hAnsi="Times New Roman" w:ascii="Times New Roman"/>
          <w:lang w:eastAsia="hr-HR"/>
        </w:rPr>
        <w:t>Dubrovnik,</w:t>
      </w:r>
      <w:r w:rsidR="007A1CFE">
        <w:rPr>
          <w:rFonts w:hAnsi="Times New Roman" w:ascii="Times New Roman"/>
          <w:lang w:eastAsia="hr-HR"/>
        </w:rPr>
        <w:t xml:space="preserve"> </w:t>
      </w:r>
      <w:r w:rsidRPr="007D1A9A">
        <w:rPr>
          <w:rFonts w:hAnsi="Times New Roman" w:ascii="Times New Roman"/>
          <w:lang w:eastAsia="hr-HR"/>
        </w:rPr>
        <w:t>na broj mobilnog telefona 09</w:t>
      </w:r>
      <w:r w:rsidR="003330DC">
        <w:rPr>
          <w:rFonts w:hAnsi="Times New Roman" w:ascii="Times New Roman"/>
          <w:lang w:eastAsia="hr-HR"/>
        </w:rPr>
        <w:t>1</w:t>
      </w:r>
      <w:r w:rsidRPr="007D1A9A">
        <w:rPr>
          <w:rFonts w:hAnsi="Times New Roman" w:ascii="Times New Roman"/>
          <w:lang w:eastAsia="hr-HR"/>
        </w:rPr>
        <w:t>/</w:t>
      </w:r>
      <w:r w:rsidR="00B84D26">
        <w:rPr>
          <w:rFonts w:hAnsi="Times New Roman" w:ascii="Times New Roman"/>
          <w:lang w:eastAsia="hr-HR"/>
        </w:rPr>
        <w:t>51</w:t>
      </w:r>
      <w:r w:rsidR="007A1CFE">
        <w:rPr>
          <w:rFonts w:hAnsi="Times New Roman" w:ascii="Times New Roman"/>
          <w:lang w:eastAsia="hr-HR"/>
        </w:rPr>
        <w:t>-</w:t>
      </w:r>
      <w:r w:rsidR="00B84D26">
        <w:rPr>
          <w:rFonts w:hAnsi="Times New Roman" w:ascii="Times New Roman"/>
          <w:lang w:eastAsia="hr-HR"/>
        </w:rPr>
        <w:t>64</w:t>
      </w:r>
      <w:r w:rsidR="007A1CFE">
        <w:rPr>
          <w:rFonts w:hAnsi="Times New Roman" w:ascii="Times New Roman"/>
          <w:lang w:eastAsia="hr-HR"/>
        </w:rPr>
        <w:t>-</w:t>
      </w:r>
      <w:r w:rsidR="00B84D26">
        <w:rPr>
          <w:rFonts w:hAnsi="Times New Roman" w:ascii="Times New Roman"/>
          <w:lang w:eastAsia="hr-HR"/>
        </w:rPr>
        <w:t>792</w:t>
      </w:r>
      <w:r w:rsidRPr="007D1A9A">
        <w:rPr>
          <w:rFonts w:hAnsi="Times New Roman" w:ascii="Times New Roman"/>
          <w:lang w:eastAsia="hr-HR"/>
        </w:rPr>
        <w:t>, od 9 do 13 sati, svaki radni dan.</w:t>
      </w:r>
      <w:r>
        <w:rPr>
          <w:rFonts w:hAnsi="Times New Roman" w:ascii="Times New Roman"/>
          <w:lang w:eastAsia="hr-HR"/>
        </w:rPr>
        <w:t xml:space="preserve"> Razgledanje imovine moguće je ako se prethodno plati trošak razgledanja </w:t>
      </w:r>
      <w:r w:rsidRPr="00864555">
        <w:rPr>
          <w:rFonts w:hAnsi="Times New Roman" w:ascii="Times New Roman"/>
          <w:lang w:eastAsia="hr-HR"/>
        </w:rPr>
        <w:t xml:space="preserve">najkasnije zadnjeg dana objave poziva na sudjelovanje </w:t>
      </w:r>
      <w:r>
        <w:rPr>
          <w:rFonts w:hAnsi="Times New Roman" w:ascii="Times New Roman"/>
          <w:lang w:eastAsia="hr-HR"/>
        </w:rPr>
        <w:t xml:space="preserve">u dražbi, uz prethodnu najavu i u dogovoru sa stečajnom upraviteljem u zavisnosti od slobodnih termina stečajnog upravitelja. </w:t>
      </w:r>
    </w:p>
    <w:p w:rsidRDefault="00AD404D" w:rsidP="00AD404D" w:rsidR="00AD404D" w:rsidRPr="00111180">
      <w:pPr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B84D26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Obrazloženje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EE1C27" w:rsidP="00EE1C27" w:rsidR="00EE1C27" w:rsidRPr="00EE1C27">
      <w:pPr>
        <w:ind w:firstLine="708"/>
        <w:jc w:val="both"/>
        <w:rPr>
          <w:rFonts w:hAnsi="Times New Roman" w:ascii="Times New Roman"/>
        </w:rPr>
      </w:pPr>
      <w:r w:rsidRPr="00EE1C27">
        <w:rPr>
          <w:rFonts w:hAnsi="Times New Roman" w:ascii="Times New Roman"/>
        </w:rPr>
        <w:t xml:space="preserve">Rješenjem ovog suda posl.br. </w:t>
      </w:r>
      <w:r w:rsidR="00B84D26" w:rsidRPr="00B84D26">
        <w:rPr>
          <w:rFonts w:hAnsi="Times New Roman" w:ascii="Times New Roman"/>
        </w:rPr>
        <w:t xml:space="preserve">St.211/2012-38 od 24. siječnja 2013. godine </w:t>
      </w:r>
      <w:r w:rsidR="009E3655" w:rsidRPr="009E3655">
        <w:rPr>
          <w:rFonts w:hAnsi="Times New Roman" w:ascii="Times New Roman"/>
        </w:rPr>
        <w:t>otvoren je stečajni postupak nad stečajnim dužnikom</w:t>
      </w:r>
      <w:r w:rsidRPr="00EE1C27">
        <w:rPr>
          <w:rFonts w:hAnsi="Times New Roman" w:ascii="Times New Roman"/>
        </w:rPr>
        <w:t xml:space="preserve">. </w:t>
      </w:r>
    </w:p>
    <w:p w:rsidRDefault="008C5ADF" w:rsidP="00562965" w:rsidR="008C5ADF" w:rsidRPr="00633E38">
      <w:pPr>
        <w:ind w:firstLine="708"/>
        <w:jc w:val="both"/>
        <w:rPr>
          <w:rFonts w:hAnsi="Times New Roman" w:ascii="Times New Roman"/>
          <w:sz w:val="16"/>
          <w:szCs w:val="16"/>
        </w:rPr>
      </w:pPr>
    </w:p>
    <w:p w:rsidRDefault="00B84D26" w:rsidP="00B84D26" w:rsidR="00B84D26" w:rsidRPr="00B84D26">
      <w:pPr>
        <w:ind w:firstLine="708"/>
        <w:jc w:val="both"/>
        <w:rPr>
          <w:rFonts w:hAnsi="Times New Roman" w:ascii="Times New Roman"/>
        </w:rPr>
      </w:pPr>
      <w:r w:rsidRPr="00B84D26">
        <w:rPr>
          <w:rFonts w:hAnsi="Times New Roman" w:ascii="Times New Roman"/>
        </w:rPr>
        <w:t xml:space="preserve">Uvidom u zemljišne knjige utvrđeno je da na imovini iz točke I. ove odluke postoje upisani tereti (razlučna prava, te stvarne služnosti i postupci radi povrata) kako je to opisano u točki II. izreke ovog rješenja. U zemljišnim knjigama upisana je zabilježba ovrhe Općinskog suda u Dubrovniku  posl.br. Ovr.1230/12 ovrhovoditelja Hrvoja Grandova vl. obrta Futuro Internet studio iz Zadra za koju postoji pravomoćno rješenje o obustavi postupka i prijedlog za upis brisanja je zaprimljen pod posl.br. Z. 1735/18 ali još nije riješen. Nadalje, u zemljišnim knjigama postoji upis založnog prava na korist ELEKTRO VUJEVA d.o.o., </w:t>
      </w:r>
      <w:r w:rsidR="00FA1F35">
        <w:rPr>
          <w:rFonts w:hAnsi="Times New Roman" w:ascii="Times New Roman"/>
        </w:rPr>
        <w:t>S</w:t>
      </w:r>
      <w:r w:rsidRPr="00B84D26">
        <w:rPr>
          <w:rFonts w:hAnsi="Times New Roman" w:ascii="Times New Roman"/>
        </w:rPr>
        <w:t>lavonski brod koje je upisano pod brojem Z.707/2013 zaprimljeno 08. veljače 2013. godine, dakle, nakon otvaranja stečajnog postupka (24. siječnja 2013. godine).</w:t>
      </w:r>
    </w:p>
    <w:p w:rsidRDefault="00933382" w:rsidP="00E4326E" w:rsidR="00933382" w:rsidRPr="00933382">
      <w:pPr>
        <w:ind w:firstLine="708"/>
        <w:jc w:val="both"/>
        <w:rPr>
          <w:rFonts w:hAnsi="Times New Roman" w:ascii="Times New Roman"/>
          <w:sz w:val="18"/>
          <w:szCs w:val="18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 xml:space="preserve">Prema čl. 247. Stečajnog zakona (NN 71/15, </w:t>
      </w:r>
      <w:r w:rsidR="009E3655">
        <w:rPr>
          <w:rFonts w:hAnsi="Times New Roman" w:ascii="Times New Roman"/>
        </w:rPr>
        <w:t xml:space="preserve">104/17, </w:t>
      </w:r>
      <w:r w:rsidRPr="00E4326E">
        <w:rPr>
          <w:rFonts w:hAnsi="Times New Roman" w:ascii="Times New Roman"/>
        </w:rPr>
        <w:t xml:space="preserve">dalje u tekstu: SZ), </w:t>
      </w:r>
      <w:r w:rsidR="00E3025A">
        <w:rPr>
          <w:rFonts w:hAnsi="Times New Roman" w:ascii="Times New Roman"/>
        </w:rPr>
        <w:t>nekretninu</w:t>
      </w:r>
      <w:r w:rsidRPr="00E4326E">
        <w:rPr>
          <w:rFonts w:hAnsi="Times New Roman" w:ascii="Times New Roman"/>
        </w:rPr>
        <w:t xml:space="preserve">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4326E" w:rsidP="00E4326E" w:rsidR="00E4326E" w:rsidRPr="00633E38">
      <w:pPr>
        <w:ind w:firstLine="708"/>
        <w:jc w:val="both"/>
        <w:rPr>
          <w:rFonts w:hAnsi="Times New Roman" w:ascii="Times New Roman"/>
          <w:sz w:val="16"/>
          <w:szCs w:val="16"/>
        </w:rPr>
      </w:pPr>
    </w:p>
    <w:p w:rsidRDefault="00E4326E" w:rsidP="000C516B" w:rsidR="00FA1F35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 xml:space="preserve">U smislu čl. 92. </w:t>
      </w:r>
      <w:r w:rsidR="00237526" w:rsidRPr="00237526">
        <w:rPr>
          <w:rFonts w:hAnsi="Times New Roman" w:ascii="Times New Roman"/>
        </w:rPr>
        <w:t>Ovršnog zakona (NN 112/12, 25/13, 93/14, 55/16, 73/17, dalje u tekstu: OZ)</w:t>
      </w:r>
      <w:r w:rsidR="00237526">
        <w:rPr>
          <w:rFonts w:hAnsi="Times New Roman" w:ascii="Times New Roman"/>
        </w:rPr>
        <w:t xml:space="preserve"> </w:t>
      </w:r>
      <w:r w:rsidRPr="00E4326E">
        <w:rPr>
          <w:rFonts w:hAnsi="Times New Roman" w:ascii="Times New Roman"/>
        </w:rPr>
        <w:t xml:space="preserve"> koji se na temelju čl. 247. SZ na odgovarajući način u ovom postupku prodaje primjenjuje, vrijednost imovine sud utvrđuje odlukom po slobodnoj ocjeni na temelju obrazloženog nalaza i mišljenja vještaka ili procjenitelja, odmah nakon što je na ročištu </w:t>
      </w:r>
      <w:r w:rsidR="00FA1F35" w:rsidRPr="00FA1F35">
        <w:rPr>
          <w:rFonts w:hAnsi="Times New Roman" w:ascii="Times New Roman"/>
        </w:rPr>
        <w:t>(list spisa1</w:t>
      </w:r>
      <w:r w:rsidR="00D31DCF">
        <w:rPr>
          <w:rFonts w:hAnsi="Times New Roman" w:ascii="Times New Roman"/>
        </w:rPr>
        <w:t>742-1</w:t>
      </w:r>
      <w:r w:rsidR="00FA1F35" w:rsidRPr="00FA1F35">
        <w:rPr>
          <w:rFonts w:hAnsi="Times New Roman" w:ascii="Times New Roman"/>
        </w:rPr>
        <w:t>76</w:t>
      </w:r>
      <w:r w:rsidR="00D31DCF">
        <w:rPr>
          <w:rFonts w:hAnsi="Times New Roman" w:ascii="Times New Roman"/>
        </w:rPr>
        <w:t>3</w:t>
      </w:r>
      <w:r w:rsidR="00FA1F35" w:rsidRPr="00FA1F35">
        <w:rPr>
          <w:rFonts w:hAnsi="Times New Roman" w:ascii="Times New Roman"/>
        </w:rPr>
        <w:t xml:space="preserve">) tako što je iznos zaokružio na višekratnik odnosno </w:t>
      </w:r>
      <w:r w:rsidR="00D31DCF">
        <w:rPr>
          <w:rFonts w:hAnsi="Times New Roman" w:ascii="Times New Roman"/>
        </w:rPr>
        <w:t>1.210</w:t>
      </w:r>
      <w:r w:rsidR="00FA1F35" w:rsidRPr="00FA1F35">
        <w:rPr>
          <w:rFonts w:hAnsi="Times New Roman" w:ascii="Times New Roman"/>
        </w:rPr>
        <w:t xml:space="preserve">.000,00 kuna, vodeći računa da će se u predmetnom slučaju razlučna prava na imovini brisati nakon prodaje, </w:t>
      </w:r>
      <w:r w:rsidR="000A1A1E" w:rsidRPr="000A1A1E">
        <w:rPr>
          <w:rFonts w:hAnsi="Times New Roman" w:ascii="Times New Roman"/>
        </w:rPr>
        <w:t>te da upisani tereti značajnije ne utječe na vrijednosti predmetne imovine</w:t>
      </w:r>
      <w:r w:rsidR="00FA1F35" w:rsidRPr="00FA1F35">
        <w:rPr>
          <w:rFonts w:hAnsi="Times New Roman" w:ascii="Times New Roman"/>
        </w:rPr>
        <w:t xml:space="preserve">. Unatoč drugačije izraženom mišljenu razlučnog vjerovnika OTP banka Hrvatska d.d., temeljenog na Procjembenom elaboratu Miroslava Bego, dipl. ing. građevinarstva od 12. siječnja </w:t>
      </w:r>
      <w:r w:rsidR="00FA1F35" w:rsidRPr="00FA1F35">
        <w:rPr>
          <w:rFonts w:hAnsi="Times New Roman" w:ascii="Times New Roman"/>
        </w:rPr>
        <w:lastRenderedPageBreak/>
        <w:t xml:space="preserve">2018. godine, sud je svoju odluku temeljio na procjeni vještaka DOMINO NEKRETNINE d.o.o. koju smatra napravljenu prema pravilima struke, budući da je kod izrade koristio </w:t>
      </w:r>
      <w:r w:rsidR="00D415B3">
        <w:rPr>
          <w:rFonts w:hAnsi="Times New Roman" w:ascii="Times New Roman"/>
        </w:rPr>
        <w:t>usporednu</w:t>
      </w:r>
      <w:r w:rsidR="00FA1F35" w:rsidRPr="00FA1F35">
        <w:rPr>
          <w:rFonts w:hAnsi="Times New Roman" w:ascii="Times New Roman"/>
        </w:rPr>
        <w:t xml:space="preserve"> metodu (kao i vještak Bego), ali utemeljenu na </w:t>
      </w:r>
      <w:r w:rsidR="00D415B3">
        <w:rPr>
          <w:rFonts w:hAnsi="Times New Roman" w:ascii="Times New Roman"/>
        </w:rPr>
        <w:t>prometu nekretninama u K.O. Obod i susjednoj K.O. Uskoplje, koja je sličnog položaja kao i K.O. Obod</w:t>
      </w:r>
      <w:r w:rsidR="00FA1F35" w:rsidRPr="00FA1F35">
        <w:rPr>
          <w:rFonts w:hAnsi="Times New Roman" w:ascii="Times New Roman"/>
        </w:rPr>
        <w:t xml:space="preserve"> (dok vještak Bego koristi</w:t>
      </w:r>
      <w:r w:rsidR="00BE3849">
        <w:rPr>
          <w:rFonts w:hAnsi="Times New Roman" w:ascii="Times New Roman"/>
        </w:rPr>
        <w:t>o usporedbu s građevinskim zemljištem u K.O. Cavtat koja katastarska općina se nalazi na moru, što značajno utječe na cijenu</w:t>
      </w:r>
      <w:r w:rsidR="00FA1F35" w:rsidRPr="00FA1F35">
        <w:rPr>
          <w:rFonts w:hAnsi="Times New Roman" w:ascii="Times New Roman"/>
        </w:rPr>
        <w:t>). Dodatno, ukoliko predmetna imovina doista vrijedi više, to će jasno iskazati tržište isticanjem veće ponude na javnoj dražbi.</w:t>
      </w:r>
    </w:p>
    <w:p w:rsidRDefault="00DD3359" w:rsidP="00E4326E" w:rsidR="00DD3359" w:rsidRPr="00633E38">
      <w:pPr>
        <w:ind w:firstLine="708"/>
        <w:jc w:val="both"/>
        <w:rPr>
          <w:rFonts w:hAnsi="Times New Roman" w:ascii="Times New Roman"/>
          <w:sz w:val="16"/>
          <w:szCs w:val="16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>U smislu čl. 88. OZ, vrijednost imovine sud utvrđuje odlukom o prodaji. Sukladno čl. 247. st.</w:t>
      </w:r>
      <w:r w:rsidRPr="00E4326E">
        <w:rPr>
          <w:rFonts w:hAnsi="Times New Roman" w:ascii="Times New Roman"/>
          <w:u w:val="single"/>
        </w:rPr>
        <w:t xml:space="preserve"> </w:t>
      </w:r>
      <w:r w:rsidR="00A96A5E" w:rsidRPr="00A96A5E">
        <w:rPr>
          <w:rFonts w:hAnsi="Times New Roman" w:ascii="Times New Roman"/>
        </w:rPr>
        <w:t xml:space="preserve">5. </w:t>
      </w:r>
      <w:r w:rsidRPr="00E4326E">
        <w:rPr>
          <w:rFonts w:hAnsi="Times New Roman" w:ascii="Times New Roman"/>
        </w:rPr>
        <w:t>SZ nekretnina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</w:t>
      </w:r>
      <w:r w:rsidR="003405A6">
        <w:rPr>
          <w:rFonts w:hAnsi="Times New Roman" w:ascii="Times New Roman"/>
        </w:rPr>
        <w:t>I</w:t>
      </w:r>
      <w:r w:rsidRPr="00E4326E">
        <w:rPr>
          <w:rFonts w:hAnsi="Times New Roman" w:ascii="Times New Roman"/>
        </w:rPr>
        <w:t>I. ovog rješenja.</w:t>
      </w:r>
    </w:p>
    <w:p w:rsidRDefault="00E4326E" w:rsidP="00E4326E" w:rsidR="00E4326E" w:rsidRPr="00633E38">
      <w:pPr>
        <w:ind w:firstLine="708"/>
        <w:jc w:val="both"/>
        <w:rPr>
          <w:rFonts w:hAnsi="Times New Roman" w:ascii="Times New Roman"/>
          <w:sz w:val="16"/>
          <w:szCs w:val="16"/>
          <w:u w:val="single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 xml:space="preserve">Zbog navedenog, na temelju spomenutih propisa i u smislu čl. 92., 93., 95.do 100., 103., 106, OZ u vezi sa čl. 247. SZ, odlučeno je kao u izreci. </w:t>
      </w:r>
    </w:p>
    <w:p w:rsidRDefault="008C5ADF" w:rsidP="00A96A5E" w:rsidR="008C5ADF" w:rsidRPr="00562965">
      <w:pPr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U Dubrovniku, </w:t>
      </w:r>
      <w:r w:rsidR="000C516B">
        <w:rPr>
          <w:rFonts w:hAnsi="Times New Roman" w:ascii="Times New Roman"/>
          <w:b/>
          <w:lang w:eastAsia="hr-HR"/>
        </w:rPr>
        <w:t>9. listopada</w:t>
      </w:r>
      <w:r>
        <w:rPr>
          <w:rFonts w:hAnsi="Times New Roman" w:ascii="Times New Roman"/>
          <w:b/>
          <w:lang w:eastAsia="hr-HR"/>
        </w:rPr>
        <w:t xml:space="preserve"> 201</w:t>
      </w:r>
      <w:r w:rsidR="00540050">
        <w:rPr>
          <w:rFonts w:hAnsi="Times New Roman" w:ascii="Times New Roman"/>
          <w:b/>
          <w:lang w:eastAsia="hr-HR"/>
        </w:rPr>
        <w:t>8</w:t>
      </w:r>
      <w:r w:rsidRPr="00562965">
        <w:rPr>
          <w:rFonts w:hAnsi="Times New Roman" w:ascii="Times New Roman"/>
          <w:b/>
          <w:lang w:eastAsia="hr-HR"/>
        </w:rPr>
        <w:t>. godine</w:t>
      </w: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  <w:t>Stečajni sudac:</w:t>
      </w: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  <w:t>Srđan Gavranić</w:t>
      </w:r>
    </w:p>
    <w:p w:rsidRDefault="00034703" w:rsidP="00230A83" w:rsidR="00034703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POUKA O PRAVNOM LIJEKU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lang w:eastAsia="hr-HR"/>
        </w:rPr>
        <w:t>Protiv ovog zaključka nije dopušteno izjaviti posebnu žalbu.</w:t>
      </w: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DN-a </w:t>
      </w:r>
      <w:r w:rsidRPr="00562965">
        <w:rPr>
          <w:rFonts w:hAnsi="Times New Roman" w:ascii="Times New Roman"/>
          <w:lang w:eastAsia="hr-HR"/>
        </w:rPr>
        <w:t>(</w:t>
      </w:r>
      <w:r w:rsidR="000C516B">
        <w:rPr>
          <w:rFonts w:hAnsi="Times New Roman" w:ascii="Times New Roman"/>
          <w:lang w:eastAsia="hr-HR"/>
        </w:rPr>
        <w:t>09.10</w:t>
      </w:r>
      <w:r>
        <w:rPr>
          <w:rFonts w:hAnsi="Times New Roman" w:ascii="Times New Roman"/>
          <w:lang w:eastAsia="hr-HR"/>
        </w:rPr>
        <w:t>.201</w:t>
      </w:r>
      <w:r w:rsidR="00540050">
        <w:rPr>
          <w:rFonts w:hAnsi="Times New Roman" w:ascii="Times New Roman"/>
          <w:lang w:eastAsia="hr-HR"/>
        </w:rPr>
        <w:t>8</w:t>
      </w:r>
      <w:r w:rsidRPr="00562965">
        <w:rPr>
          <w:rFonts w:hAnsi="Times New Roman" w:ascii="Times New Roman"/>
          <w:lang w:eastAsia="hr-HR"/>
        </w:rPr>
        <w:t>.g.)</w:t>
      </w:r>
      <w:r w:rsidRPr="00562965">
        <w:rPr>
          <w:rFonts w:hAnsi="Times New Roman" w:ascii="Times New Roman"/>
          <w:b/>
          <w:lang w:eastAsia="hr-HR"/>
        </w:rPr>
        <w:t>:</w:t>
      </w:r>
    </w:p>
    <w:p w:rsidRDefault="008C5ADF" w:rsidP="00230A83" w:rsidR="008C5ADF" w:rsidRPr="00562965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lang w:eastAsia="hr-HR"/>
        </w:rPr>
        <w:t>stečajni upravitelj,</w:t>
      </w:r>
      <w:r w:rsidR="00270D85" w:rsidRPr="00270D85">
        <w:rPr>
          <w:rFonts w:hAnsi="Times New Roman" w:ascii="Times New Roman"/>
          <w:lang w:eastAsia="hr-HR"/>
        </w:rPr>
        <w:t xml:space="preserve"> </w:t>
      </w:r>
      <w:r w:rsidR="00270D85">
        <w:rPr>
          <w:rFonts w:hAnsi="Times New Roman" w:ascii="Times New Roman"/>
          <w:lang w:eastAsia="hr-HR"/>
        </w:rPr>
        <w:t>putem e oglasne ploče,</w:t>
      </w:r>
    </w:p>
    <w:p w:rsidRDefault="00540050" w:rsidP="00540050" w:rsidR="00540050" w:rsidRPr="00540050">
      <w:pPr>
        <w:numPr>
          <w:ilvl w:val="0"/>
          <w:numId w:val="1"/>
        </w:numPr>
        <w:tabs>
          <w:tab w:pos="142" w:val="left"/>
          <w:tab w:pos="426" w:val="num"/>
        </w:tabs>
        <w:jc w:val="both"/>
        <w:rPr>
          <w:rFonts w:hAnsi="Times New Roman" w:ascii="Times New Roman"/>
          <w:lang w:eastAsia="hr-HR"/>
        </w:rPr>
      </w:pPr>
      <w:r w:rsidRPr="00540050">
        <w:rPr>
          <w:rFonts w:hAnsi="Times New Roman" w:ascii="Times New Roman"/>
          <w:lang w:eastAsia="hr-HR"/>
        </w:rPr>
        <w:t>mrežna stranica e oglasna ploča.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lang w:eastAsia="hr-HR"/>
        </w:rPr>
        <w:t>Na znanje:</w:t>
      </w:r>
    </w:p>
    <w:p w:rsidRDefault="00540050" w:rsidP="00540050" w:rsidR="00540050" w:rsidRPr="00540050">
      <w:pPr>
        <w:numPr>
          <w:ilvl w:val="0"/>
          <w:numId w:val="1"/>
        </w:numPr>
        <w:tabs>
          <w:tab w:pos="142" w:val="left"/>
          <w:tab w:pos="426" w:val="num"/>
        </w:tabs>
        <w:jc w:val="both"/>
        <w:rPr>
          <w:rFonts w:hAnsi="Times New Roman" w:ascii="Times New Roman"/>
          <w:lang w:eastAsia="hr-HR"/>
        </w:rPr>
      </w:pPr>
      <w:r w:rsidRPr="00540050">
        <w:rPr>
          <w:rFonts w:hAnsi="Times New Roman" w:ascii="Times New Roman"/>
          <w:lang w:eastAsia="hr-HR"/>
        </w:rPr>
        <w:t>OTP BANKA HRVATSKA d.d., po punomoćnicima odvjetnicima u Odvj</w:t>
      </w:r>
      <w:r w:rsidR="00B307CF">
        <w:rPr>
          <w:rFonts w:hAnsi="Times New Roman" w:ascii="Times New Roman"/>
          <w:lang w:eastAsia="hr-HR"/>
        </w:rPr>
        <w:t>e</w:t>
      </w:r>
      <w:r w:rsidRPr="00540050">
        <w:rPr>
          <w:rFonts w:hAnsi="Times New Roman" w:ascii="Times New Roman"/>
          <w:lang w:eastAsia="hr-HR"/>
        </w:rPr>
        <w:t>tničkom društvu Šiško i partneri iz Solit, Lovretska 1,</w:t>
      </w:r>
    </w:p>
    <w:p w:rsidRDefault="00540050" w:rsidP="00540050" w:rsidR="00540050" w:rsidRPr="00540050">
      <w:pPr>
        <w:numPr>
          <w:ilvl w:val="0"/>
          <w:numId w:val="1"/>
        </w:numPr>
        <w:tabs>
          <w:tab w:pos="142" w:val="left"/>
          <w:tab w:pos="426" w:val="num"/>
        </w:tabs>
        <w:jc w:val="both"/>
        <w:rPr>
          <w:rFonts w:hAnsi="Times New Roman" w:ascii="Times New Roman"/>
          <w:lang w:eastAsia="hr-HR"/>
        </w:rPr>
      </w:pPr>
      <w:r w:rsidRPr="00540050">
        <w:rPr>
          <w:rFonts w:hAnsi="Times New Roman" w:ascii="Times New Roman"/>
          <w:lang w:eastAsia="hr-HR"/>
        </w:rPr>
        <w:t>REPUBLIKA HRVATSKA, Ministarstvo financija, Porezna uprava, Područni ured Split, po ŽDO Dubrovnik, Građansko-upravni odjel, putem e oglasne ploče,</w:t>
      </w:r>
    </w:p>
    <w:p w:rsidRDefault="00540050" w:rsidP="00540050" w:rsidR="00540050" w:rsidRPr="00540050">
      <w:pPr>
        <w:numPr>
          <w:ilvl w:val="0"/>
          <w:numId w:val="1"/>
        </w:numPr>
        <w:tabs>
          <w:tab w:pos="142" w:val="left"/>
          <w:tab w:pos="426" w:val="num"/>
        </w:tabs>
        <w:jc w:val="both"/>
        <w:rPr>
          <w:rFonts w:hAnsi="Times New Roman" w:ascii="Times New Roman"/>
          <w:lang w:eastAsia="hr-HR"/>
        </w:rPr>
      </w:pPr>
      <w:r w:rsidRPr="00540050">
        <w:rPr>
          <w:rFonts w:hAnsi="Times New Roman" w:ascii="Times New Roman"/>
          <w:lang w:eastAsia="hr-HR"/>
        </w:rPr>
        <w:t>Hrvoje Grandov vl. obrta Futuro Internet studio, Zadar, Obala kneza Branimira 2H,</w:t>
      </w:r>
    </w:p>
    <w:p w:rsidRDefault="00540050" w:rsidP="007F5973" w:rsidR="00236B56">
      <w:pPr>
        <w:numPr>
          <w:ilvl w:val="0"/>
          <w:numId w:val="1"/>
        </w:numPr>
        <w:tabs>
          <w:tab w:pos="142" w:val="left"/>
          <w:tab w:pos="426" w:val="num"/>
        </w:tabs>
        <w:jc w:val="both"/>
        <w:rPr>
          <w:rFonts w:hAnsi="Times New Roman" w:ascii="Times New Roman"/>
          <w:lang w:eastAsia="hr-HR"/>
        </w:rPr>
      </w:pPr>
      <w:r w:rsidRPr="00540050">
        <w:rPr>
          <w:rFonts w:hAnsi="Times New Roman" w:ascii="Times New Roman"/>
          <w:lang w:eastAsia="hr-HR"/>
        </w:rPr>
        <w:t>ELEKTRO VUJEVA d.o.o., Slavo</w:t>
      </w:r>
      <w:r w:rsidR="007F5973">
        <w:rPr>
          <w:rFonts w:hAnsi="Times New Roman" w:ascii="Times New Roman"/>
          <w:lang w:eastAsia="hr-HR"/>
        </w:rPr>
        <w:t>nski brod, Vinogorska ulica 123.</w:t>
      </w:r>
    </w:p>
    <w:sectPr w:rsidSect="00562965" w:rsidR="00236B56">
      <w:headerReference w:type="even" r:id="rId11"/>
      <w:headerReference w:type="default" r:id="rId12"/>
      <w:pgSz w:h="16838" w:w="11906"/>
      <w:pgMar w:gutter="0" w:footer="708" w:header="708" w:left="1417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ADF" w:rsidP="009269C6" w:rsidR="008C5ADF">
      <w:r>
        <w:separator/>
      </w:r>
    </w:p>
  </w:endnote>
  <w:endnote w:id="0" w:type="continuationSeparator">
    <w:p w:rsidRDefault="008C5ADF" w:rsidP="009269C6" w:rsidR="008C5A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ADF" w:rsidP="009269C6" w:rsidR="008C5ADF">
      <w:r>
        <w:separator/>
      </w:r>
    </w:p>
  </w:footnote>
  <w:footnote w:id="0" w:type="continuationSeparator">
    <w:p w:rsidRDefault="008C5ADF" w:rsidP="009269C6" w:rsidR="008C5A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ADF" w:rsidP="00F62ECF" w:rsidR="008C5A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C5ADF" w:rsidR="008C5A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ADF" w:rsidP="00F62ECF" w:rsidR="008C5ADF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A01D54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8C5ADF" w:rsidP="008E2A91" w:rsidR="008C5ADF" w:rsidRPr="008E2A91">
    <w:pPr>
      <w:pStyle w:val="Zaglavlje"/>
      <w:jc w:val="right"/>
      <w:rPr>
        <w:b/>
        <w:sz w:val="28"/>
        <w:szCs w:val="28"/>
      </w:rPr>
    </w:pPr>
    <w:r w:rsidRPr="00B74EBE">
      <w:rPr>
        <w:b/>
        <w:sz w:val="22"/>
        <w:szCs w:val="22"/>
      </w:rPr>
      <w:t xml:space="preserve">Posl. br.6-St. </w:t>
    </w:r>
    <w:r w:rsidR="00B84D26">
      <w:rPr>
        <w:b/>
        <w:sz w:val="22"/>
        <w:szCs w:val="22"/>
      </w:rPr>
      <w:t>211</w:t>
    </w:r>
    <w:r>
      <w:rPr>
        <w:b/>
        <w:sz w:val="22"/>
        <w:szCs w:val="22"/>
      </w:rPr>
      <w:t>/201</w:t>
    </w:r>
    <w:r w:rsidR="00B84D26">
      <w:rPr>
        <w:b/>
        <w:sz w:val="22"/>
        <w:szCs w:val="22"/>
      </w:rPr>
      <w:t>2</w:t>
    </w:r>
    <w:r>
      <w:rPr>
        <w:b/>
        <w:sz w:val="22"/>
        <w:szCs w:val="22"/>
      </w:rPr>
      <w:t>-</w:t>
    </w:r>
    <w:r w:rsidR="008F581B">
      <w:rPr>
        <w:b/>
        <w:sz w:val="22"/>
        <w:szCs w:val="22"/>
      </w:rPr>
      <w:t>365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EEFAB396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1">
    <w:nsid w:val="FFFFFF7D"/>
    <w:multiLevelType w:val="singleLevel"/>
    <w:tmpl w:val="058ADEE8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2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3">
    <w:nsid w:val="FFFFFF7F"/>
    <w:multiLevelType w:val="singleLevel"/>
    <w:tmpl w:val="AD3C4FCC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4">
    <w:nsid w:val="FFFFFF80"/>
    <w:multiLevelType w:val="singleLevel"/>
    <w:tmpl w:val="052A8CF8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DA54597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DECA6956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7180D8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C1EE8FC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FFFFFF89"/>
    <w:multiLevelType w:val="singleLevel"/>
    <w:tmpl w:val="F258BBF6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1">
    <w:nsid w:val="186808CF"/>
    <w:multiLevelType w:val="hybridMultilevel"/>
    <w:tmpl w:val="11203966"/>
    <w:lvl w:tplc="14E4AC8C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2">
    <w:nsid w:val="1ED80388"/>
    <w:multiLevelType w:val="hybridMultilevel"/>
    <w:tmpl w:val="A7B2FE8E"/>
    <w:lvl w:tplc="679C2730" w:ilvl="0">
      <w:start w:val="1"/>
      <w:numFmt w:val="upperLetter"/>
      <w:lvlText w:val="%1)"/>
      <w:lvlJc w:val="left"/>
      <w:pPr>
        <w:ind w:hanging="360" w:left="107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1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6">
    <w:nsid w:val="48D1460A"/>
    <w:multiLevelType w:val="hybridMultilevel"/>
    <w:tmpl w:val="2B9432F4"/>
    <w:lvl w:tplc="FA846138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7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8">
    <w:nsid w:val="69E24CDB"/>
    <w:multiLevelType w:val="hybridMultilevel"/>
    <w:tmpl w:val="6E3C5912"/>
    <w:lvl w:tplc="7F6E3256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3"/>
  </w:num>
  <w:num w:numId="2">
    <w:abstractNumId w:val="10"/>
  </w:num>
  <w:num w:numId="3">
    <w:abstractNumId w:val="14"/>
  </w:num>
  <w:num w:numId="4">
    <w:abstractNumId w:val="17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15"/>
  </w:num>
  <w:num w:numId="16">
    <w:abstractNumId w:val="12"/>
  </w:num>
  <w:num w:numId="17">
    <w:abstractNumId w:val="16"/>
  </w:num>
  <w:num w:numId="18">
    <w:abstractNumId w:val="11"/>
  </w:num>
  <w:num w:numId="19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0A83"/>
    <w:rsid w:val="000033F0"/>
    <w:rsid w:val="00011ED3"/>
    <w:rsid w:val="00034703"/>
    <w:rsid w:val="00037142"/>
    <w:rsid w:val="00063313"/>
    <w:rsid w:val="00067787"/>
    <w:rsid w:val="00083790"/>
    <w:rsid w:val="00084768"/>
    <w:rsid w:val="00097B9E"/>
    <w:rsid w:val="000A1A1E"/>
    <w:rsid w:val="000B069A"/>
    <w:rsid w:val="000B430E"/>
    <w:rsid w:val="000C516B"/>
    <w:rsid w:val="000D0C33"/>
    <w:rsid w:val="000F7C3C"/>
    <w:rsid w:val="00110002"/>
    <w:rsid w:val="0013026E"/>
    <w:rsid w:val="00131B4B"/>
    <w:rsid w:val="0013460C"/>
    <w:rsid w:val="001446D3"/>
    <w:rsid w:val="0015765F"/>
    <w:rsid w:val="001615B4"/>
    <w:rsid w:val="00164FB3"/>
    <w:rsid w:val="00167394"/>
    <w:rsid w:val="00187392"/>
    <w:rsid w:val="0018794D"/>
    <w:rsid w:val="001C774E"/>
    <w:rsid w:val="001D074C"/>
    <w:rsid w:val="001E2B20"/>
    <w:rsid w:val="001F39CA"/>
    <w:rsid w:val="00202608"/>
    <w:rsid w:val="00230A83"/>
    <w:rsid w:val="00236B56"/>
    <w:rsid w:val="00237526"/>
    <w:rsid w:val="00254BD4"/>
    <w:rsid w:val="00270D85"/>
    <w:rsid w:val="0027517C"/>
    <w:rsid w:val="002859C4"/>
    <w:rsid w:val="002F14C3"/>
    <w:rsid w:val="003330DC"/>
    <w:rsid w:val="003405A6"/>
    <w:rsid w:val="00341D0A"/>
    <w:rsid w:val="00362D39"/>
    <w:rsid w:val="0036508C"/>
    <w:rsid w:val="003710C8"/>
    <w:rsid w:val="003E2C37"/>
    <w:rsid w:val="004125CF"/>
    <w:rsid w:val="00434B9F"/>
    <w:rsid w:val="00437569"/>
    <w:rsid w:val="00464E33"/>
    <w:rsid w:val="00471E62"/>
    <w:rsid w:val="004955BB"/>
    <w:rsid w:val="004964BE"/>
    <w:rsid w:val="004A73CC"/>
    <w:rsid w:val="004B2B50"/>
    <w:rsid w:val="004C0B39"/>
    <w:rsid w:val="004C4241"/>
    <w:rsid w:val="004C46EC"/>
    <w:rsid w:val="004C5382"/>
    <w:rsid w:val="004D5BC3"/>
    <w:rsid w:val="004E30E6"/>
    <w:rsid w:val="004F67B0"/>
    <w:rsid w:val="00501EC3"/>
    <w:rsid w:val="00540050"/>
    <w:rsid w:val="00554214"/>
    <w:rsid w:val="0055646A"/>
    <w:rsid w:val="00562965"/>
    <w:rsid w:val="00576E1B"/>
    <w:rsid w:val="0058454A"/>
    <w:rsid w:val="0059422F"/>
    <w:rsid w:val="005961D2"/>
    <w:rsid w:val="005A011D"/>
    <w:rsid w:val="005A5C1D"/>
    <w:rsid w:val="005A646D"/>
    <w:rsid w:val="005B612F"/>
    <w:rsid w:val="005C4017"/>
    <w:rsid w:val="005D125A"/>
    <w:rsid w:val="005E12BF"/>
    <w:rsid w:val="0060197D"/>
    <w:rsid w:val="00620EC6"/>
    <w:rsid w:val="00633E38"/>
    <w:rsid w:val="006433FE"/>
    <w:rsid w:val="00650CF7"/>
    <w:rsid w:val="006A5B6F"/>
    <w:rsid w:val="006B5311"/>
    <w:rsid w:val="006C205D"/>
    <w:rsid w:val="006D3BAF"/>
    <w:rsid w:val="006E44F2"/>
    <w:rsid w:val="006E6F9E"/>
    <w:rsid w:val="00714C40"/>
    <w:rsid w:val="00733AC1"/>
    <w:rsid w:val="007472E4"/>
    <w:rsid w:val="007732A3"/>
    <w:rsid w:val="00794158"/>
    <w:rsid w:val="007A1CFE"/>
    <w:rsid w:val="007C4D33"/>
    <w:rsid w:val="007C6211"/>
    <w:rsid w:val="007E11D5"/>
    <w:rsid w:val="007F1908"/>
    <w:rsid w:val="007F308E"/>
    <w:rsid w:val="007F5973"/>
    <w:rsid w:val="00822564"/>
    <w:rsid w:val="00824443"/>
    <w:rsid w:val="0082718A"/>
    <w:rsid w:val="008603D2"/>
    <w:rsid w:val="00860D45"/>
    <w:rsid w:val="00875D3F"/>
    <w:rsid w:val="0088386B"/>
    <w:rsid w:val="008B1A17"/>
    <w:rsid w:val="008B3D29"/>
    <w:rsid w:val="008C5025"/>
    <w:rsid w:val="008C5ADF"/>
    <w:rsid w:val="008D27E7"/>
    <w:rsid w:val="008D2FF8"/>
    <w:rsid w:val="008E2A91"/>
    <w:rsid w:val="008E6E4D"/>
    <w:rsid w:val="008F451E"/>
    <w:rsid w:val="008F581B"/>
    <w:rsid w:val="00901C3A"/>
    <w:rsid w:val="00917308"/>
    <w:rsid w:val="009269C6"/>
    <w:rsid w:val="00933382"/>
    <w:rsid w:val="00944167"/>
    <w:rsid w:val="009737FB"/>
    <w:rsid w:val="009B677A"/>
    <w:rsid w:val="009D6AA7"/>
    <w:rsid w:val="009E162A"/>
    <w:rsid w:val="009E3655"/>
    <w:rsid w:val="00A01D54"/>
    <w:rsid w:val="00A14F65"/>
    <w:rsid w:val="00A2611D"/>
    <w:rsid w:val="00A44040"/>
    <w:rsid w:val="00A640EA"/>
    <w:rsid w:val="00A817C9"/>
    <w:rsid w:val="00A86B97"/>
    <w:rsid w:val="00A96A5E"/>
    <w:rsid w:val="00AA2ABB"/>
    <w:rsid w:val="00AD404D"/>
    <w:rsid w:val="00B06C6D"/>
    <w:rsid w:val="00B07525"/>
    <w:rsid w:val="00B307CF"/>
    <w:rsid w:val="00B34085"/>
    <w:rsid w:val="00B361BB"/>
    <w:rsid w:val="00B474DA"/>
    <w:rsid w:val="00B4793C"/>
    <w:rsid w:val="00B56EC7"/>
    <w:rsid w:val="00B74EBE"/>
    <w:rsid w:val="00B825B8"/>
    <w:rsid w:val="00B8281B"/>
    <w:rsid w:val="00B84D26"/>
    <w:rsid w:val="00B91AB8"/>
    <w:rsid w:val="00B93C1E"/>
    <w:rsid w:val="00BA4E33"/>
    <w:rsid w:val="00BE21CD"/>
    <w:rsid w:val="00BE3849"/>
    <w:rsid w:val="00C2194D"/>
    <w:rsid w:val="00C247C8"/>
    <w:rsid w:val="00C65363"/>
    <w:rsid w:val="00C933CF"/>
    <w:rsid w:val="00CA4BAD"/>
    <w:rsid w:val="00CB60E7"/>
    <w:rsid w:val="00D106A2"/>
    <w:rsid w:val="00D25313"/>
    <w:rsid w:val="00D31DCF"/>
    <w:rsid w:val="00D33829"/>
    <w:rsid w:val="00D33F4E"/>
    <w:rsid w:val="00D404B1"/>
    <w:rsid w:val="00D415B3"/>
    <w:rsid w:val="00D55179"/>
    <w:rsid w:val="00D93573"/>
    <w:rsid w:val="00DD3359"/>
    <w:rsid w:val="00DF0EE2"/>
    <w:rsid w:val="00DF1ADA"/>
    <w:rsid w:val="00E119D1"/>
    <w:rsid w:val="00E14DE4"/>
    <w:rsid w:val="00E3025A"/>
    <w:rsid w:val="00E40010"/>
    <w:rsid w:val="00E4326E"/>
    <w:rsid w:val="00E733C8"/>
    <w:rsid w:val="00E83263"/>
    <w:rsid w:val="00EA5869"/>
    <w:rsid w:val="00EA709E"/>
    <w:rsid w:val="00EA7E4C"/>
    <w:rsid w:val="00EB7809"/>
    <w:rsid w:val="00EC3EC5"/>
    <w:rsid w:val="00EE1C27"/>
    <w:rsid w:val="00EF0B16"/>
    <w:rsid w:val="00F15301"/>
    <w:rsid w:val="00F20875"/>
    <w:rsid w:val="00F41700"/>
    <w:rsid w:val="00F438D4"/>
    <w:rsid w:val="00F61108"/>
    <w:rsid w:val="00F62ECF"/>
    <w:rsid w:val="00F66E0E"/>
    <w:rsid w:val="00F85738"/>
    <w:rsid w:val="00F91472"/>
    <w:rsid w:val="00FA1F35"/>
    <w:rsid w:val="00FB07B7"/>
    <w:rsid w:val="00FC4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2965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230A83"/>
    <w:rPr>
      <w:rFonts w:cs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20875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09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097B9E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E2C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1D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D54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01D54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01D54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01D54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caption" w:qFormat="1" w:uiPriority="0"/>
    <w:lsdException w:locked="1" w:name="page number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2965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230A83"/>
    <w:rPr>
      <w:rFonts w:ascii="Times New Roman" w:cs="Times New Roman" w:hAns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20875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09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097B9E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E2C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1D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D54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01D54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01D54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01D54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2012.</izvorni_sadrzaj>
    <derivirana_varijabla naziv="DomainObject.Predmet.DatumOsnivanja_1">18.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 i zadnji sv. u suca drugi sa strane stola</izvorni_sadrzaj>
    <derivirana_varijabla naziv="DomainObject.Predmet.Opis_1">I i zadnji sv. u suca drugi sa strane stola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St-211/2012</izvorni_sadrzaj>
    <derivirana_varijabla naziv="DomainObject.Predmet.OznakaBroj_1">St-211/2012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"prijave tražbina u Katarine u ormaru"
I ,8 9 i zadnji sv u suca</izvorni_sadrzaj>
    <derivirana_varijabla naziv="DomainObject.Predmet.PrimjedbaSuca_1">"prijave tražbina u Katarine u ormaru"
I ,8 9 i zadnji sv u suca</derivirana_varijabla>
  </DomainObject.Predmet.PrimjedbaSuca>
  <DomainObject.Predmet.ProtustrankaFormated>
    <izvorni_sadrzaj>  KONEL d.o.o. za proizvodnju, građevinarstvo, trgovinu i turizam - "u stečaju"</izvorni_sadrzaj>
    <derivirana_varijabla naziv="DomainObject.Predmet.ProtustrankaFormated_1">  KONEL d.o.o. za proizvodnju, građevinarstvo, trgovinu i turizam - "u stečaju"</derivirana_varijabla>
  </DomainObject.Predmet.ProtustrankaFormated>
  <DomainObject.Predmet.ProtustrankaFormatedOIB>
    <izvorni_sadrzaj>  KONEL d.o.o. za proizvodnju, građevinarstvo, trgovinu i turizam - "u stečaju", OIB 68436145137</izvorni_sadrzaj>
    <derivirana_varijabla naziv="DomainObject.Predmet.ProtustrankaFormatedOIB_1">  KONEL d.o.o. za proizvodnju, građevinarstvo, trgovinu i turizam - "u stečaju", OIB 68436145137</derivirana_varijabla>
  </DomainObject.Predmet.ProtustrankaFormatedOIB>
  <DomainObject.Predmet.ProtustrankaFormatedWithAdress>
    <izvorni_sadrzaj> KONEL d.o.o. za proizvodnju, građevinarstvo, trgovinu i turizam - "u stečaju", Put od Cavtata 41, 20210 Cavtat</izvorni_sadrzaj>
    <derivirana_varijabla naziv="DomainObject.Predmet.ProtustrankaFormatedWithAdress_1"> KONEL d.o.o. za proizvodnju, građevinarstvo, trgovinu i turizam - "u stečaju", Put od Cavtata 41, 20210 Cavtat</derivirana_varijabla>
  </DomainObject.Predmet.ProtustrankaFormatedWithAdress>
  <DomainObject.Predmet.ProtustrankaFormatedWithAdressOIB>
    <izvorni_sadrzaj> KONEL d.o.o. za proizvodnju, građevinarstvo, trgovinu i turizam - "u stečaju", OIB 68436145137, Put od Cavtata 41, 20210 Cavtat</izvorni_sadrzaj>
    <derivirana_varijabla naziv="DomainObject.Predmet.ProtustrankaFormatedWithAdressOIB_1"> KONEL d.o.o. za proizvodnju, građevinarstvo, trgovinu i turizam - "u stečaju", OIB 68436145137, Put od Cavtata 41, 20210 Cavtat</derivirana_varijabla>
  </DomainObject.Predmet.ProtustrankaFormatedWithAdressOIB>
  <DomainObject.Predmet.ProtustrankaWithAdress>
    <izvorni_sadrzaj>KONEL d.o.o. za proizvodnju, građevinarstvo, trgovinu i turizam - "u stečaju" Put od Cavtata 41, 20210 Cavtat</izvorni_sadrzaj>
    <derivirana_varijabla naziv="DomainObject.Predmet.ProtustrankaWithAdress_1">KONEL d.o.o. za proizvodnju, građevinarstvo, trgovinu i turizam - "u stečaju" Put od Cavtata 41, 20210 Cavtat</derivirana_varijabla>
  </DomainObject.Predmet.ProtustrankaWithAdress>
  <DomainObject.Predmet.ProtustrankaWithAdressOIB>
    <izvorni_sadrzaj>KONEL d.o.o. za proizvodnju, građevinarstvo, trgovinu i turizam - "u stečaju", OIB 68436145137, Put od Cavtata 41, 20210 Cavtat</izvorni_sadrzaj>
    <derivirana_varijabla naziv="DomainObject.Predmet.ProtustrankaWithAdressOIB_1">KONEL d.o.o. za proizvodnju, građevinarstvo, trgovinu i turizam - "u stečaju", OIB 68436145137, Put od Cavtata 41, 20210 Cavtat</derivirana_varijabla>
  </DomainObject.Predmet.ProtustrankaWithAdressOIB>
  <DomainObject.Predmet.ProtustrankaNazivFormated>
    <izvorni_sadrzaj>KONEL d.o.o. za proizvodnju, građevinarstvo, trgovinu i turizam - "u stečaju"</izvorni_sadrzaj>
    <derivirana_varijabla naziv="DomainObject.Predmet.ProtustrankaNazivFormated_1">KONEL d.o.o. za proizvodnju, građevinarstvo, trgovinu i turizam - "u stečaju"</derivirana_varijabla>
  </DomainObject.Predmet.ProtustrankaNazivFormated>
  <DomainObject.Predmet.ProtustrankaNazivFormatedOIB>
    <izvorni_sadrzaj>KONEL d.o.o. za proizvodnju, građevinarstvo, trgovinu i turizam - "u stečaju", OIB 68436145137</izvorni_sadrzaj>
    <derivirana_varijabla naziv="DomainObject.Predmet.ProtustrankaNazivFormatedOIB_1">KONEL d.o.o. za proizvodnju, građevinarstvo, trgovinu i turizam - "u stečaju", OIB 68436145137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REVIZIJA SKALIN d.o.o. za ekonomske usluge; Porezna uprava</izvorni_sadrzaj>
    <derivirana_varijabla naziv="DomainObject.Predmet.StrankaFormated_1">  REVIZIJA SKALIN d.o.o. za ekonomske usluge; Porezna uprava</derivirana_varijabla>
  </DomainObject.Predmet.StrankaFormated>
  <DomainObject.Predmet.StrankaFormatedOIB>
    <izvorni_sadrzaj>  REVIZIJA SKALIN d.o.o. za ekonomske usluge, OIB 74753077144; Porezna uprava, OIB 18683136487</izvorni_sadrzaj>
    <derivirana_varijabla naziv="DomainObject.Predmet.StrankaFormatedOIB_1">  REVIZIJA SKALIN d.o.o. za ekonomske usluge, OIB 74753077144; Porezna uprava, OIB 18683136487</derivirana_varijabla>
  </DomainObject.Predmet.StrankaFormatedOIB>
  <DomainObject.Predmet.StrankaFormatedWithAdress>
    <izvorni_sadrzaj> REVIZIJA SKALIN d.o.o. za ekonomske usluge, Ćira Carića 3/2, 20000 Dubrovnik; Porezna uprava, Vukovarska 6, 20000 Dubrovnik</izvorni_sadrzaj>
    <derivirana_varijabla naziv="DomainObject.Predmet.StrankaFormatedWithAdress_1"> REVIZIJA SKALIN d.o.o. za ekonomske usluge, Ćira Carića 3/2, 20000 Dubrovnik; Porezna uprava, Vukovarska 6, 20000 Dubrovnik</derivirana_varijabla>
  </DomainObject.Predmet.StrankaFormatedWithAdress>
  <DomainObject.Predmet.StrankaFormatedWithAdressOIB>
    <izvorni_sadrzaj> REVIZIJA SKALIN d.o.o. za ekonomske usluge, OIB 74753077144, Ćira Carića 3/2, 20000 Dubrovnik; Porezna uprava, OIB 18683136487, Vukovarska 6, 20000 Dubrovnik</izvorni_sadrzaj>
    <derivirana_varijabla naziv="DomainObject.Predmet.StrankaFormatedWithAdressOIB_1"> REVIZIJA SKALIN d.o.o. za ekonomske usluge, OIB 74753077144, Ćira Carića 3/2, 20000 Dubrovnik; Porezna uprava, OIB 18683136487, Vukovarska 6, 20000 Dubrovnik</derivirana_varijabla>
  </DomainObject.Predmet.StrankaFormatedWithAdressOIB>
  <DomainObject.Predmet.StrankaWithAdress>
    <izvorni_sadrzaj>REVIZIJA SKALIN d.o.o. za ekonomske usluge Ćira Carića 3/2,20000 Dubrovnik,Porezna uprava Vukovarska 6,20000 Dubrovnik</izvorni_sadrzaj>
    <derivirana_varijabla naziv="DomainObject.Predmet.StrankaWithAdress_1">REVIZIJA SKALIN d.o.o. za ekonomske usluge Ćira Carića 3/2,20000 Dubrovnik,Porezna uprava Vukovarska 6,20000 Dubrovnik</derivirana_varijabla>
  </DomainObject.Predmet.StrankaWithAdress>
  <DomainObject.Predmet.StrankaWithAdressOIB>
    <izvorni_sadrzaj>REVIZIJA SKALIN d.o.o. za ekonomske usluge, OIB 74753077144, Ćira Carića 3/2,20000 Dubrovnik,Porezna uprava, OIB 18683136487, Vukovarska 6,20000 Dubrovnik</izvorni_sadrzaj>
    <derivirana_varijabla naziv="DomainObject.Predmet.StrankaWithAdressOIB_1">REVIZIJA SKALIN d.o.o. za ekonomske usluge, OIB 74753077144, Ćira Carića 3/2,20000 Dubrovnik,Porezna uprava, OIB 18683136487, Vukovarska 6,20000 Dubrovnik</derivirana_varijabla>
  </DomainObject.Predmet.StrankaWithAdressOIB>
  <DomainObject.Predmet.StrankaNazivFormated>
    <izvorni_sadrzaj>REVIZIJA SKALIN d.o.o. za ekonomske usluge,Porezna uprava</izvorni_sadrzaj>
    <derivirana_varijabla naziv="DomainObject.Predmet.StrankaNazivFormated_1">REVIZIJA SKALIN d.o.o. za ekonomske usluge,Porezna uprava</derivirana_varijabla>
  </DomainObject.Predmet.StrankaNazivFormated>
  <DomainObject.Predmet.StrankaNazivFormatedOIB>
    <izvorni_sadrzaj>REVIZIJA SKALIN d.o.o. za ekonomske usluge, OIB 74753077144,Porezna uprava, OIB 18683136487</izvorni_sadrzaj>
    <derivirana_varijabla naziv="DomainObject.Predmet.StrankaNazivFormatedOIB_1">REVIZIJA SKALIN d.o.o. za ekonomske usluge, OIB 74753077144,Porezna uprava,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REVIZIJA SKALIN d.o.o. za ekonomske usluge</item>
      <item>Porezna uprava</item>
    </izvorni_sadrzaj>
    <derivirana_varijabla naziv="DomainObject.Predmet.StrankaListFormated_1">
      <item>REVIZIJA SKALIN d.o.o. za ekonomske usluge</item>
      <item>Porezna uprava</item>
    </derivirana_varijabla>
  </DomainObject.Predmet.StrankaListFormated>
  <DomainObject.Predmet.StrankaListFormatedOIB>
    <izvorni_sadrzaj>
      <item>REVIZIJA SKALIN d.o.o. za ekonomske usluge, OIB 74753077144</item>
      <item>Porezna uprava, OIB 18683136487</item>
    </izvorni_sadrzaj>
    <derivirana_varijabla naziv="DomainObject.Predmet.StrankaListFormatedOIB_1">
      <item>REVIZIJA SKALIN d.o.o. za ekonomske usluge, OIB 74753077144</item>
      <item>Porezna uprava, OIB 18683136487</item>
    </derivirana_varijabla>
  </DomainObject.Predmet.StrankaListFormatedOIB>
  <DomainObject.Predmet.StrankaListFormatedWithAdress>
    <izvorni_sadrzaj>
      <item>REVIZIJA SKALIN d.o.o. za ekonomske usluge, Ćira Carića 3/2, 20000 Dubrovnik</item>
      <item>Porezna uprava, Vukovarska 6, 20000 Dubrovnik</item>
    </izvorni_sadrzaj>
    <derivirana_varijabla naziv="DomainObject.Predmet.StrankaListFormatedWithAdress_1">
      <item>REVIZIJA SKALIN d.o.o. za ekonomske usluge, Ćira Carića 3/2, 20000 Dubrovnik</item>
      <item>Porezna uprava, Vukovarska 6, 20000 Dubrovnik</item>
    </derivirana_varijabla>
  </DomainObject.Predmet.StrankaListFormatedWithAdress>
  <DomainObject.Predmet.StrankaListFormatedWithAdressOIB>
    <izvorni_sadrzaj>
      <item>REVIZIJA SKALIN d.o.o. za ekonomske usluge, OIB 74753077144, Ćira Carića 3/2, 20000 Dubrovnik</item>
      <item>Porezna uprava, OIB 18683136487, Vukovarska 6, 20000 Dubrovnik</item>
    </izvorni_sadrzaj>
    <derivirana_varijabla naziv="DomainObject.Predmet.StrankaListFormatedWithAdressOIB_1">
      <item>REVIZIJA SKALIN d.o.o. za ekonomske usluge, OIB 74753077144, Ćira Carića 3/2, 20000 Dubrovnik</item>
      <item>Porezna uprava, OIB 18683136487, Vukovarska 6, 20000 Dubrovnik</item>
    </derivirana_varijabla>
  </DomainObject.Predmet.StrankaListFormatedWithAdressOIB>
  <DomainObject.Predmet.StrankaListNazivFormated>
    <izvorni_sadrzaj>
      <item>REVIZIJA SKALIN d.o.o. za ekonomske usluge</item>
      <item>Porezna uprava</item>
    </izvorni_sadrzaj>
    <derivirana_varijabla naziv="DomainObject.Predmet.StrankaListNazivFormated_1">
      <item>REVIZIJA SKALIN d.o.o. za ekonomske usluge</item>
      <item>Porezna uprava</item>
    </derivirana_varijabla>
  </DomainObject.Predmet.StrankaListNazivFormated>
  <DomainObject.Predmet.StrankaListNazivFormatedOIB>
    <izvorni_sadrzaj>
      <item>REVIZIJA SKALIN d.o.o. za ekonomske usluge, OIB 74753077144</item>
      <item>Porezna uprava, OIB 18683136487</item>
    </izvorni_sadrzaj>
    <derivirana_varijabla naziv="DomainObject.Predmet.StrankaListNazivFormatedOIB_1">
      <item>REVIZIJA SKALIN d.o.o. za ekonomske usluge, OIB 74753077144</item>
      <item>Porezna uprava, OIB 18683136487</item>
    </derivirana_varijabla>
  </DomainObject.Predmet.StrankaListNazivFormatedOIB>
  <DomainObject.Predmet.ProtuStrankaListFormated>
    <izvorni_sadrzaj>
      <item>KONEL d.o.o. za proizvodnju, građevinarstvo, trgovinu i turizam - "u stečaju"</item>
    </izvorni_sadrzaj>
    <derivirana_varijabla naziv="DomainObject.Predmet.ProtuStrankaListFormated_1">
      <item>KONEL d.o.o. za proizvodnju, građevinarstvo, trgovinu i turizam - "u stečaju"</item>
    </derivirana_varijabla>
  </DomainObject.Predmet.ProtuStrankaListFormated>
  <DomainObject.Predmet.ProtuStrankaListFormatedOIB>
    <izvorni_sadrzaj>
      <item>KONEL d.o.o. za proizvodnju, građevinarstvo, trgovinu i turizam - "u stečaju", OIB 68436145137</item>
    </izvorni_sadrzaj>
    <derivirana_varijabla naziv="DomainObject.Predmet.ProtuStrankaListFormatedOIB_1">
      <item>KONEL d.o.o. za proizvodnju, građevinarstvo, trgovinu i turizam - "u stečaju", OIB 68436145137</item>
    </derivirana_varijabla>
  </DomainObject.Predmet.ProtuStrankaListFormatedOIB>
  <DomainObject.Predmet.ProtuStrankaListFormatedWithAdress>
    <izvorni_sadrzaj>
      <item>KONEL d.o.o. za proizvodnju, građevinarstvo, trgovinu i turizam - "u stečaju", Put od Cavtata 41, 20210 Cavtat</item>
    </izvorni_sadrzaj>
    <derivirana_varijabla naziv="DomainObject.Predmet.ProtuStrankaListFormatedWithAdress_1">
      <item>KONEL d.o.o. za proizvodnju, građevinarstvo, trgovinu i turizam - "u stečaju", Put od Cavtata 41, 20210 Cavtat</item>
    </derivirana_varijabla>
  </DomainObject.Predmet.ProtuStrankaListFormatedWithAdress>
  <DomainObject.Predmet.ProtuStrankaListFormatedWithAdressOIB>
    <izvorni_sadrzaj>
      <item>KONEL d.o.o. za proizvodnju, građevinarstvo, trgovinu i turizam - "u stečaju", OIB 68436145137, Put od Cavtata 41, 20210 Cavtat</item>
    </izvorni_sadrzaj>
    <derivirana_varijabla naziv="DomainObject.Predmet.ProtuStrankaListFormatedWithAdressOIB_1">
      <item>KONEL d.o.o. za proizvodnju, građevinarstvo, trgovinu i turizam - "u stečaju", OIB 68436145137, Put od Cavtata 41, 20210 Cavtat</item>
    </derivirana_varijabla>
  </DomainObject.Predmet.ProtuStrankaListFormatedWithAdressOIB>
  <DomainObject.Predmet.ProtuStrankaListNazivFormated>
    <izvorni_sadrzaj>
      <item>KONEL d.o.o. za proizvodnju, građevinarstvo, trgovinu i turizam - "u stečaju"</item>
    </izvorni_sadrzaj>
    <derivirana_varijabla naziv="DomainObject.Predmet.ProtuStrankaListNazivFormated_1">
      <item>KONEL d.o.o. za proizvodnju, građevinarstvo, trgovinu i turizam - "u stečaju"</item>
    </derivirana_varijabla>
  </DomainObject.Predmet.ProtuStrankaListNazivFormated>
  <DomainObject.Predmet.ProtuStrankaListNazivFormatedOIB>
    <izvorni_sadrzaj>
      <item>KONEL d.o.o. za proizvodnju, građevinarstvo, trgovinu i turizam - "u stečaju", OIB 68436145137</item>
    </izvorni_sadrzaj>
    <derivirana_varijabla naziv="DomainObject.Predmet.ProtuStrankaListNazivFormatedOIB_1">
      <item>KONEL d.o.o. za proizvodnju, građevinarstvo, trgovinu i turizam - "u stečaju", OIB 68436145137</item>
    </derivirana_varijabla>
  </DomainObject.Predmet.ProtuStrankaListNazivFormatedOIB>
  <DomainObject.Predmet.OstaliListFormated>
    <izvorni_sadrzaj>
      <item>Davorin Došlić, Konel d.o.o.</item>
      <item>Raiffeisenbank Austria d.d.</item>
      <item>NARODNE NOVINE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</item>
      <item>Aling  d.o.o. Odvj. Nebojša Antolić</item>
      <item>MEĐIMURJE GRADITELJSTVO društvo s ograničenom odgovornošću za graditeljstvo i usluge</item>
      <item>OD čerin,mar,žuvanić, štambuk d.o.o. pastor inženjerin d.d.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</item>
      <item>ERSTE&amp;STEIERMÄRKISCHE BANKA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Marina Marić</item>
      <item>Oliver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Ivanka Sušić</item>
    </izvorni_sadrzaj>
    <derivirana_varijabla naziv="DomainObject.Predmet.OstaliListFormated_1">
      <item>Davorin Došlić, Konel d.o.o.</item>
      <item>Raiffeisenbank Austria d.d.</item>
      <item>NARODNE NOVINE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</item>
      <item>Aling  d.o.o. Odvj. Nebojša Antolić</item>
      <item>MEĐIMURJE GRADITELJSTVO društvo s ograničenom odgovornošću za graditeljstvo i usluge</item>
      <item>OD čerin,mar,žuvanić, štambuk d.o.o. pastor inženjerin d.d.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</item>
      <item>ERSTE&amp;STEIERMÄRKISCHE BANKA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Marina Marić</item>
      <item>Oliver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Ivanka Sušić</item>
    </derivirana_varijabla>
  </DomainObject.Predmet.OstaliListFormated>
  <DomainObject.Predmet.OstaliListFormatedOIB>
    <izvorni_sadrzaj>
      <item>Davorin Došlić, Konel d.o.o.</item>
      <item>Raiffeisenbank Austria d.d., OIB 53056966535</item>
      <item>NARODNE NOVINE, OIB 64546066176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proizvoda, OIB 37031031645</item>
      <item>Aling  d.o.o. Odvj. Nebojša Antolić</item>
      <item>MEĐIMURJE GRADITELJSTVO društvo s ograničenom odgovornošću za graditeljstvo i usluge, OIB 15921860232</item>
      <item>OD čerin,mar,žuvanić, štambuk d.o.o. pastor inženjerin d.d.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društvo, OIB 52508873833</item>
      <item>ERSTE&amp;STEIERMÄRKISCHE BANKA dioničko društvo, OIB 23057039320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Marina Marić, OIB 68124959592</item>
      <item>Oliver Marić, OIB 97789259796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Ivanka Sušić, OIB 74811324266</item>
    </izvorni_sadrzaj>
    <derivirana_varijabla naziv="DomainObject.Predmet.OstaliListFormatedOIB_1">
      <item>Davorin Došlić, Konel d.o.o.</item>
      <item>Raiffeisenbank Austria d.d., OIB 53056966535</item>
      <item>NARODNE NOVINE, OIB 64546066176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proizvoda, OIB 37031031645</item>
      <item>Aling  d.o.o. Odvj. Nebojša Antolić</item>
      <item>MEĐIMURJE GRADITELJSTVO društvo s ograničenom odgovornošću za graditeljstvo i usluge, OIB 15921860232</item>
      <item>OD čerin,mar,žuvanić, štambuk d.o.o. pastor inženjerin d.d.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društvo, OIB 52508873833</item>
      <item>ERSTE&amp;STEIERMÄRKISCHE BANKA dioničko društvo, OIB 23057039320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Marina Marić, OIB 68124959592</item>
      <item>Oliver Marić, OIB 97789259796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Ivanka Sušić, OIB 74811324266</item>
    </derivirana_varijabla>
  </DomainObject.Predmet.OstaliListFormatedOIB>
  <DomainObject.Predmet.OstaliListFormatedWithAdress>
    <izvorni_sadrzaj>
      <item>Davorin Došlić, Konel d.o.o., Ujevićeva 13, 10000 Zagreb</item>
      <item>Raiffeisenbank Austria d.d., Petrinjska 59, 10000 Zagreb</item>
      <item>NARODNE NOVINE, Savski Gaj XIII. put 6, 10000 Zagreb</item>
      <item>Villa Dubrovnik d.d. prokurist Ante Barić, Vlaha Bukovca 6, 20000 Dubrovnik</item>
      <item>Euro Daus d.d. Grgić&amp;partneri Pis Dbk Marijana Temali</item>
      <item>Nuova Ličilac Gorica Tomislav Sopjanac</item>
      <item>Škvorić auto d.o.o. zamj. dubravko arapović</item>
      <item>Abanka Vipa d.d. odvj. Josip Maroknić, Radnička cesta 54/R3, 10000 Zagreb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Šišgorić, Radnička cesta 173 g, 10000 Zagreb</item>
      <item>Dubrovnik ceste d.d. Tomislav Sopjanac</item>
      <item>Hoteli Maestral d.d. Nada Ogresta</item>
      <item>RH ŽDO Divko Jakić, 20000 Dubrovnik</item>
      <item>Hrvatska pošta d.d. Anamarija Lozić, Jurišićeva 13, 10000 Zagreb</item>
      <item>Dubac promet d.o.o. Mile Mabić</item>
      <item>vodovod Dubrovnik d.o.o Danijela Cvjetović, V. Nazora 19, 20000 Dubrovnik</item>
      <item>za 18 radnika Hrvoje Tokić</item>
      <item>Kont d.o.o. Ivan Fabijanović</item>
      <item>BKS bank d.d. zamj. Dubravko Arapović</item>
      <item>Klakar d.o.o. Dubravko Arapović</item>
      <item>OTP banka d.d. Viktor Siništajn, vukovarska 22, 20000 Dubrovnik</item>
      <item>Elektro Vujeva d.o.o. zamj. Dubravko Arapović</item>
      <item>Visoko Niskogradnja d.o.o Mile Mabić</item>
      <item>Nikša Mozara, Vukovarska  17, 20000 Dubrovnik</item>
      <item>METALIS društvo s ograničenom odgovornošću za proizvodnju metalnih proizvoda, toplička 54, 49240 Donja Stubica</item>
      <item>Aling  d.o.o. Odvj. Nebojša Antolić, Pavla Hatza 3, 10000 Zagreb</item>
      <item>MEĐIMURJE GRADITELJSTVO društvo s ograničenom odgovornošću za graditeljstvo i usluge, Zagrebačka 42 a, 40000 Čakovec</item>
      <item>OD čerin,mar,žuvanić, štambuk d.o.o. pastor inženjerin d.d., Jurišićeva 9, 10000 Zagreb</item>
      <item>HRVATSKE ŠUME društvo s ograničenom odgovornošću, 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RAŠKO d.o.o. ODV. Mirko Kozina, gundulićeva 26, 21000 Split</item>
      <item>TAVENER d.o.o. odvj. Nataša vučinović, Zapoljska 38, 10000 Zagreb</item>
      <item>VILLA DBK d.d. OD Marković &amp; Plišo, Ilica 1a, 10000 Zagreb</item>
      <item>Radnik Sabolek Milica, Između dolaca 1, 20236 Mokošica</item>
      <item>OTP banka Hrvatska dioničko društvo, Ulica Domovinskog rata 3, Zadar</item>
      <item>ERSTE&amp;STEIERMÄRKISCHE BANKA dioničko društvo, Jadranski Trg 3/a, Rijeka</item>
      <item>Dalekovod, dioničko društvo za inženjering, proizvodnju i izgradnju,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BELINA d.o.o., Lička 11, 21000 Split</item>
      <item>MD Profil Intra d.o.o., Industrijska zona bb, 31400 Đakovo</item>
      <item>Elektroradionica Musulin vl. Zvonimir Musulin, Splitska 50, 20350 Metković</item>
      <item>PROJEKT KONTSTURKCIJA F.I. d.o.o., VI južna obala 15, 10000 Zagreb</item>
      <item>ŽUPANIJSKO DRŽAVNO ODVJETNIŠTVO, Dropčeva 1, 20000 Dubrovnik</item>
      <item>Hrvoje Zdilar PIPE LIFE d.o.o., Ivanečka 31, 10000 Zagreb</item>
      <item>Fina, 20000 Dubrovnik</item>
      <item>Tadenko Tabain, Cernička 50, 10000 Zagreb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ZOU Viktorija Knežević i Marina Maslek</item>
      <item>Josip Crleni</item>
      <item>Nita Svilokos</item>
      <item>Antun Vukorep</item>
      <item>ANTUN VUKOREP</item>
      <item>Nikša Đuraš</item>
      <item>Josip Bilandžija, Plosni Rat 3, 20207 Cavtat</item>
      <item>Ledomir Brzić, Viška 1, 20000 Dubrovnik</item>
      <item>Anđa Curić, Od Gaja 38, 20000 Dubrovnik</item>
      <item>Sanja Drmać Bagavac, Put Bana Josipa Jelačića 36, 20207 Brašina</item>
      <item>Vladimir Grbavac, Gornja Čibača 4, 20207 Čibača</item>
      <item>Ivica Grubešić, Stjepana Radića 6, 20207 Cavtat</item>
      <item>Ante Jeličić, Ulica Platana 19a1, 10000 Zagreb</item>
      <item>Zdravko Jurčević, Gornja Čibača 4, 20207 Čibača</item>
      <item>Mijo Jurić, Gotovčeva 3, 21000 Split</item>
      <item>Meliha Karamehmedović, Matije Gupca 6, 20000 Dubrovnik</item>
      <item>Matea Klečak, Put Tihe 28, 20207 Cavtat</item>
      <item>Goran Lončar, Cesta Šibenik-perković 81, 22000 Danilo Biranj</item>
      <item>Zoran Lukić, Od Gale 13, 20000 Dubrovnik</item>
      <item>Marina Marić, Liechtensteinov Put 33, 20000 Dubrovnik</item>
      <item>Oliver Marić</item>
      <item>Katarina Miletić, Busljeno 7, 20236 Čajkovica</item>
      <item>Mato Monković, Rožat Donji 46, 20236 Rožat</item>
      <item>Mato Poljanica, Međine 5, 20207 Mlini</item>
      <item>Antun Račić, Soline 21, 20207 Soline</item>
      <item>Robert Ripa, Radnička 35, 20000 Dubrovnik</item>
      <item>Luka Sentić, Na Rudini 73, 20207 Čibača</item>
      <item>Ilija Šantić, Put Tihe 32, 20207 Cavtat</item>
      <item>Lukša Vodopija, Mokri Do 1, 20207 Zvekovica</item>
      <item>Ilija Vučur, Cirkovci 66, 10000 Zagreb</item>
      <item>Stipan Zečević, Gornja Čibača 4, 20207 Čibača</item>
      <item>Drago Zeko, Hodovo 0, 0000 stolac</item>
      <item>Marinko Žilić, Crkveno Selo 64, 44317 Osekovo</item>
      <item>Ivanka Sušić, Gornji Kono 56, 20000 Dubrovnik</item>
    </izvorni_sadrzaj>
    <derivirana_varijabla naziv="DomainObject.Predmet.OstaliListFormatedWithAdress_1">
      <item>Davorin Došlić, Konel d.o.o., Ujevićeva 13, 10000 Zagreb</item>
      <item>Raiffeisenbank Austria d.d., Petrinjska 59, 10000 Zagreb</item>
      <item>NARODNE NOVINE, Savski Gaj XIII. put 6, 10000 Zagreb</item>
      <item>Villa Dubrovnik d.d. prokurist Ante Barić, Vlaha Bukovca 6, 20000 Dubrovnik</item>
      <item>Euro Daus d.d. Grgić&amp;partneri Pis Dbk Marijana Temali</item>
      <item>Nuova Ličilac Gorica Tomislav Sopjanac</item>
      <item>Škvorić auto d.o.o. zamj. dubravko arapović</item>
      <item>Abanka Vipa d.d. odvj. Josip Maroknić, Radnička cesta 54/R3, 10000 Zagreb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Šišgorić, Radnička cesta 173 g, 10000 Zagreb</item>
      <item>Dubrovnik ceste d.d. Tomislav Sopjanac</item>
      <item>Hoteli Maestral d.d. Nada Ogresta</item>
      <item>RH ŽDO Divko Jakić, 20000 Dubrovnik</item>
      <item>Hrvatska pošta d.d. Anamarija Lozić, Jurišićeva 13, 10000 Zagreb</item>
      <item>Dubac promet d.o.o. Mile Mabić</item>
      <item>vodovod Dubrovnik d.o.o Danijela Cvjetović, V. Nazora 19, 20000 Dubrovnik</item>
      <item>za 18 radnika Hrvoje Tokić</item>
      <item>Kont d.o.o. Ivan Fabijanović</item>
      <item>BKS bank d.d. zamj. Dubravko Arapović</item>
      <item>Klakar d.o.o. Dubravko Arapović</item>
      <item>OTP banka d.d. Viktor Siništajn, vukovarska 22, 20000 Dubrovnik</item>
      <item>Elektro Vujeva d.o.o. zamj. Dubravko Arapović</item>
      <item>Visoko Niskogradnja d.o.o Mile Mabić</item>
      <item>Nikša Mozara, Vukovarska  17, 20000 Dubrovnik</item>
      <item>METALIS društvo s ograničenom odgovornošću za proizvodnju metalnih proizvoda, toplička 54, 49240 Donja Stubica</item>
      <item>Aling  d.o.o. Odvj. Nebojša Antolić, Pavla Hatza 3, 10000 Zagreb</item>
      <item>MEĐIMURJE GRADITELJSTVO društvo s ograničenom odgovornošću za graditeljstvo i usluge, Zagrebačka 42 a, 40000 Čakovec</item>
      <item>OD čerin,mar,žuvanić, štambuk d.o.o. pastor inženjerin d.d., Jurišićeva 9, 10000 Zagreb</item>
      <item>HRVATSKE ŠUME društvo s ograničenom odgovornošću, 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RAŠKO d.o.o. ODV. Mirko Kozina, gundulićeva 26, 21000 Split</item>
      <item>TAVENER d.o.o. odvj. Nataša vučinović, Zapoljska 38, 10000 Zagreb</item>
      <item>VILLA DBK d.d. OD Marković &amp; Plišo, Ilica 1a, 10000 Zagreb</item>
      <item>Radnik Sabolek Milica, Između dolaca 1, 20236 Mokošica</item>
      <item>OTP banka Hrvatska dioničko društvo, Ulica Domovinskog rata 3, Zadar</item>
      <item>ERSTE&amp;STEIERMÄRKISCHE BANKA dioničko društvo, Jadranski Trg 3/a, Rijeka</item>
      <item>Dalekovod, dioničko društvo za inženjering, proizvodnju i izgradnju,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BELINA d.o.o., Lička 11, 21000 Split</item>
      <item>MD Profil Intra d.o.o., Industrijska zona bb, 31400 Đakovo</item>
      <item>Elektroradionica Musulin vl. Zvonimir Musulin, Splitska 50, 20350 Metković</item>
      <item>PROJEKT KONTSTURKCIJA F.I. d.o.o., VI južna obala 15, 10000 Zagreb</item>
      <item>ŽUPANIJSKO DRŽAVNO ODVJETNIŠTVO, Dropčeva 1, 20000 Dubrovnik</item>
      <item>Hrvoje Zdilar PIPE LIFE d.o.o., Ivanečka 31, 10000 Zagreb</item>
      <item>Fina, 20000 Dubrovnik</item>
      <item>Tadenko Tabain, Cernička 50, 10000 Zagreb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ZOU Viktorija Knežević i Marina Maslek</item>
      <item>Josip Crleni</item>
      <item>Nita Svilokos</item>
      <item>Antun Vukorep</item>
      <item>ANTUN VUKOREP</item>
      <item>Nikša Đuraš</item>
      <item>Josip Bilandžija, Plosni Rat 3, 20207 Cavtat</item>
      <item>Ledomir Brzić, Viška 1, 20000 Dubrovnik</item>
      <item>Anđa Curić, Od Gaja 38, 20000 Dubrovnik</item>
      <item>Sanja Drmać Bagavac, Put Bana Josipa Jelačića 36, 20207 Brašina</item>
      <item>Vladimir Grbavac, Gornja Čibača 4, 20207 Čibača</item>
      <item>Ivica Grubešić, Stjepana Radića 6, 20207 Cavtat</item>
      <item>Ante Jeličić, Ulica Platana 19a1, 10000 Zagreb</item>
      <item>Zdravko Jurčević, Gornja Čibača 4, 20207 Čibača</item>
      <item>Mijo Jurić, Gotovčeva 3, 21000 Split</item>
      <item>Meliha Karamehmedović, Matije Gupca 6, 20000 Dubrovnik</item>
      <item>Matea Klečak, Put Tihe 28, 20207 Cavtat</item>
      <item>Goran Lončar, Cesta Šibenik-perković 81, 22000 Danilo Biranj</item>
      <item>Zoran Lukić, Od Gale 13, 20000 Dubrovnik</item>
      <item>Marina Marić, Liechtensteinov Put 33, 20000 Dubrovnik</item>
      <item>Oliver Marić</item>
      <item>Katarina Miletić, Busljeno 7, 20236 Čajkovica</item>
      <item>Mato Monković, Rožat Donji 46, 20236 Rožat</item>
      <item>Mato Poljanica, Međine 5, 20207 Mlini</item>
      <item>Antun Račić, Soline 21, 20207 Soline</item>
      <item>Robert Ripa, Radnička 35, 20000 Dubrovnik</item>
      <item>Luka Sentić, Na Rudini 73, 20207 Čibača</item>
      <item>Ilija Šantić, Put Tihe 32, 20207 Cavtat</item>
      <item>Lukša Vodopija, Mokri Do 1, 20207 Zvekovica</item>
      <item>Ilija Vučur, Cirkovci 66, 10000 Zagreb</item>
      <item>Stipan Zečević, Gornja Čibača 4, 20207 Čibača</item>
      <item>Drago Zeko, Hodovo 0, 0000 stolac</item>
      <item>Marinko Žilić, Crkveno Selo 64, 44317 Osekovo</item>
      <item>Ivanka Sušić, Gornji Kono 56, 20000 Dubrovnik</item>
    </derivirana_varijabla>
  </DomainObject.Predmet.OstaliListFormatedWithAdress>
  <DomainObject.Predmet.OstaliListFormatedWithAdressOIB>
    <izvorni_sadrzaj>
      <item>Davorin Došlić, Konel d.o.o., Ujevićeva 13, 10000 Zagreb</item>
      <item>Raiffeisenbank Austria d.d., OIB 53056966535, Petrinjska 59, 10000 Zagreb</item>
      <item>NARODNE NOVINE, OIB 64546066176, Savski Gaj XIII. put 6, 10000 Zagreb</item>
      <item>Villa Dubrovnik d.d. prokurist Ante Barić, Vlaha Bukovca 6, 20000 Dubrovnik</item>
      <item>Euro Daus d.d. Grgić&amp;partneri Pis Dbk Marijana Temali</item>
      <item>Nuova Ličilac Gorica Tomislav Sopjanac</item>
      <item>Škvorić auto d.o.o. zamj. dubravko arapović</item>
      <item>Abanka Vipa d.d. odvj. Josip Maroknić, Radnička cesta 54/R3, 10000 Zagreb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Šišgorić, Radnička cesta 173 g, 10000 Zagreb</item>
      <item>Dubrovnik ceste d.d. Tomislav Sopjanac</item>
      <item>Hoteli Maestral d.d. Nada Ogresta</item>
      <item>RH ŽDO Divko Jakić, 20000 Dubrovnik</item>
      <item>Hrvatska pošta d.d. Anamarija Lozić, Jurišićeva 13, 10000 Zagreb</item>
      <item>Dubac promet d.o.o. Mile Mabić</item>
      <item>vodovod Dubrovnik d.o.o Danijela Cvjetović, V. Nazora 19, 20000 Dubrovnik</item>
      <item>za 18 radnika Hrvoje Tokić</item>
      <item>Kont d.o.o. Ivan Fabijanović</item>
      <item>BKS bank d.d. zamj. Dubravko Arapović</item>
      <item>Klakar d.o.o. Dubravko Arapović</item>
      <item>OTP banka d.d. Viktor Siništajn, vukovarska 22, 20000 Dubrovnik</item>
      <item>Elektro Vujeva d.o.o. zamj. Dubravko Arapović</item>
      <item>Visoko Niskogradnja d.o.o Mile Mabić</item>
      <item>Nikša Mozara, Vukovarska  17, 20000 Dubrovnik</item>
      <item>METALIS društvo s ograničenom odgovornošću za proizvodnju metalnih proizvoda, OIB 37031031645, toplička 54, 49240 Donja Stubica</item>
      <item>Aling  d.o.o. Odvj. Nebojša Antolić, Pavla Hatza 3, 10000 Zagreb</item>
      <item>MEĐIMURJE GRADITELJSTVO društvo s ograničenom odgovornošću za graditeljstvo i usluge, OIB 15921860232, Zagrebačka 42 a, 40000 Čakovec</item>
      <item>OD čerin,mar,žuvanić, štambuk d.o.o. pastor inženjerin d.d., Jurišićeva 9, 10000 Zagreb</item>
      <item>HRVATSKE ŠUME društvo s ograničenom odgovornošću, OIB 69693144506, 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RAŠKO d.o.o. ODV. Mirko Kozina, gundulićeva 26, 21000 Split</item>
      <item>TAVENER d.o.o. odvj. Nataša vučinović, Zapoljska 38, 10000 Zagreb</item>
      <item>VILLA DBK d.d. OD Marković &amp; Plišo, Ilica 1a, 10000 Zagreb</item>
      <item>Radnik Sabolek Milica, Između dolaca 1, 20236 Mokošica</item>
      <item>OTP banka Hrvatska dioničko društvo, OIB 52508873833, Ulica Domovinskog rata 3, Zadar</item>
      <item>ERSTE&amp;STEIERMÄRKISCHE BANKA dioničko društvo, OIB 23057039320, Jadranski Trg 3/a, Rijeka</item>
      <item>Dalekovod, dioničko društvo za inženjering, proizvodnju i izgradnju, OIB 47911242222,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BELINA d.o.o., Lička 11, 21000 Split</item>
      <item>MD Profil Intra d.o.o., Industrijska zona bb, 31400 Đakovo</item>
      <item>Elektroradionica Musulin vl. Zvonimir Musulin, Splitska 50, 20350 Metković</item>
      <item>PROJEKT KONTSTURKCIJA F.I. d.o.o., VI južna obala 15, 10000 Zagreb</item>
      <item>ŽUPANIJSKO DRŽAVNO ODVJETNIŠTVO, Dropčeva 1, 20000 Dubrovnik</item>
      <item>Hrvoje Zdilar PIPE LIFE d.o.o., Ivanečka 31, 10000 Zagreb</item>
      <item>Fina, 20000 Dubrovnik</item>
      <item>Tadenko Tabain, Cernička 50, 10000 Zagreb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ZOU Viktorija Knežević i Marina Maslek</item>
      <item>Josip Crleni</item>
      <item>Nita Svilokos</item>
      <item>Antun Vukorep</item>
      <item>ANTUN VUKOREP</item>
      <item>Nikša Đuraš</item>
      <item>Josip Bilandžija, OIB 45531896484, Plosni Rat 3, 20207 Cavtat</item>
      <item>Ledomir Brzić, OIB 72934987516, Viška 1, 20000 Dubrovnik</item>
      <item>Anđa Curić, OIB 20340555643, Od Gaja 38, 20000 Dubrovnik</item>
      <item>Sanja Drmać Bagavac, OIB 14708953941, Put Bana Josipa Jelačića 36, 20207 Brašina</item>
      <item>Vladimir Grbavac, OIB 00953752209, Gornja Čibača 4, 20207 Čibača</item>
      <item>Ivica Grubešić, OIB 79951621305, Stjepana Radića 6, 20207 Cavtat</item>
      <item>Ante Jeličić, OIB 53020224466, Ulica Platana 19a1, 10000 Zagreb</item>
      <item>Zdravko Jurčević, OIB 36592331784, Gornja Čibača 4, 20207 Čibača</item>
      <item>Mijo Jurić, OIB 71482909242, Gotovčeva 3, 21000 Split</item>
      <item>Meliha Karamehmedović, OIB 36556786236, Matije Gupca 6, 20000 Dubrovnik</item>
      <item>Matea Klečak, OIB 30292285469, Put Tihe 28, 20207 Cavtat</item>
      <item>Goran Lončar, OIB 10629591676, Cesta Šibenik-perković 81, 22000 Danilo Biranj</item>
      <item>Zoran Lukić, OIB 80552950604, Od Gale 13, 20000 Dubrovnik</item>
      <item>Marina Marić, OIB 68124959592, Liechtensteinov Put 33, 20000 Dubrovnik</item>
      <item>Oliver Marić, OIB 97789259796</item>
      <item>Katarina Miletić, OIB 70790912718, Busljeno 7, 20236 Čajkovica</item>
      <item>Mato Monković, OIB 75351738099, Rožat Donji 46, 20236 Rožat</item>
      <item>Mato Poljanica, OIB 92253289719, Međine 5, 20207 Mlini</item>
      <item>Antun Račić, OIB 83018683133, Soline 21, 20207 Soline</item>
      <item>Robert Ripa, OIB 56712639217, Radnička 35, 20000 Dubrovnik</item>
      <item>Luka Sentić, OIB 29560315834, Na Rudini 73, 20207 Čibača</item>
      <item>Ilija Šantić, OIB 42044489921, Put Tihe 32, 20207 Cavtat</item>
      <item>Lukša Vodopija, OIB 75332983770, Mokri Do 1, 20207 Zvekovica</item>
      <item>Ilija Vučur, OIB 70264175585, Cirkovci 66, 10000 Zagreb</item>
      <item>Stipan Zečević, OIB 15882747499, Gornja Čibača 4, 20207 Čibača</item>
      <item>Drago Zeko, OIB 98064422943, Hodovo 0, 0000 stolac</item>
      <item>Marinko Žilić, OIB 22997537306, Crkveno Selo 64, 44317 Osekovo</item>
      <item>Ivanka Sušić, OIB 74811324266, Gornji Kono 56, 20000 Dubrovnik</item>
    </izvorni_sadrzaj>
    <derivirana_varijabla naziv="DomainObject.Predmet.OstaliListFormatedWithAdressOIB_1">
      <item>Davorin Došlić, Konel d.o.o., Ujevićeva 13, 10000 Zagreb</item>
      <item>Raiffeisenbank Austria d.d., OIB 53056966535, Petrinjska 59, 10000 Zagreb</item>
      <item>NARODNE NOVINE, OIB 64546066176, Savski Gaj XIII. put 6, 10000 Zagreb</item>
      <item>Villa Dubrovnik d.d. prokurist Ante Barić, Vlaha Bukovca 6, 20000 Dubrovnik</item>
      <item>Euro Daus d.d. Grgić&amp;partneri Pis Dbk Marijana Temali</item>
      <item>Nuova Ličilac Gorica Tomislav Sopjanac</item>
      <item>Škvorić auto d.o.o. zamj. dubravko arapović</item>
      <item>Abanka Vipa d.d. odvj. Josip Maroknić, Radnička cesta 54/R3, 10000 Zagreb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Šišgorić, Radnička cesta 173 g, 10000 Zagreb</item>
      <item>Dubrovnik ceste d.d. Tomislav Sopjanac</item>
      <item>Hoteli Maestral d.d. Nada Ogresta</item>
      <item>RH ŽDO Divko Jakić, 20000 Dubrovnik</item>
      <item>Hrvatska pošta d.d. Anamarija Lozić, Jurišićeva 13, 10000 Zagreb</item>
      <item>Dubac promet d.o.o. Mile Mabić</item>
      <item>vodovod Dubrovnik d.o.o Danijela Cvjetović, V. Nazora 19, 20000 Dubrovnik</item>
      <item>za 18 radnika Hrvoje Tokić</item>
      <item>Kont d.o.o. Ivan Fabijanović</item>
      <item>BKS bank d.d. zamj. Dubravko Arapović</item>
      <item>Klakar d.o.o. Dubravko Arapović</item>
      <item>OTP banka d.d. Viktor Siništajn, vukovarska 22, 20000 Dubrovnik</item>
      <item>Elektro Vujeva d.o.o. zamj. Dubravko Arapović</item>
      <item>Visoko Niskogradnja d.o.o Mile Mabić</item>
      <item>Nikša Mozara, Vukovarska  17, 20000 Dubrovnik</item>
      <item>METALIS društvo s ograničenom odgovornošću za proizvodnju metalnih proizvoda, OIB 37031031645, toplička 54, 49240 Donja Stubica</item>
      <item>Aling  d.o.o. Odvj. Nebojša Antolić, Pavla Hatza 3, 10000 Zagreb</item>
      <item>MEĐIMURJE GRADITELJSTVO društvo s ograničenom odgovornošću za graditeljstvo i usluge, OIB 15921860232, Zagrebačka 42 a, 40000 Čakovec</item>
      <item>OD čerin,mar,žuvanić, štambuk d.o.o. pastor inženjerin d.d., Jurišićeva 9, 10000 Zagreb</item>
      <item>HRVATSKE ŠUME društvo s ograničenom odgovornošću, OIB 69693144506, Ljudevita Farkaša vukotinovića 2, 10000 Zagreb</item>
      <item>Josip Bilandžija OD Jakišić, Mujo i Lujak</item>
      <item>Rad. Darko Ripić odvj. Hrvoje tokić</item>
      <item>DOKA Hrvatska d.o.o. Ivana Aralica Lalić, Vlaška 80, 10000 Zagreb</item>
      <item>OTP banka Odvj. Nita Svilokos</item>
      <item>HRVATSKE ŠUME d.o.o. Zoran Tomić, Zelinska 2/I, 10000 Zagreb</item>
      <item>RAŠKO d.o.o. ODV. Mirko Kozina, gundulićeva 26, 21000 Split</item>
      <item>TAVENER d.o.o. odvj. Nataša vučinović, Zapoljska 38, 10000 Zagreb</item>
      <item>VILLA DBK d.d. OD Marković &amp; Plišo, Ilica 1a, 10000 Zagreb</item>
      <item>Radnik Sabolek Milica, Između dolaca 1, 20236 Mokošica</item>
      <item>OTP banka Hrvatska dioničko društvo, OIB 52508873833, Ulica Domovinskog rata 3, Zadar</item>
      <item>ERSTE&amp;STEIERMÄRKISCHE BANKA dioničko društvo, OIB 23057039320, Jadranski Trg 3/a, Rijeka</item>
      <item>Dalekovod, dioničko društvo za inženjering, proizvodnju i izgradnju, OIB 47911242222, Ulica Marijana Čavića 4, 10000 Zagreb</item>
      <item>INTEL TRADE d.o.o. odvj. GORAN MARČNA, Zdenka Petrakovića 1, 51000 Rijeka</item>
      <item>SIGNUMŠPED d.o.o. odvj. Boris Anišić, Ilica 91 b, 10000 Zagreb</item>
      <item>TIRA d.o.o. odvj. Mladen Šegota, Ciottina 20, 51000 Rijeka</item>
      <item>CRO ekspres d.o.o., Rudeški ogranak 24, 10000 Zagreb</item>
      <item>INDIJAN PELJEŠAC d.o.o., Potomje, 20244 Potomje</item>
      <item>KRMEK d.o.o. odvj Dubravko Arapović</item>
      <item>IVONA TOURS d.o.o., Trumbićev put 2, 20210 Cavtat</item>
      <item>STROJOGRAD d.o.o. OD Petričević i partneri, Bijenička cesta 17, 10000 Zagreb</item>
      <item>FORTUNA NAVIS d.o.o. od Boris Anišić, Ilica 191 b, 10000 Zagreb</item>
      <item>HRVOJE GRANDOV vl ob ZOU Gluić &amp; Ninčević, Špire Brusine 16, 23000 Zadar</item>
      <item>PALIR d.o.o. od Ognjen Stevović, Ul. domovinskog rata 29b/IV, 21000 Split</item>
      <item>CVITO MATIĆ vl ob Tonći Milić, Kneza Domagoja 2/II, 20350 Metković</item>
      <item>BELINA d.o.o., Lička 11, 21000 Split</item>
      <item>MD Profil Intra d.o.o., Industrijska zona bb, 31400 Đakovo</item>
      <item>Elektroradionica Musulin vl. Zvonimir Musulin, Splitska 50, 20350 Metković</item>
      <item>PROJEKT KONTSTURKCIJA F.I. d.o.o., VI južna obala 15, 10000 Zagreb</item>
      <item>ŽUPANIJSKO DRŽAVNO ODVJETNIŠTVO, Dropčeva 1, 20000 Dubrovnik</item>
      <item>Hrvoje Zdilar PIPE LIFE d.o.o., Ivanečka 31, 10000 Zagreb</item>
      <item>Fina, 20000 Dubrovnik</item>
      <item>Tadenko Tabain, Cernička 50, 10000 Zagreb</item>
      <item>Marijan Ogresta, Prijeko 14, 20210 Cavtat</item>
      <item>Pero Brailo, Tiha, Bogišićeva 18, 20210 Cavtat</item>
      <item>Tomo Zorić, Petrača, Put Oklada 9, 20207 Mlini</item>
      <item>Matan Radić, Čibača, Gornja Čibača 4, 20207 Mlini</item>
      <item>ZOU Viktorija Knežević i Marina Maslek</item>
      <item>Josip Crleni</item>
      <item>Nita Svilokos</item>
      <item>Antun Vukorep</item>
      <item>ANTUN VUKOREP</item>
      <item>Nikša Đuraš</item>
      <item>Josip Bilandžija, OIB 45531896484, Plosni Rat 3, 20207 Cavtat</item>
      <item>Ledomir Brzić, OIB 72934987516, Viška 1, 20000 Dubrovnik</item>
      <item>Anđa Curić, OIB 20340555643, Od Gaja 38, 20000 Dubrovnik</item>
      <item>Sanja Drmać Bagavac, OIB 14708953941, Put Bana Josipa Jelačića 36, 20207 Brašina</item>
      <item>Vladimir Grbavac, OIB 00953752209, Gornja Čibača 4, 20207 Čibača</item>
      <item>Ivica Grubešić, OIB 79951621305, Stjepana Radića 6, 20207 Cavtat</item>
      <item>Ante Jeličić, OIB 53020224466, Ulica Platana 19a1, 10000 Zagreb</item>
      <item>Zdravko Jurčević, OIB 36592331784, Gornja Čibača 4, 20207 Čibača</item>
      <item>Mijo Jurić, OIB 71482909242, Gotovčeva 3, 21000 Split</item>
      <item>Meliha Karamehmedović, OIB 36556786236, Matije Gupca 6, 20000 Dubrovnik</item>
      <item>Matea Klečak, OIB 30292285469, Put Tihe 28, 20207 Cavtat</item>
      <item>Goran Lončar, OIB 10629591676, Cesta Šibenik-perković 81, 22000 Danilo Biranj</item>
      <item>Zoran Lukić, OIB 80552950604, Od Gale 13, 20000 Dubrovnik</item>
      <item>Marina Marić, OIB 68124959592, Liechtensteinov Put 33, 20000 Dubrovnik</item>
      <item>Oliver Marić, OIB 97789259796</item>
      <item>Katarina Miletić, OIB 70790912718, Busljeno 7, 20236 Čajkovica</item>
      <item>Mato Monković, OIB 75351738099, Rožat Donji 46, 20236 Rožat</item>
      <item>Mato Poljanica, OIB 92253289719, Međine 5, 20207 Mlini</item>
      <item>Antun Račić, OIB 83018683133, Soline 21, 20207 Soline</item>
      <item>Robert Ripa, OIB 56712639217, Radnička 35, 20000 Dubrovnik</item>
      <item>Luka Sentić, OIB 29560315834, Na Rudini 73, 20207 Čibača</item>
      <item>Ilija Šantić, OIB 42044489921, Put Tihe 32, 20207 Cavtat</item>
      <item>Lukša Vodopija, OIB 75332983770, Mokri Do 1, 20207 Zvekovica</item>
      <item>Ilija Vučur, OIB 70264175585, Cirkovci 66, 10000 Zagreb</item>
      <item>Stipan Zečević, OIB 15882747499, Gornja Čibača 4, 20207 Čibača</item>
      <item>Drago Zeko, OIB 98064422943, Hodovo 0, 0000 stolac</item>
      <item>Marinko Žilić, OIB 22997537306, Crkveno Selo 64, 44317 Osekovo</item>
      <item>Ivanka Sušić, OIB 74811324266, Gornji Kono 56, 20000 Dubrovnik</item>
    </derivirana_varijabla>
  </DomainObject.Predmet.OstaliListFormatedWithAdressOIB>
  <DomainObject.Predmet.OstaliListNazivFormated>
    <izvorni_sadrzaj>
      <item>Davorin Došlić, Konel d.o.o.</item>
      <item>Raiffeisenbank Austria d.d.</item>
      <item>NARODNE NOVINE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</item>
      <item>Aling  d.o.o. Odvj. Nebojša Antolić</item>
      <item>MEĐIMURJE GRADITELJSTVO društvo s ograničenom odgovornošću za graditeljstvo i usluge</item>
      <item>OD čerin,mar,žuvanić, štambuk d.o.o. pastor inženjerin d.d.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</item>
      <item>ERSTE&amp;STEIERMÄRKISCHE BANKA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Marina Marić</item>
      <item>Oliver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Ivanka Sušić</item>
    </izvorni_sadrzaj>
    <derivirana_varijabla naziv="DomainObject.Predmet.OstaliListNazivFormated_1">
      <item>Davorin Došlić, Konel d.o.o.</item>
      <item>Raiffeisenbank Austria d.d.</item>
      <item>NARODNE NOVINE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</item>
      <item>Aling  d.o.o. Odvj. Nebojša Antolić</item>
      <item>MEĐIMURJE GRADITELJSTVO društvo s ograničenom odgovornošću za graditeljstvo i usluge</item>
      <item>OD čerin,mar,žuvanić, štambuk d.o.o. pastor inženjerin d.d.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</item>
      <item>ERSTE&amp;STEIERMÄRKISCHE BANKA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Marina Marić</item>
      <item>Oliver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Ivanka Sušić</item>
    </derivirana_varijabla>
  </DomainObject.Predmet.OstaliListNazivFormated>
  <DomainObject.Predmet.OstaliListNazivFormatedOIB>
    <izvorni_sadrzaj>
      <item>Davorin Došlić, Konel d.o.o.</item>
      <item>Raiffeisenbank Austria d.d., OIB 53056966535</item>
      <item>NARODNE NOVINE, OIB 64546066176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proizvoda, OIB 37031031645</item>
      <item>Aling  d.o.o. Odvj. Nebojša Antolić</item>
      <item>MEĐIMURJE GRADITELJSTVO društvo s ograničenom odgovornošću za graditeljstvo i usluge, OIB 15921860232</item>
      <item>OD čerin,mar,žuvanić, štambuk d.o.o. pastor inženjerin d.d.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društvo, OIB 52508873833</item>
      <item>ERSTE&amp;STEIERMÄRKISCHE BANKA dioničko društvo, OIB 23057039320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Marina Marić, OIB 68124959592</item>
      <item>Oliver Marić, OIB 97789259796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Ivanka Sušić, OIB 74811324266</item>
    </izvorni_sadrzaj>
    <derivirana_varijabla naziv="DomainObject.Predmet.OstaliListNazivFormatedOIB_1">
      <item>Davorin Došlić, Konel d.o.o.</item>
      <item>Raiffeisenbank Austria d.d., OIB 53056966535</item>
      <item>NARODNE NOVINE, OIB 64546066176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proizvoda, OIB 37031031645</item>
      <item>Aling  d.o.o. Odvj. Nebojša Antolić</item>
      <item>MEĐIMURJE GRADITELJSTVO društvo s ograničenom odgovornošću za graditeljstvo i usluge, OIB 15921860232</item>
      <item>OD čerin,mar,žuvanić, štambuk d.o.o. pastor inženjerin d.d.</item>
      <item>HRVATSKE ŠUME društvo s ograničenom odgovornošću, OIB 69693144506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društvo, OIB 52508873833</item>
      <item>ERSTE&amp;STEIERMÄRKISCHE BANKA dioničko društvo, OIB 23057039320</item>
      <item>Dalekovod, dioničko društvo za inženjering, proizvodnju i izgradnju, OIB 47911242222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Bilandžija, OIB 45531896484</item>
      <item>Ledomir Brzić, OIB 72934987516</item>
      <item>Anđa Curić, OIB 20340555643</item>
      <item>Sanja Drmać Bagavac, OIB 14708953941</item>
      <item>Vladimir Grbavac, OIB 00953752209</item>
      <item>Ivica Grubešić, OIB 79951621305</item>
      <item>Ante Jeličić, OIB 53020224466</item>
      <item>Zdravko Jurčević, OIB 36592331784</item>
      <item>Mijo Jurić, OIB 71482909242</item>
      <item>Meliha Karamehmedović, OIB 36556786236</item>
      <item>Matea Klečak, OIB 30292285469</item>
      <item>Goran Lončar, OIB 10629591676</item>
      <item>Zoran Lukić, OIB 80552950604</item>
      <item>Marina Marić, OIB 68124959592</item>
      <item>Oliver Marić, OIB 97789259796</item>
      <item>Katarina Miletić, OIB 70790912718</item>
      <item>Mato Monković, OIB 75351738099</item>
      <item>Mato Poljanica, OIB 92253289719</item>
      <item>Antun Račić, OIB 83018683133</item>
      <item>Robert Ripa, OIB 56712639217</item>
      <item>Luka Sentić, OIB 29560315834</item>
      <item>Ilija Šantić, OIB 42044489921</item>
      <item>Lukša Vodopija, OIB 75332983770</item>
      <item>Ilija Vučur, OIB 70264175585</item>
      <item>Stipan Zečević, OIB 15882747499</item>
      <item>Drago Zeko, OIB 98064422943</item>
      <item>Marinko Žilić, OIB 22997537306</item>
      <item>Ivanka Sušić,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REVIZIJA SKALIN d.o.o. za ekonomske usluge i dr.</izvorni_sadrzaj>
    <derivirana_varijabla naziv="DomainObject.Predmet.StrankaIDrugi_1">REVIZIJA SKALIN d.o.o. za ekonomske usluge i dr.</derivirana_varijabla>
  </DomainObject.Predmet.StrankaIDrugi>
  <DomainObject.Predmet.ProtustrankaIDrugi>
    <izvorni_sadrzaj>KONEL d.o.o. za proizvodnju, građevinarstvo, trgovinu i turizam - "u stečaju"</izvorni_sadrzaj>
    <derivirana_varijabla naziv="DomainObject.Predmet.ProtustrankaIDrugi_1">KONEL d.o.o. za proizvodnju, građevinarstvo, trgovinu i turizam - "u stečaju"</derivirana_varijabla>
  </DomainObject.Predmet.ProtustrankaIDrugi>
  <DomainObject.Predmet.StrankaIDrugiAdressOIB>
    <izvorni_sadrzaj>REVIZIJA SKALIN d.o.o. za ekonomske usluge, OIB 74753077144, Ćira Carića 3/2, 20000 Dubrovnik i dr.</izvorni_sadrzaj>
    <derivirana_varijabla naziv="DomainObject.Predmet.StrankaIDrugiAdressOIB_1">REVIZIJA SKALIN d.o.o. za ekonomske usluge, OIB 74753077144, Ćira Carića 3/2, 20000 Dubrovnik i dr.</derivirana_varijabla>
  </DomainObject.Predmet.StrankaIDrugiAdressOIB>
  <DomainObject.Predmet.ProtustrankaIDrugiAdressOIB>
    <izvorni_sadrzaj>KONEL d.o.o. za proizvodnju, građevinarstvo, trgovinu i turizam - "u stečaju", OIB 68436145137, Put od Cavtata 41, 20210 Cavtat</izvorni_sadrzaj>
    <derivirana_varijabla naziv="DomainObject.Predmet.ProtustrankaIDrugiAdressOIB_1">KONEL d.o.o. za proizvodnju, građevinarstvo, trgovinu i turizam - "u stečaju", OIB 68436145137, Put od Cavtata 41,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REVIZIJA SKALIN d.o.o. za ekonomske usluge</item>
      <item>KONEL d.o.o. za proizvodnju, građevinarstvo, trgovinu i turizam - "u stečaju"</item>
      <item>Davorin Došlić, Konel d.o.o.</item>
      <item>Raiffeisenbank Austria d.d.</item>
      <item>NARODNE NOVINE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</item>
      <item>Aling  d.o.o. Odvj. Nebojša Antolić</item>
      <item>MEĐIMURJE GRADITELJSTVO društvo s ograničenom odgovornošću za graditeljstvo i usluge</item>
      <item>OD čerin,mar,žuvanić, štambuk d.o.o. pastor inženjerin d.d.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</item>
      <item>ERSTE&amp;STEIERMÄRKISCHE BANKA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Porezna uprava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Marina Marić</item>
      <item>Oliver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Ivanka Sušić</item>
    </izvorni_sadrzaj>
    <derivirana_varijabla naziv="DomainObject.Predmet.SudioniciListNaziv_1">
      <item>REVIZIJA SKALIN d.o.o. za ekonomske usluge</item>
      <item>KONEL d.o.o. za proizvodnju, građevinarstvo, trgovinu i turizam - "u stečaju"</item>
      <item>Davorin Došlić, Konel d.o.o.</item>
      <item>Raiffeisenbank Austria d.d.</item>
      <item>NARODNE NOVINE</item>
      <item>Villa Dubrovnik d.d. prokurist Ante Barić</item>
      <item>Euro Daus d.d. Grgić&amp;partneri Pis Dbk Marijana Temali</item>
      <item>Nuova Ličilac Gorica Tomislav Sopjanac</item>
      <item>Škvorić auto d.o.o. zamj. dubravko arapović</item>
      <item>Abanka Vipa d.d. odvj. Josip Maroknić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</item>
      <item>Dubrovnik ceste d.d. Tomislav Sopjanac</item>
      <item>Hoteli Maestral d.d. Nada Ogresta</item>
      <item>RH ŽDO Divko Jakić</item>
      <item>Hrvatska pošta d.d. Anamarija Lozić</item>
      <item>Dubac promet d.o.o. Mile Mabić</item>
      <item>vodovod Dubrovnik d.o.o Danijela Cvjetović</item>
      <item>za 18 radnika Hrvoje Tokić</item>
      <item>Kont d.o.o. Ivan Fabijanović</item>
      <item>BKS bank d.d. zamj. Dubravko Arapović</item>
      <item>Klakar d.o.o. Dubravko Arapović</item>
      <item>OTP banka d.d. Viktor Siništajn</item>
      <item>Elektro Vujeva d.o.o. zamj. Dubravko Arapović</item>
      <item>Visoko Niskogradnja d.o.o Mile Mabić</item>
      <item>Nikša Mozara</item>
      <item>METALIS društvo s ograničenom odgovornošću za proizvodnju metalnih proizvoda</item>
      <item>Aling  d.o.o. Odvj. Nebojša Antolić</item>
      <item>MEĐIMURJE GRADITELJSTVO društvo s ograničenom odgovornošću za graditeljstvo i usluge</item>
      <item>OD čerin,mar,žuvanić, štambuk d.o.o. pastor inženjerin d.d.</item>
      <item>HRVATSKE ŠUME društvo s ograničenom odgovornošću</item>
      <item>Josip Bilandžija OD Jakišić, Mujo i Lujak</item>
      <item>Rad. Darko Ripić odvj. Hrvoje tokić</item>
      <item>DOKA Hrvatska d.o.o. Ivana Aralica Lalić</item>
      <item>OTP banka Odvj. Nita Svilokos</item>
      <item>HRVATSKE ŠUME d.o.o. Zoran Tomić</item>
      <item>RAŠKO d.o.o. ODV. Mirko Kozina</item>
      <item>TAVENER d.o.o. odvj. Nataša vučinović</item>
      <item>VILLA DBK d.d. OD Marković &amp; Plišo</item>
      <item>Radnik Sabolek Milica</item>
      <item>OTP banka Hrvatska dioničko društvo</item>
      <item>ERSTE&amp;STEIERMÄRKISCHE BANKA dioničko društvo</item>
      <item>Dalekovod, dioničko društvo za inženjering, proizvodnju i izgradnju</item>
      <item>INTEL TRADE d.o.o. odvj. GORAN MARČNA</item>
      <item>SIGNUMŠPED d.o.o. odvj. Boris Anišić</item>
      <item>TIRA d.o.o. odvj. Mladen Šegota</item>
      <item>CRO ekspres d.o.o.</item>
      <item>INDIJAN PELJEŠAC d.o.o.</item>
      <item>KRMEK d.o.o. odvj Dubravko Arapović</item>
      <item>IVONA TOURS d.o.o.</item>
      <item>STROJOGRAD d.o.o. OD Petričević i partneri</item>
      <item>FORTUNA NAVIS d.o.o. od Boris Anišić</item>
      <item>HRVOJE GRANDOV vl ob ZOU Gluić &amp; Ninčević</item>
      <item>PALIR d.o.o. od Ognjen Stevović</item>
      <item>CVITO MATIĆ vl ob Tonći Milić</item>
      <item>BELINA d.o.o.</item>
      <item>MD Profil Intra d.o.o.</item>
      <item>Elektroradionica Musulin vl. Zvonimir Musulin</item>
      <item>PROJEKT KONTSTURKCIJA F.I. d.o.o.</item>
      <item>ŽUPANIJSKO DRŽAVNO ODVJETNIŠTVO</item>
      <item>Hrvoje Zdilar PIPE LIFE d.o.o.</item>
      <item>Fina</item>
      <item>Porezna uprava</item>
      <item>Tadenko Tabain</item>
      <item>Marijan Ogresta</item>
      <item>Pero Brailo</item>
      <item>Tomo Zorić</item>
      <item>Matan Radić</item>
      <item>ZOU Viktorija Knežević i Marina Maslek</item>
      <item>Josip Crleni</item>
      <item>Nita Svilokos</item>
      <item>Antun Vukorep</item>
      <item>ANTUN VUKOREP</item>
      <item>Nikša Đuraš</item>
      <item>Josip Bilandžija</item>
      <item>Ledomir Brzić</item>
      <item>Anđa Curić</item>
      <item>Sanja Drmać Bagavac</item>
      <item>Vladimir Grbavac</item>
      <item>Ivica Grubešić</item>
      <item>Ante Jeličić</item>
      <item>Zdravko Jurčević</item>
      <item>Mijo Jurić</item>
      <item>Meliha Karamehmedović</item>
      <item>Matea Klečak</item>
      <item>Goran Lončar</item>
      <item>Zoran Lukić</item>
      <item>Marina Marić</item>
      <item>Oliver Marić</item>
      <item>Katarina Miletić</item>
      <item>Mato Monković</item>
      <item>Mato Poljanica</item>
      <item>Antun Račić</item>
      <item>Robert Ripa</item>
      <item>Luka Sentić</item>
      <item>Ilija Šantić</item>
      <item>Lukša Vodopija</item>
      <item>Ilija Vučur</item>
      <item>Stipan Zečević</item>
      <item>Drago Zeko</item>
      <item>Marinko Žilić</item>
      <item>Ivanka Sušić</item>
    </derivirana_varijabla>
  </DomainObject.Predmet.SudioniciListNaziv>
  <DomainObject.Predmet.SudioniciListAdressOIB>
    <izvorni_sadrzaj>
      <item>REVIZIJA SKALIN d.o.o. za ekonomske usluge, OIB 74753077144, Ćira Carića 3/2,20000 Dubrovnik</item>
      <item>KONEL d.o.o. za proizvodnju, građevinarstvo, trgovinu i turizam - "u stečaju", OIB 68436145137, Put od Cavtata 41,20210 Cavtat</item>
      <item>Davorin Došlić, Konel d.o.o., Ujevićeva 13,10000 Zagreb</item>
      <item>Raiffeisenbank Austria d.d., OIB 53056966535, Petrinjska 59,10000 Zagreb</item>
      <item>NARODNE NOVINE, OIB 64546066176, Savski Gaj XIII. put 6,10000 Zagreb</item>
      <item>Villa Dubrovnik d.d. prokurist Ante Barić, Vlaha Bukovca 6,20000 Dubrovnik</item>
      <item>Euro Daus d.d. Grgić&amp;partneri Pis Dbk Marijana Temali</item>
      <item>Nuova Ličilac Gorica Tomislav Sopjanac</item>
      <item>Škvorić auto d.o.o. zamj. dubravko arapović</item>
      <item>Abanka Vipa d.d. odvj. Josip Maroknić, Radnička cesta 54/R3,10000 Zagreb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Šišgorić, Radnička cesta 173 g,10000 Zagreb</item>
      <item>Dubrovnik ceste d.d. Tomislav Sopjanac</item>
      <item>Hoteli Maestral d.d. Nada Ogresta</item>
      <item>RH ŽDO Divko Jakić, 20000 Dubrovnik</item>
      <item>Hrvatska pošta d.d. Anamarija Lozić, Jurišićeva 13,10000 Zagreb</item>
      <item>Dubac promet d.o.o. Mile Mabić</item>
      <item>vodovod Dubrovnik d.o.o Danijela Cvjetović, V. Nazora 19,20000 Dubrovnik</item>
      <item>za 18 radnika Hrvoje Tokić</item>
      <item>Kont d.o.o. Ivan Fabijanović</item>
      <item>BKS bank d.d. zamj. Dubravko Arapović</item>
      <item>Klakar d.o.o. Dubravko Arapović</item>
      <item>OTP banka d.d. Viktor Siništajn, vukovarska 22,20000 Dubrovnik</item>
      <item>Elektro Vujeva d.o.o. zamj. Dubravko Arapović</item>
      <item>Visoko Niskogradnja d.o.o Mile Mabić</item>
      <item>Nikša Mozara, Vukovarska  17,20000 Dubrovnik</item>
      <item>METALIS društvo s ograničenom odgovornošću za proizvodnju metalnih proizvoda, OIB 37031031645, toplička 54,49240 Donja Stubica</item>
      <item>Aling  d.o.o. Odvj. Nebojša Antolić, Pavla Hatza 3,10000 Zagreb</item>
      <item>MEĐIMURJE GRADITELJSTVO društvo s ograničenom odgovornošću za graditeljstvo i usluge, OIB 15921860232, Zagrebačka 42 a,40000 Čakovec</item>
      <item>OD čerin,mar,žuvanić, štambuk d.o.o. pastor inženjerin d.d., Jurišićeva 9,10000 Zagreb</item>
      <item>HRVATSKE ŠUME društvo s ograničenom odgovornošću, OIB 69693144506, Ljudevita Farkaša vukotinovića 2,10000 Zagreb</item>
      <item>Josip Bilandžija OD Jakišić, Mujo i Lujak</item>
      <item>Rad. Darko Ripić odvj. Hrvoje tokić</item>
      <item>DOKA Hrvatska d.o.o. Ivana Aralica Lalić, Vlaška 80,10000 Zagreb</item>
      <item>OTP banka Odvj. Nita Svilokos</item>
      <item>HRVATSKE ŠUME d.o.o. Zoran Tomić, Zelinska 2/I,10000 Zagreb</item>
      <item>RAŠKO d.o.o. ODV. Mirko Kozina, gundulićeva 26,21000 Split</item>
      <item>TAVENER d.o.o. odvj. Nataša vučinović, Zapoljska 38,10000 Zagreb</item>
      <item>VILLA DBK d.d. OD Marković &amp; Plišo, Ilica 1a,10000 Zagreb</item>
      <item>Radnik Sabolek Milica, Između dolaca 1,20236 Mokošica</item>
      <item>OTP banka Hrvatska dioničko društvo, OIB 52508873833, Ulica Domovinskog rata 3,Zadar</item>
      <item>ERSTE&amp;STEIERMÄRKISCHE BANKA dioničko društvo, OIB 23057039320, Jadranski Trg 3/a,Rijeka</item>
      <item>Dalekovod, dioničko društvo za inženjering, proizvodnju i izgradnju, OIB 47911242222, Ulica Marijana Čavića 4,10000 Zagreb</item>
      <item>INTEL TRADE d.o.o. odvj. GORAN MARČNA, Zdenka Petrakovića 1,51000 Rijeka</item>
      <item>SIGNUMŠPED d.o.o. odvj. Boris Anišić, Ilica 91 b,10000 Zagreb</item>
      <item>TIRA d.o.o. odvj. Mladen Šegota, Ciottina 20,51000 Rijeka</item>
      <item>CRO ekspres d.o.o., Rudeški ogranak 24,10000 Zagreb</item>
      <item>INDIJAN PELJEŠAC d.o.o., Potomje,20244 Potomje</item>
      <item>KRMEK d.o.o. odvj Dubravko Arapović</item>
      <item>IVONA TOURS d.o.o., Trumbićev put 2,20210 Cavtat</item>
      <item>STROJOGRAD d.o.o. OD Petričević i partneri, Bijenička cesta 17,10000 Zagreb</item>
      <item>FORTUNA NAVIS d.o.o. od Boris Anišić, Ilica 191 b,10000 Zagreb</item>
      <item>HRVOJE GRANDOV vl ob ZOU Gluić &amp; Ninčević, Špire Brusine 16,23000 Zadar</item>
      <item>PALIR d.o.o. od Ognjen Stevović, Ul. domovinskog rata 29b/IV,21000 Split</item>
      <item>CVITO MATIĆ vl ob Tonći Milić, Kneza Domagoja 2/II,20350 Metković</item>
      <item>BELINA d.o.o., Lička 11,21000 Split</item>
      <item>MD Profil Intra d.o.o., Industrijska zona bb,31400 Đakovo</item>
      <item>Elektroradionica Musulin vl. Zvonimir Musulin, Splitska 50,20350 Metković</item>
      <item>PROJEKT KONTSTURKCIJA F.I. d.o.o., VI južna obala 15,10000 Zagreb</item>
      <item>ŽUPANIJSKO DRŽAVNO ODVJETNIŠTVO, Dropčeva 1,20000 Dubrovnik</item>
      <item>Hrvoje Zdilar PIPE LIFE d.o.o., Ivanečka 31,10000 Zagreb</item>
      <item>Fina, 20000 Dubrovnik</item>
      <item>Porezna uprava, OIB 18683136487, Vukovarska 6,20000 Dubrovnik</item>
      <item>Tadenko Tabain, Cernička 50,10000 Zagreb</item>
      <item>Marijan Ogresta, Prijeko 14,20210 Cavtat</item>
      <item>Pero Brailo, Tiha, Bogišićeva 18,20210 Cavtat</item>
      <item>Tomo Zorić, Petrača, Put Oklada 9,20207 Mlini</item>
      <item>Matan Radić, Čibača, Gornja Čibača 4,20207 Mlini</item>
      <item>ZOU Viktorija Knežević i Marina Maslek</item>
      <item>Josip Crleni</item>
      <item>Nita Svilokos</item>
      <item>Antun Vukorep</item>
      <item>ANTUN VUKOREP</item>
      <item>Nikša Đuraš</item>
      <item>Josip Bilandžija, OIB 45531896484, Plosni Rat 3,20207 Cavtat</item>
      <item>Ledomir Brzić, OIB 72934987516, Viška 1,20000 Dubrovnik</item>
      <item>Anđa Curić, OIB 20340555643, Od Gaja 38,20000 Dubrovnik</item>
      <item>Sanja Drmać Bagavac, OIB 14708953941, Put Bana Josipa Jelačića 36,20207 Brašina</item>
      <item>Vladimir Grbavac, OIB 00953752209, Gornja Čibača 4,20207 Čibača</item>
      <item>Ivica Grubešić, OIB 79951621305, Stjepana Radića 6,20207 Cavtat</item>
      <item>Ante Jeličić, OIB 53020224466, Ulica Platana 19a1,10000 Zagreb</item>
      <item>Zdravko Jurčević, OIB 36592331784, Gornja Čibača 4,20207 Čibača</item>
      <item>Mijo Jurić, OIB 71482909242, Gotovčeva 3,21000 Split</item>
      <item>Meliha Karamehmedović, OIB 36556786236, Matije Gupca 6,20000 Dubrovnik</item>
      <item>Matea Klečak, OIB 30292285469, Put Tihe 28,20207 Cavtat</item>
      <item>Goran Lončar, OIB 10629591676, Cesta Šibenik-perković 81,22000 Danilo Biranj</item>
      <item>Zoran Lukić, OIB 80552950604, Od Gale 13,20000 Dubrovnik</item>
      <item>Marina Marić, OIB 68124959592, Liechtensteinov Put 33,20000 Dubrovnik</item>
      <item>Oliver Marić, OIB 97789259796</item>
      <item>Katarina Miletić, OIB 70790912718, Busljeno 7,20236 Čajkovica</item>
      <item>Mato Monković, OIB 75351738099, Rožat Donji 46,20236 Rožat</item>
      <item>Mato Poljanica, OIB 92253289719, Međine 5,20207 Mlini</item>
      <item>Antun Račić, OIB 83018683133, Soline 21,20207 Soline</item>
      <item>Robert Ripa, OIB 56712639217, Radnička 35,20000 Dubrovnik</item>
      <item>Luka Sentić, OIB 29560315834, Na Rudini 73,20207 Čibača</item>
      <item>Ilija Šantić, OIB 42044489921, Put Tihe 32,20207 Cavtat</item>
      <item>Lukša Vodopija, OIB 75332983770, Mokri Do 1,20207 Zvekovica</item>
      <item>Ilija Vučur, OIB 70264175585, Cirkovci 66,10000 Zagreb</item>
      <item>Stipan Zečević, OIB 15882747499, Gornja Čibača 4,20207 Čibača</item>
      <item>Drago Zeko, OIB 98064422943, Hodovo 0,0000 stolac</item>
      <item>Marinko Žilić, OIB 22997537306, Crkveno Selo 64,44317 Osekovo</item>
      <item>Ivanka Sušić, OIB 74811324266, Gornji Kono 56,20000 Dubrovnik</item>
    </izvorni_sadrzaj>
    <derivirana_varijabla naziv="DomainObject.Predmet.SudioniciListAdressOIB_1">
      <item>REVIZIJA SKALIN d.o.o. za ekonomske usluge, OIB 74753077144, Ćira Carića 3/2,20000 Dubrovnik</item>
      <item>KONEL d.o.o. za proizvodnju, građevinarstvo, trgovinu i turizam - "u stečaju", OIB 68436145137, Put od Cavtata 41,20210 Cavtat</item>
      <item>Davorin Došlić, Konel d.o.o., Ujevićeva 13,10000 Zagreb</item>
      <item>Raiffeisenbank Austria d.d., OIB 53056966535, Petrinjska 59,10000 Zagreb</item>
      <item>NARODNE NOVINE, OIB 64546066176, Savski Gaj XIII. put 6,10000 Zagreb</item>
      <item>Villa Dubrovnik d.d. prokurist Ante Barić, Vlaha Bukovca 6,20000 Dubrovnik</item>
      <item>Euro Daus d.d. Grgić&amp;partneri Pis Dbk Marijana Temali</item>
      <item>Nuova Ličilac Gorica Tomislav Sopjanac</item>
      <item>Škvorić auto d.o.o. zamj. dubravko arapović</item>
      <item>Abanka Vipa d.d. odvj. Josip Maroknić, Radnička cesta 54/R3,10000 Zagreb</item>
      <item>Elektro team d.o.o. zamj. Mile Mabić</item>
      <item>Euroherc osiguranje d.d. Grgić&amp;partneri, pis.Dbk Marijana Temali</item>
      <item>Pipelife l.o.o. zamj. Ivana Kolić</item>
      <item>Studenstski centar Tomislav Sopjanac</item>
      <item>Rad. Josip Bilandžija Vlaho Bošković</item>
      <item>Dubrovački vjesnik d.o.o. Dubravko Arapović</item>
      <item>Signalizacija d.o.o. Mile Mabić</item>
      <item>Doka Hrvatska d.o.o. Branko Šišgorić, Radnička cesta 173 g,10000 Zagreb</item>
      <item>Dubrovnik ceste d.d. Tomislav Sopjanac</item>
      <item>Hoteli Maestral d.d. Nada Ogresta</item>
      <item>RH ŽDO Divko Jakić, 20000 Dubrovnik</item>
      <item>Hrvatska pošta d.d. Anamarija Lozić, Jurišićeva 13,10000 Zagreb</item>
      <item>Dubac promet d.o.o. Mile Mabić</item>
      <item>vodovod Dubrovnik d.o.o Danijela Cvjetović, V. Nazora 19,20000 Dubrovnik</item>
      <item>za 18 radnika Hrvoje Tokić</item>
      <item>Kont d.o.o. Ivan Fabijanović</item>
      <item>BKS bank d.d. zamj. Dubravko Arapović</item>
      <item>Klakar d.o.o. Dubravko Arapović</item>
      <item>OTP banka d.d. Viktor Siništajn, vukovarska 22,20000 Dubrovnik</item>
      <item>Elektro Vujeva d.o.o. zamj. Dubravko Arapović</item>
      <item>Visoko Niskogradnja d.o.o Mile Mabić</item>
      <item>Nikša Mozara, Vukovarska  17,20000 Dubrovnik</item>
      <item>METALIS društvo s ograničenom odgovornošću za proizvodnju metalnih proizvoda, OIB 37031031645, toplička 54,49240 Donja Stubica</item>
      <item>Aling  d.o.o. Odvj. Nebojša Antolić, Pavla Hatza 3,10000 Zagreb</item>
      <item>MEĐIMURJE GRADITELJSTVO društvo s ograničenom odgovornošću za graditeljstvo i usluge, OIB 15921860232, Zagrebačka 42 a,40000 Čakovec</item>
      <item>OD čerin,mar,žuvanić, štambuk d.o.o. pastor inženjerin d.d., Jurišićeva 9,10000 Zagreb</item>
      <item>HRVATSKE ŠUME društvo s ograničenom odgovornošću, OIB 69693144506, Ljudevita Farkaša vukotinovića 2,10000 Zagreb</item>
      <item>Josip Bilandžija OD Jakišić, Mujo i Lujak</item>
      <item>Rad. Darko Ripić odvj. Hrvoje tokić</item>
      <item>DOKA Hrvatska d.o.o. Ivana Aralica Lalić, Vlaška 80,10000 Zagreb</item>
      <item>OTP banka Odvj. Nita Svilokos</item>
      <item>HRVATSKE ŠUME d.o.o. Zoran Tomić, Zelinska 2/I,10000 Zagreb</item>
      <item>RAŠKO d.o.o. ODV. Mirko Kozina, gundulićeva 26,21000 Split</item>
      <item>TAVENER d.o.o. odvj. Nataša vučinović, Zapoljska 38,10000 Zagreb</item>
      <item>VILLA DBK d.d. OD Marković &amp; Plišo, Ilica 1a,10000 Zagreb</item>
      <item>Radnik Sabolek Milica, Između dolaca 1,20236 Mokošica</item>
      <item>OTP banka Hrvatska dioničko društvo, OIB 52508873833, Ulica Domovinskog rata 3,Zadar</item>
      <item>ERSTE&amp;STEIERMÄRKISCHE BANKA dioničko društvo, OIB 23057039320, Jadranski Trg 3/a,Rijeka</item>
      <item>Dalekovod, dioničko društvo za inženjering, proizvodnju i izgradnju, OIB 47911242222, Ulica Marijana Čavića 4,10000 Zagreb</item>
      <item>INTEL TRADE d.o.o. odvj. GORAN MARČNA, Zdenka Petrakovića 1,51000 Rijeka</item>
      <item>SIGNUMŠPED d.o.o. odvj. Boris Anišić, Ilica 91 b,10000 Zagreb</item>
      <item>TIRA d.o.o. odvj. Mladen Šegota, Ciottina 20,51000 Rijeka</item>
      <item>CRO ekspres d.o.o., Rudeški ogranak 24,10000 Zagreb</item>
      <item>INDIJAN PELJEŠAC d.o.o., Potomje,20244 Potomje</item>
      <item>KRMEK d.o.o. odvj Dubravko Arapović</item>
      <item>IVONA TOURS d.o.o., Trumbićev put 2,20210 Cavtat</item>
      <item>STROJOGRAD d.o.o. OD Petričević i partneri, Bijenička cesta 17,10000 Zagreb</item>
      <item>FORTUNA NAVIS d.o.o. od Boris Anišić, Ilica 191 b,10000 Zagreb</item>
      <item>HRVOJE GRANDOV vl ob ZOU Gluić &amp; Ninčević, Špire Brusine 16,23000 Zadar</item>
      <item>PALIR d.o.o. od Ognjen Stevović, Ul. domovinskog rata 29b/IV,21000 Split</item>
      <item>CVITO MATIĆ vl ob Tonći Milić, Kneza Domagoja 2/II,20350 Metković</item>
      <item>BELINA d.o.o., Lička 11,21000 Split</item>
      <item>MD Profil Intra d.o.o., Industrijska zona bb,31400 Đakovo</item>
      <item>Elektroradionica Musulin vl. Zvonimir Musulin, Splitska 50,20350 Metković</item>
      <item>PROJEKT KONTSTURKCIJA F.I. d.o.o., VI južna obala 15,10000 Zagreb</item>
      <item>ŽUPANIJSKO DRŽAVNO ODVJETNIŠTVO, Dropčeva 1,20000 Dubrovnik</item>
      <item>Hrvoje Zdilar PIPE LIFE d.o.o., Ivanečka 31,10000 Zagreb</item>
      <item>Fina, 20000 Dubrovnik</item>
      <item>Porezna uprava, OIB 18683136487, Vukovarska 6,20000 Dubrovnik</item>
      <item>Tadenko Tabain, Cernička 50,10000 Zagreb</item>
      <item>Marijan Ogresta, Prijeko 14,20210 Cavtat</item>
      <item>Pero Brailo, Tiha, Bogišićeva 18,20210 Cavtat</item>
      <item>Tomo Zorić, Petrača, Put Oklada 9,20207 Mlini</item>
      <item>Matan Radić, Čibača, Gornja Čibača 4,20207 Mlini</item>
      <item>ZOU Viktorija Knežević i Marina Maslek</item>
      <item>Josip Crleni</item>
      <item>Nita Svilokos</item>
      <item>Antun Vukorep</item>
      <item>ANTUN VUKOREP</item>
      <item>Nikša Đuraš</item>
      <item>Josip Bilandžija, OIB 45531896484, Plosni Rat 3,20207 Cavtat</item>
      <item>Ledomir Brzić, OIB 72934987516, Viška 1,20000 Dubrovnik</item>
      <item>Anđa Curić, OIB 20340555643, Od Gaja 38,20000 Dubrovnik</item>
      <item>Sanja Drmać Bagavac, OIB 14708953941, Put Bana Josipa Jelačića 36,20207 Brašina</item>
      <item>Vladimir Grbavac, OIB 00953752209, Gornja Čibača 4,20207 Čibača</item>
      <item>Ivica Grubešić, OIB 79951621305, Stjepana Radića 6,20207 Cavtat</item>
      <item>Ante Jeličić, OIB 53020224466, Ulica Platana 19a1,10000 Zagreb</item>
      <item>Zdravko Jurčević, OIB 36592331784, Gornja Čibača 4,20207 Čibača</item>
      <item>Mijo Jurić, OIB 71482909242, Gotovčeva 3,21000 Split</item>
      <item>Meliha Karamehmedović, OIB 36556786236, Matije Gupca 6,20000 Dubrovnik</item>
      <item>Matea Klečak, OIB 30292285469, Put Tihe 28,20207 Cavtat</item>
      <item>Goran Lončar, OIB 10629591676, Cesta Šibenik-perković 81,22000 Danilo Biranj</item>
      <item>Zoran Lukić, OIB 80552950604, Od Gale 13,20000 Dubrovnik</item>
      <item>Marina Marić, OIB 68124959592, Liechtensteinov Put 33,20000 Dubrovnik</item>
      <item>Oliver Marić, OIB 97789259796</item>
      <item>Katarina Miletić, OIB 70790912718, Busljeno 7,20236 Čajkovica</item>
      <item>Mato Monković, OIB 75351738099, Rožat Donji 46,20236 Rožat</item>
      <item>Mato Poljanica, OIB 92253289719, Međine 5,20207 Mlini</item>
      <item>Antun Račić, OIB 83018683133, Soline 21,20207 Soline</item>
      <item>Robert Ripa, OIB 56712639217, Radnička 35,20000 Dubrovnik</item>
      <item>Luka Sentić, OIB 29560315834, Na Rudini 73,20207 Čibača</item>
      <item>Ilija Šantić, OIB 42044489921, Put Tihe 32,20207 Cavtat</item>
      <item>Lukša Vodopija, OIB 75332983770, Mokri Do 1,20207 Zvekovica</item>
      <item>Ilija Vučur, OIB 70264175585, Cirkovci 66,10000 Zagreb</item>
      <item>Stipan Zečević, OIB 15882747499, Gornja Čibača 4,20207 Čibača</item>
      <item>Drago Zeko, OIB 98064422943, Hodovo 0,0000 stolac</item>
      <item>Marinko Žilić, OIB 22997537306, Crkveno Selo 64,44317 Osekovo</item>
      <item>Ivanka Sušić, OIB 74811324266, Gornji Kono 56,20000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74753077144</item>
      <item>, OIB 68436145137</item>
      <item>, OIB null</item>
      <item>, OIB 53056966535</item>
      <item>, OIB 64546066176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37031031645</item>
      <item>, OIB null</item>
      <item>, OIB 15921860232</item>
      <item>, OIB null</item>
      <item>, OIB 69693144506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52508873833</item>
      <item>, OIB 23057039320</item>
      <item>, OIB 47911242222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45531896484</item>
      <item>, OIB 72934987516</item>
      <item>, OIB 20340555643</item>
      <item>, OIB 14708953941</item>
      <item>, OIB 00953752209</item>
      <item>, OIB 79951621305</item>
      <item>, OIB 53020224466</item>
      <item>, OIB 36592331784</item>
      <item>, OIB 71482909242</item>
      <item>, OIB 36556786236</item>
      <item>, OIB 30292285469</item>
      <item>, OIB 10629591676</item>
      <item>, OIB 80552950604</item>
      <item>, OIB 68124959592</item>
      <item>, OIB 97789259796</item>
      <item>, OIB 70790912718</item>
      <item>, OIB 75351738099</item>
      <item>, OIB 92253289719</item>
      <item>, OIB 83018683133</item>
      <item>, OIB 56712639217</item>
      <item>, OIB 29560315834</item>
      <item>, OIB 42044489921</item>
      <item>, OIB 75332983770</item>
      <item>, OIB 70264175585</item>
      <item>, OIB 15882747499</item>
      <item>, OIB 98064422943</item>
      <item>, OIB 22997537306</item>
      <item>, OIB 74811324266</item>
    </izvorni_sadrzaj>
    <derivirana_varijabla naziv="DomainObject.Predmet.SudioniciListNazivOIB_1">
      <item>, OIB 74753077144</item>
      <item>, OIB 68436145137</item>
      <item>, OIB null</item>
      <item>, OIB 53056966535</item>
      <item>, OIB 64546066176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37031031645</item>
      <item>, OIB null</item>
      <item>, OIB 15921860232</item>
      <item>, OIB null</item>
      <item>, OIB 69693144506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52508873833</item>
      <item>, OIB 23057039320</item>
      <item>, OIB 47911242222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45531896484</item>
      <item>, OIB 72934987516</item>
      <item>, OIB 20340555643</item>
      <item>, OIB 14708953941</item>
      <item>, OIB 00953752209</item>
      <item>, OIB 79951621305</item>
      <item>, OIB 53020224466</item>
      <item>, OIB 36592331784</item>
      <item>, OIB 71482909242</item>
      <item>, OIB 36556786236</item>
      <item>, OIB 30292285469</item>
      <item>, OIB 10629591676</item>
      <item>, OIB 80552950604</item>
      <item>, OIB 68124959592</item>
      <item>, OIB 97789259796</item>
      <item>, OIB 70790912718</item>
      <item>, OIB 75351738099</item>
      <item>, OIB 92253289719</item>
      <item>, OIB 83018683133</item>
      <item>, OIB 56712639217</item>
      <item>, OIB 29560315834</item>
      <item>, OIB 42044489921</item>
      <item>, OIB 75332983770</item>
      <item>, OIB 70264175585</item>
      <item>, OIB 15882747499</item>
      <item>, OIB 98064422943</item>
      <item>, OIB 22997537306</item>
      <item>, OIB 74811324266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6. rujna 2018.</izvorni_sadrzaj>
    <derivirana_varijabla naziv="DomainObject.PredzadnjaOdlukaIzPredmeta.DatumDonosenjaOdluke_1">6. rujna 2018.</derivirana_varijabla>
  </DomainObject.PredzadnjaOdlukaIzPredmeta.DatumDonosenjaOdluke>
  <DomainObject.PredzadnjaOdlukaIzPredmeta.Oznaka>
    <izvorni_sadrzaj>St-211/2012-360</izvorni_sadrzaj>
    <derivirana_varijabla naziv="DomainObject.PredzadnjaOdlukaIzPredmeta.Oznaka_1">St-211/2012-360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1343</properties:Words>
  <properties:Characters>7321</properties:Characters>
  <properties:Lines>155</properties:Lines>
  <properties:Paragraphs>52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2018-10-09T10:35:00Z</dcterms:created>
  <dc:creator>Srđan Gavranić</dc:creator>
  <cp:lastModifiedBy>Srđan Gavranić</cp:lastModifiedBy>
  <cp:lastPrinted>2018-08-21T11:24:00Z</cp:lastPrinted>
  <dcterms:modified xmlns:xsi="http://www.w3.org/2001/XMLSchema-instance" xsi:type="dcterms:W3CDTF">2018-10-09T12:36:00Z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 po novom SZ - KO Obod.docx)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