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7127" w14:paraId="a767127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2DF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481DF9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481DF9">
                    <w:rPr>
                      <w:sz w:val="22"/>
                      <w:szCs w:val="22"/>
                    </w:rPr>
                    <w:t>75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481DF9">
                    <w:rPr>
                      <w:sz w:val="22"/>
                      <w:szCs w:val="22"/>
                    </w:rPr>
                    <w:t>35</w:t>
                  </w:r>
                  <w:r w:rsidR="000B71F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0B71F4" w:rsidP="00CD5369" w:rsidR="00CD5369" w:rsidRPr="00CD5369">
      <w:pPr>
        <w:jc w:val="center"/>
      </w:pPr>
      <w:r>
        <w:t xml:space="preserve"> 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A90EB4">
        <w:t xml:space="preserve">Financijske agencije, RC Zagreb, Podružnica Zagreb, Svibanjskih žrtava 1995. broj 1, nad dužnikom </w:t>
      </w:r>
      <w:r w:rsidR="00481DF9">
        <w:t>ZOR AL j.d.o.o. OIB: 25159045412, MBS: 080942627, Batina, Kutina, Drage 4</w:t>
      </w:r>
      <w:r w:rsidR="00336F9E">
        <w:t xml:space="preserve">, </w:t>
      </w:r>
      <w:r w:rsidR="0027718C">
        <w:t>30</w:t>
      </w:r>
      <w:r w:rsidR="00BE2DF5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481DF9">
        <w:t>SANJ</w:t>
      </w:r>
      <w:r w:rsidR="00481DF9">
        <w:t>I</w:t>
      </w:r>
      <w:r w:rsidR="00481DF9">
        <w:t xml:space="preserve"> MIŠEVIĆ, OIB: 17448143522, Osijek, L. </w:t>
      </w:r>
      <w:proofErr w:type="spellStart"/>
      <w:r w:rsidR="00481DF9">
        <w:t>Jägera</w:t>
      </w:r>
      <w:proofErr w:type="spellEnd"/>
      <w:r w:rsidR="00481DF9">
        <w:t xml:space="preserve"> 24</w:t>
      </w:r>
      <w:r w:rsidR="0027718C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81DF9">
        <w:t>ZOR AL j.d.o.o. OIB: 25159045412, MBS: 080942627, Batina, Kutina, Drage 4</w:t>
      </w:r>
      <w:r w:rsidR="000B71F4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</w:t>
      </w:r>
      <w:r w:rsidR="00BE2DF5">
        <w:t xml:space="preserve">njegov </w:t>
      </w:r>
      <w:r w:rsidR="00982D96">
        <w:t>žiro-račun</w:t>
      </w:r>
      <w:r w:rsidR="00481DF9">
        <w:t xml:space="preserve">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481DF9">
        <w:t>75</w:t>
      </w:r>
      <w:r w:rsidR="00757841">
        <w:t>/2017-</w:t>
      </w:r>
      <w:r w:rsidR="00481DF9">
        <w:t>18</w:t>
      </w:r>
      <w:r w:rsidR="009B0F1B">
        <w:t xml:space="preserve"> od </w:t>
      </w:r>
      <w:r w:rsidR="00481DF9">
        <w:t>5. travnja</w:t>
      </w:r>
      <w:r w:rsidR="00556D9C">
        <w:t xml:space="preserve"> 2018</w:t>
      </w:r>
      <w:r w:rsidR="009B0F1B">
        <w:t>. pokrenut je prethodni postupak nad dužnikom i imenovan</w:t>
      </w:r>
      <w:r w:rsidR="00D1656A">
        <w:t>a</w:t>
      </w:r>
      <w:r w:rsidR="0040049C">
        <w:t xml:space="preserve"> je</w:t>
      </w:r>
      <w:r w:rsidR="009B0F1B">
        <w:t xml:space="preserve"> </w:t>
      </w:r>
      <w:r w:rsidR="00481DF9">
        <w:t xml:space="preserve">SANJA MIŠEVIĆ, </w:t>
      </w:r>
      <w:r w:rsidR="00481DF9">
        <w:t xml:space="preserve">iz </w:t>
      </w:r>
      <w:r w:rsidR="00481DF9">
        <w:t xml:space="preserve"> Osijek</w:t>
      </w:r>
      <w:r w:rsidR="00481DF9">
        <w:t>a</w:t>
      </w:r>
      <w:r w:rsidR="00481DF9">
        <w:t xml:space="preserve">, L. </w:t>
      </w:r>
      <w:proofErr w:type="spellStart"/>
      <w:r w:rsidR="00481DF9">
        <w:t>Jägera</w:t>
      </w:r>
      <w:proofErr w:type="spellEnd"/>
      <w:r w:rsidR="00481DF9">
        <w:t xml:space="preserve"> 24</w:t>
      </w:r>
      <w:r w:rsidR="00D1656A">
        <w:t xml:space="preserve">, </w:t>
      </w:r>
      <w:proofErr w:type="spellStart"/>
      <w:r w:rsidR="00D1656A">
        <w:t>Gundulićeva</w:t>
      </w:r>
      <w:proofErr w:type="spellEnd"/>
      <w:r w:rsidR="00D1656A">
        <w:t xml:space="preserve"> 5,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481DF9" w:rsidP="00FE565A" w:rsidR="00481DF9">
      <w:pPr>
        <w:pStyle w:val="Tijeloteksta"/>
      </w:pP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0751B0">
        <w:t xml:space="preserve">o svoje pisano izvješće i </w:t>
      </w:r>
      <w:proofErr w:type="spellStart"/>
      <w:r w:rsidR="000751B0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 w:rsidR="00DB4E2B">
        <w:t>, te je postavio zahtjev za isplatu nagrade</w:t>
      </w:r>
      <w:r w:rsidR="000751B0">
        <w:t>.</w:t>
      </w:r>
    </w:p>
    <w:p w:rsidRDefault="000751B0" w:rsidP="00317D16" w:rsidR="000751B0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7718C">
        <w:t>30</w:t>
      </w:r>
      <w:r w:rsidR="000751B0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0751B0" w:rsidP="00617416" w:rsidR="000751B0" w:rsidRPr="00617416">
      <w:pPr>
        <w:jc w:val="both"/>
      </w:pP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27718C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D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B4E2B">
      <w:t>10 St-11</w:t>
    </w:r>
    <w:r w:rsidR="00481DF9">
      <w:t>75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1B0"/>
    <w:rsid w:val="000A5733"/>
    <w:rsid w:val="000B6885"/>
    <w:rsid w:val="000B71F4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18C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36F9E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1DF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0EB4"/>
    <w:rsid w:val="00A91489"/>
    <w:rsid w:val="00A924F5"/>
    <w:rsid w:val="00AB601F"/>
    <w:rsid w:val="00AB6394"/>
    <w:rsid w:val="00AC3C30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2DF5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56A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4E2B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281"/>
    <w:rsid w:val="00E94DDC"/>
    <w:rsid w:val="00EA2144"/>
    <w:rsid w:val="00EB271D"/>
    <w:rsid w:val="00EC3792"/>
    <w:rsid w:val="00F00D98"/>
    <w:rsid w:val="00F14D32"/>
    <w:rsid w:val="00F15D64"/>
    <w:rsid w:val="00F2434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75AEF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CF91F-3F4A-42FC-98C8-31A3297A4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416</properties:Words>
  <properties:Characters>2278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2018-07-30T09:44:00Z</dcterms:created>
  <dc:creator>banka</dc:creator>
  <cp:lastModifiedBy>Snježana Andrijanić</cp:lastModifiedBy>
  <cp:lastPrinted>2018-07-30T09:44:00Z</cp:lastPrinted>
  <dcterms:modified xmlns:xsi="http://www.w3.org/2001/XMLSchema-instance" xsi:type="dcterms:W3CDTF">2018-07-30T09:44:00Z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