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C5437" w:rsidR="006C5437">
        <w:tc>
          <w:tcPr>
            <w:tcW w:type="dxa" w:w="2985"/>
            <w:hideMark/>
          </w:tcPr>
          <w:p w:rsidRDefault="006C5437" w:rsidR="006C543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C5437" w:rsidR="006C5437">
            <w:pPr>
              <w:spacing w:after="0"/>
              <w:jc w:val="center"/>
            </w:pPr>
            <w:r>
              <w:t>Republika Hrvatska</w:t>
            </w:r>
          </w:p>
          <w:p w:rsidRDefault="006C5437" w:rsidR="006C5437">
            <w:pPr>
              <w:spacing w:after="0"/>
              <w:jc w:val="center"/>
            </w:pPr>
            <w:r>
              <w:t>Trgovački sud u Varaždinu</w:t>
            </w:r>
          </w:p>
          <w:p w:rsidRDefault="006C5437" w:rsidR="006C543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b71405" w14:paraId="db71405" w:rsidRDefault="006C5437" w:rsidP="006C5437" w:rsidR="006C5437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C5437" w:rsidR="006C5437">
        <w:trPr>
          <w:jc w:val="right"/>
        </w:trPr>
        <w:tc>
          <w:tcPr>
            <w:tcW w:type="dxa" w:w="4320"/>
            <w:hideMark/>
          </w:tcPr>
          <w:p w:rsidRDefault="006C5437" w:rsidR="006C5437">
            <w:pPr>
              <w:pStyle w:val="VSVerzija"/>
              <w:jc w:val="center"/>
            </w:pPr>
            <w:r>
              <w:t xml:space="preserve">                   Poslovni broj:  6 St-858/2016-34</w:t>
            </w:r>
          </w:p>
        </w:tc>
      </w:tr>
    </w:tbl>
    <w:p w:rsidRDefault="006C5437" w:rsidP="006C5437" w:rsidR="006C5437">
      <w:pPr>
        <w:pStyle w:val="NormaleSPIS"/>
        <w:ind w:firstLine="0"/>
      </w:pPr>
    </w:p>
    <w:p w:rsidRDefault="006C5437" w:rsidP="006C5437" w:rsidR="006C5437">
      <w:pPr>
        <w:pStyle w:val="NormaleSPIS"/>
        <w:ind w:firstLine="0"/>
      </w:pPr>
    </w:p>
    <w:p w:rsidRDefault="006C5437" w:rsidP="006C5437" w:rsidR="006C5437">
      <w:pPr>
        <w:spacing w:after="0"/>
        <w:jc w:val="center"/>
      </w:pPr>
      <w:r>
        <w:t>R E P U B L I K A     H R V A T S K A</w:t>
      </w:r>
    </w:p>
    <w:p w:rsidRDefault="006C5437" w:rsidP="006C5437" w:rsidR="006C5437">
      <w:pPr>
        <w:spacing w:after="0"/>
        <w:jc w:val="both"/>
        <w:rPr>
          <w:b/>
        </w:rPr>
      </w:pPr>
    </w:p>
    <w:p w:rsidRDefault="006C5437" w:rsidP="006C5437" w:rsidR="006C5437">
      <w:pPr>
        <w:spacing w:after="0"/>
        <w:jc w:val="center"/>
      </w:pPr>
      <w:r>
        <w:t>R J  E  Š  E  N J  E</w:t>
      </w:r>
    </w:p>
    <w:p w:rsidRDefault="006C5437" w:rsidP="006C5437" w:rsidR="006C5437">
      <w:pPr>
        <w:spacing w:after="0"/>
        <w:jc w:val="both"/>
      </w:pPr>
      <w:r>
        <w:t xml:space="preserve">          </w:t>
      </w:r>
    </w:p>
    <w:p w:rsidRDefault="006C5437" w:rsidP="006C5437" w:rsidR="006C5437">
      <w:pPr>
        <w:spacing w:after="0"/>
        <w:jc w:val="both"/>
      </w:pPr>
      <w:r>
        <w:t xml:space="preserve">                </w:t>
      </w:r>
    </w:p>
    <w:p w:rsidRDefault="006C5437" w:rsidP="006C5437" w:rsidR="006C5437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DENA d.o.o. u stečaju, iz </w:t>
      </w:r>
      <w:proofErr w:type="spellStart"/>
      <w:r>
        <w:t>Grkaveščaka</w:t>
      </w:r>
      <w:proofErr w:type="spellEnd"/>
      <w:r>
        <w:t xml:space="preserve"> </w:t>
      </w:r>
      <w:proofErr w:type="spellStart"/>
      <w:r>
        <w:t>bb</w:t>
      </w:r>
      <w:proofErr w:type="spellEnd"/>
      <w:r>
        <w:t>, Sveti Martin na Muri, OIB: 78886902500, kojeg zastupa stečajni upravitelj Mijo Rončević, iz Osijeka,Vijenac Ivana Meštrovića br. 74, nakon održanog ispitnog ročišta 5. prosinca 2017.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center"/>
      </w:pPr>
      <w:r>
        <w:t>r i j e š i o     j e</w:t>
      </w:r>
    </w:p>
    <w:p w:rsidRDefault="006C5437" w:rsidP="006C5437" w:rsidR="006C5437">
      <w:pPr>
        <w:spacing w:after="0"/>
        <w:jc w:val="center"/>
      </w:pPr>
    </w:p>
    <w:p w:rsidRDefault="006C5437" w:rsidP="006C5437" w:rsidR="006C5437">
      <w:pPr>
        <w:spacing w:after="0"/>
      </w:pPr>
    </w:p>
    <w:p w:rsidRDefault="00570A1B" w:rsidP="006C5437" w:rsidR="006C5437">
      <w:pPr>
        <w:spacing w:after="0"/>
        <w:jc w:val="both"/>
      </w:pPr>
      <w:r>
        <w:tab/>
      </w:r>
      <w:r w:rsidR="006C5437">
        <w:t>Utvrđuju se slijedeće tražbine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  <w:r>
        <w:t xml:space="preserve">DRUGI  VIŠI  ISPLATNI  RED </w:t>
      </w:r>
    </w:p>
    <w:p w:rsidRDefault="006C5437" w:rsidP="006C5437" w:rsidR="006C5437">
      <w:pPr>
        <w:spacing w:after="0"/>
        <w:jc w:val="both"/>
      </w:pPr>
      <w:r>
        <w:t>U CIJELOSTI PRIZNATE TRAŽBINE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pStyle w:val="Bezproreda"/>
        <w:spacing w:after="0"/>
        <w:jc w:val="both"/>
      </w:pPr>
      <w:r>
        <w:t xml:space="preserve">1) ERSTE &amp; STEIERMAERKISCHE BANK d.d., OIB: 2305703932, iz Rijeke, </w:t>
      </w:r>
      <w:r w:rsidR="00905588">
        <w:t>Jadranski trg br. 3,</w:t>
      </w:r>
      <w:r>
        <w:t xml:space="preserve"> tražb</w:t>
      </w:r>
      <w:r w:rsidR="00905588">
        <w:t>ina u iznosu od 201.182,49 kuna.</w:t>
      </w:r>
    </w:p>
    <w:p w:rsidRDefault="006C5437" w:rsidP="006C5437" w:rsidR="006C5437">
      <w:pPr>
        <w:pStyle w:val="Bezproreda"/>
        <w:spacing w:after="0"/>
      </w:pPr>
    </w:p>
    <w:p w:rsidRDefault="006C5437" w:rsidP="006C5437" w:rsidR="006C5437">
      <w:pPr>
        <w:pStyle w:val="Bezproreda"/>
        <w:spacing w:after="0"/>
        <w:jc w:val="both"/>
      </w:pPr>
      <w:r>
        <w:t>2) REPUBLIKA HRVATSKA, MINISTARSTVO FINANCIJA, Porezna uprava, OIB: 18683136487, iz Varažd</w:t>
      </w:r>
      <w:r w:rsidR="00905588">
        <w:t xml:space="preserve">ina, </w:t>
      </w:r>
      <w:proofErr w:type="spellStart"/>
      <w:r w:rsidR="00905588">
        <w:t>Graberje</w:t>
      </w:r>
      <w:proofErr w:type="spellEnd"/>
      <w:r w:rsidR="00905588">
        <w:t xml:space="preserve"> br. 1,</w:t>
      </w:r>
      <w:r>
        <w:t xml:space="preserve"> tražbina u iznosu od 26.842,77 kuna. </w:t>
      </w:r>
    </w:p>
    <w:p w:rsidRDefault="006C5437" w:rsidP="006C5437" w:rsidR="006C5437">
      <w:pPr>
        <w:pStyle w:val="Bezproreda"/>
        <w:spacing w:after="0"/>
        <w:jc w:val="both"/>
      </w:pPr>
    </w:p>
    <w:p w:rsidRDefault="006C5437" w:rsidP="006C5437" w:rsidR="006C5437">
      <w:pPr>
        <w:pStyle w:val="Bezproreda"/>
        <w:spacing w:after="0"/>
        <w:jc w:val="both"/>
      </w:pPr>
      <w:r>
        <w:t>3)WIENER OSIGURANJ</w:t>
      </w:r>
      <w:r w:rsidR="00256766">
        <w:t>E</w:t>
      </w:r>
      <w:r>
        <w:t xml:space="preserve">, </w:t>
      </w:r>
      <w:proofErr w:type="spellStart"/>
      <w:r>
        <w:t>Vienna</w:t>
      </w:r>
      <w:proofErr w:type="spellEnd"/>
      <w:r>
        <w:t xml:space="preserve"> Insurance Group d.d. OIB: 52848403362, iz Zagreba, Slov</w:t>
      </w:r>
      <w:r w:rsidR="00905588">
        <w:t xml:space="preserve">enska ulica br. 24, </w:t>
      </w:r>
      <w:r>
        <w:t>tražbina u iznosu od 1.906,30 kuna.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center"/>
      </w:pPr>
      <w:r>
        <w:t xml:space="preserve">Obrazloženje  </w:t>
      </w:r>
    </w:p>
    <w:p w:rsidRDefault="006C5437" w:rsidP="006C5437" w:rsidR="006C5437">
      <w:pPr>
        <w:spacing w:after="0"/>
        <w:jc w:val="center"/>
      </w:pPr>
    </w:p>
    <w:p w:rsidRDefault="006C5437" w:rsidP="006C5437" w:rsidR="006C5437">
      <w:pPr>
        <w:spacing w:after="0"/>
        <w:jc w:val="both"/>
      </w:pPr>
      <w:r>
        <w:rPr>
          <w:b/>
        </w:rPr>
        <w:tab/>
      </w:r>
    </w:p>
    <w:p w:rsidRDefault="006C5437" w:rsidP="006C5437" w:rsidR="006C5437">
      <w:pPr>
        <w:spacing w:after="0"/>
        <w:jc w:val="both"/>
      </w:pPr>
      <w:r>
        <w:rPr>
          <w:b/>
        </w:rPr>
        <w:tab/>
      </w:r>
      <w:r>
        <w:t>U ovom stečajnom postupku na ispitnom ročištu održanom 5. prosinca 2017., stečajni upravitelj Mijo Rončević iz Osijeka očitovao se o svim prijavljenim tražbinama,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6C5437" w:rsidP="006C5437" w:rsidR="006C5437">
      <w:pPr>
        <w:spacing w:after="0"/>
        <w:jc w:val="both"/>
      </w:pPr>
      <w:r>
        <w:lastRenderedPageBreak/>
        <w:tab/>
        <w:t>Na temelju rezultata ispitnog ročišta sud je temeljem odredbe čl. 264. SZ-a sastavio tablicu ispitanih tražbina (list 107 spisa), u koju je za svaku prijavljenu tražbinu unijeto u kojoj je mjeri tražbina utvrđena prema svom iznosu i redu, odnosno, tko je tražbinu osporio.</w:t>
      </w:r>
    </w:p>
    <w:p w:rsidRDefault="008626A2" w:rsidP="006C5437" w:rsidR="006C5437">
      <w:pPr>
        <w:spacing w:after="0"/>
        <w:jc w:val="both"/>
      </w:pPr>
      <w:r>
        <w:tab/>
        <w:t>Budući da je na navedenom ispitnom ročišt</w:t>
      </w:r>
      <w:bookmarkStart w:name="_GoBack" w:id="0"/>
      <w:bookmarkEnd w:id="0"/>
      <w:r>
        <w:t>u stečajni upravitelj priznao u cijelosti sve prijavljene tražbine, te kako iste nije osporio ni jedan stečajni vjerovnik, to je</w:t>
      </w:r>
      <w:r w:rsidR="006C5437">
        <w:t xml:space="preserve"> sud na temelju te tablice, primjenom odredbe čl. 265. st. 1. SZ-a, odlučio kao u izreci ovog rješenja.</w:t>
      </w:r>
    </w:p>
    <w:p w:rsidRDefault="001E0C6D" w:rsidP="006C5437" w:rsidR="001E0C6D">
      <w:pPr>
        <w:spacing w:after="0"/>
        <w:jc w:val="both"/>
      </w:pPr>
    </w:p>
    <w:p w:rsidRDefault="006C5437" w:rsidP="006C5437" w:rsidR="006C5437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C5437" w:rsidP="006C5437" w:rsidR="006C5437">
      <w:pPr>
        <w:spacing w:after="0"/>
        <w:jc w:val="center"/>
      </w:pPr>
      <w:r>
        <w:t>U Varaždinu 5. prosinca 2017.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</w:p>
    <w:p w:rsidRDefault="001E0C6D" w:rsidP="006C5437" w:rsidR="006C54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C5437">
        <w:t xml:space="preserve">   Sudac :</w:t>
      </w:r>
    </w:p>
    <w:p w:rsidRDefault="006C5437" w:rsidP="006C5437" w:rsidR="006C5437">
      <w:pPr>
        <w:spacing w:after="0"/>
        <w:jc w:val="both"/>
      </w:pPr>
    </w:p>
    <w:p w:rsidRDefault="001E0C6D" w:rsidP="006C5437" w:rsidR="006C54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C5437">
        <w:t>Hugo Wedemeyer, v. r.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  <w:rPr>
          <w:b/>
          <w:u w:val="single"/>
        </w:rPr>
      </w:pPr>
    </w:p>
    <w:p w:rsidRDefault="006C5437" w:rsidP="006C5437" w:rsidR="006C5437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C5437" w:rsidP="006C5437" w:rsidR="006C5437">
      <w:pPr>
        <w:spacing w:after="0"/>
        <w:jc w:val="both"/>
        <w:rPr>
          <w:b/>
          <w:u w:val="single"/>
        </w:rPr>
      </w:pP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</w:p>
    <w:p w:rsidRDefault="006C5437" w:rsidP="006C5437" w:rsidR="006C5437" w:rsidRPr="006C5437">
      <w:pPr>
        <w:spacing w:after="0"/>
        <w:jc w:val="both"/>
      </w:pPr>
      <w:r>
        <w:t>Uputa  o  pravnom  lijeku</w:t>
      </w:r>
      <w:r w:rsidRPr="006C5437">
        <w:t xml:space="preserve"> :</w:t>
      </w:r>
    </w:p>
    <w:p w:rsidRDefault="006C5437" w:rsidP="006C5437" w:rsidR="006C5437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  <w:r>
        <w:tab/>
      </w:r>
    </w:p>
    <w:p w:rsidRDefault="006C5437" w:rsidP="006C5437" w:rsidR="006C5437">
      <w:pPr>
        <w:spacing w:after="0"/>
        <w:jc w:val="both"/>
      </w:pPr>
      <w:r>
        <w:t>DNA :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  <w:r>
        <w:t xml:space="preserve">Stečajni dužnik DENA d.o.o. u stečaju, iz </w:t>
      </w:r>
      <w:proofErr w:type="spellStart"/>
      <w:r>
        <w:t>Grkaveščaka</w:t>
      </w:r>
      <w:proofErr w:type="spellEnd"/>
      <w:r>
        <w:t xml:space="preserve"> </w:t>
      </w:r>
      <w:proofErr w:type="spellStart"/>
      <w:r>
        <w:t>bb</w:t>
      </w:r>
      <w:proofErr w:type="spellEnd"/>
      <w:r>
        <w:t>, Sveti Martin na Muri, OIB: 78886902500, kojeg zastupa stečajni upravitelj Mijo Rončević, iz Osijeka,Vijenac Ivana Meštrovića br. 74,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  <w:r>
        <w:t>e-Oglasna ploča ovoga suda,</w:t>
      </w: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spacing w:after="0"/>
        <w:jc w:val="both"/>
      </w:pPr>
    </w:p>
    <w:p w:rsidRDefault="006C5437" w:rsidP="006C5437" w:rsidR="006C5437">
      <w:pPr>
        <w:pStyle w:val="Naslovdokumenta"/>
        <w:spacing w:after="0" w:before="0"/>
      </w:pPr>
    </w:p>
    <w:p w:rsidRDefault="006C5437" w:rsidP="006C5437" w:rsidR="006C5437">
      <w:pPr>
        <w:pStyle w:val="Poetniodjeljak"/>
        <w:spacing w:after="0" w:before="0"/>
      </w:pPr>
    </w:p>
    <w:p w:rsidRDefault="006C5437" w:rsidP="006C5437" w:rsidR="006C5437">
      <w:pPr>
        <w:pStyle w:val="NormaleSPIS"/>
        <w:spacing w:after="0"/>
        <w:rPr>
          <w:noProof/>
        </w:rPr>
      </w:pPr>
    </w:p>
    <w:p w:rsidRDefault="006C5437" w:rsidP="006C5437" w:rsidR="006C5437">
      <w:pPr>
        <w:pStyle w:val="ZapisniarPotpis"/>
        <w:spacing w:after="0" w:before="0"/>
      </w:pPr>
    </w:p>
    <w:p w:rsidRDefault="006C5437" w:rsidP="004F27AE" w:rsidR="006C5437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6C543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C8B" w:rsidP="00537B78" w:rsidR="004C7C8B">
      <w:r>
        <w:separator/>
      </w:r>
    </w:p>
  </w:endnote>
  <w:endnote w:id="0" w:type="continuationSeparator">
    <w:p w:rsidRDefault="004C7C8B" w:rsidP="00537B78" w:rsidR="004C7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437774"/>
      <w:docPartObj>
        <w:docPartGallery w:val="Page Numbers (Bottom of Page)"/>
        <w:docPartUnique/>
      </w:docPartObj>
    </w:sdtPr>
    <w:sdtEndPr/>
    <w:sdtContent>
      <w:p w:rsidRDefault="006C5437" w:rsidR="006C543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3B8">
          <w:t>2</w:t>
        </w:r>
        <w:r>
          <w:fldChar w:fldCharType="end"/>
        </w:r>
      </w:p>
    </w:sdtContent>
  </w:sdt>
  <w:p w:rsidRDefault="006C5437" w:rsidR="006C54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C8B" w:rsidP="00537B78" w:rsidR="004C7C8B">
      <w:r>
        <w:separator/>
      </w:r>
    </w:p>
  </w:footnote>
  <w:footnote w:id="0" w:type="continuationSeparator">
    <w:p w:rsidRDefault="004C7C8B" w:rsidP="00537B78" w:rsidR="004C7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437" w:rsidR="008333A9">
    <w:pPr>
      <w:pStyle w:val="Zaglavlje"/>
    </w:pPr>
    <w:r>
      <w:t>Poslovni broj : 6 St-858/2016-34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85E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EFC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C6D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766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C8B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593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A1B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3B8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437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6A2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588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1AC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D50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C543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C543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95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6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349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St-858/2016-34</izvorni_sadrzaj>
    <derivirana_varijabla naziv="DomainObject.Oznaka_1">St-858/2016-34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Porezne uprave 3.3.2016. i
Erste&amp;Steiermarlsische bank d.d. 9.3.2016</izvorni_sadrzaj>
    <derivirana_varijabla naziv="DomainObject.Predmet.Opis_1">Prijedlog za otvaranje st. postupka Porezne uprave 3.3.2016. i
Erste&amp;Steiermarlsische bank d.d. 9.3.2016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društvo s ograničenom odgovornošću za usluge i ugostiteljstvo zastupanog po punomoćniku Ranka Usorac; Natalija Horvat; Mijo Rončević, stečajni upravitelj</izvorni_sadrzaj>
    <derivirana_varijabla naziv="DomainObject.Predmet.ProtustrankaFormated_1">  DENA društvo s ograničenom odgovornošću za usluge i ugostiteljstvo zastupanog po punomoćniku Ranka Usorac; Natalija Horvat; Mijo Rončević, stečajni upravitelj</derivirana_varijabla>
  </DomainObject.Predmet.ProtustrankaFormated>
  <DomainObject.Predmet.ProtustrankaFormatedOIB>
    <izvorni_sadrzaj>  DENA društvo s ograničenom odgovornošću za usluge i ugostiteljstvo, OIB 78886902500 zastupanog po punomoćniku Ranka Usorac; Natalija Horvat; Mijo Rončević, stečajni upravitelj</izvorni_sadrzaj>
    <derivirana_varijabla naziv="DomainObject.Predmet.ProtustrankaFormatedOIB_1">  DENA društvo s ograničenom odgovornošću za usluge i ugostiteljstvo, OIB 78886902500 zastupanog po punomoćniku Ranka Usorac; Natalija Horvat; Mijo Rončević, stečajni upravitelj</derivirana_varijabla>
  </DomainObject.Predmet.ProtustrankaFormatedOIB>
  <DomainObject.Predmet.ProtustrankaFormatedWithAdress>
    <izvorni_sadrzaj> DENA društvo s ograničenom odgovornošću za usluge i ugostiteljstvo, Grkaveščak bb, 40313 Sveti Martin Na Muri zastupanog po punomoćniku Ranka Usorac; Natalija Horvat; Mijo Rončević, stečajni upravitelj</izvorni_sadrzaj>
    <derivirana_varijabla naziv="DomainObject.Predmet.ProtustrankaFormatedWithAdress_1"> DENA društvo s ograničenom odgovornošću za usluge i ugostiteljstvo, Grkaveščak bb, 40313 Sveti Martin Na Muri zastupanog po punomoćniku Ranka Usorac; Natalija Horvat; Mijo Rončević, stečajni upravitelj</derivirana_varijabla>
  </DomainObject.Predmet.ProtustrankaFormatedWithAdress>
  <DomainObject.Predmet.ProtustrankaFormatedWithAdressOIB>
    <izvorni_sadrzaj> DENA društvo s ograničenom odgovornošću za usluge i ugostiteljstvo, OIB 78886902500, Grkaveščak bb, 40313 Sveti Martin Na Muri zastupanog po punomoćniku Ranka Usorac; Natalija Horvat; Mijo Rončević, stečajni upravitelj</izvorni_sadrzaj>
    <derivirana_varijabla naziv="DomainObject.Predmet.ProtustrankaFormatedWithAdressOIB_1"> DENA društvo s ograničenom odgovornošću za usluge i ugostiteljstvo, OIB 78886902500, Grkaveščak bb, 40313 Sveti Martin Na Muri zastupanog po punomoćniku Ranka Usorac; Natalija Horvat; Mijo Rončević, stečajni upravitelj</derivirana_varijabla>
  </DomainObject.Predmet.ProtustrankaFormatedWithAdressOIB>
  <DomainObject.Predmet.ProtustrankaWithAdress>
    <izvorni_sadrzaj>DENA društvo s ograničenom odgovornošću za usluge i ugostiteljstvo Grkaveščak bb, 40313 Sveti Martin Na Muri</izvorni_sadrzaj>
    <derivirana_varijabla naziv="DomainObject.Predmet.ProtustrankaWithAdress_1">DENA društvo s ograničenom odgovornošću za usluge i ugostiteljstvo Grkaveščak bb, 40313 Sveti Martin Na Muri</derivirana_varijabla>
  </DomainObject.Predmet.ProtustrankaWithAdress>
  <DomainObject.Predmet.ProtustrankaWithAdressOIB>
    <izvorni_sadrzaj>DENA društvo s ograničenom odgovornošću za usluge i ugostiteljstvo, OIB 78886902500, Grkaveščak bb, 40313 Sveti Martin Na Muri</izvorni_sadrzaj>
    <derivirana_varijabla naziv="DomainObject.Predmet.ProtustrankaWithAdressOIB_1">DENA društvo s ograničenom odgovornošću za usluge i ugostiteljstvo, OIB 78886902500, Grkaveščak bb, 40313 Sveti Martin Na Muri</derivirana_varijabla>
  </DomainObject.Predmet.ProtustrankaWithAdressOIB>
  <DomainObject.Predmet.ProtustrankaNazivFormated>
    <izvorni_sadrzaj>DENA društvo s ograničenom odgovornošću za usluge i ugostiteljstvo</izvorni_sadrzaj>
    <derivirana_varijabla naziv="DomainObject.Predmet.ProtustrankaNazivFormated_1">DENA društvo s ograničenom odgovornošću za usluge i ugostiteljstvo</derivirana_varijabla>
  </DomainObject.Predmet.ProtustrankaNazivFormated>
  <DomainObject.Predmet.ProtustrankaNazivFormatedOIB>
    <izvorni_sadrzaj>DENA društvo s ograničenom odgovornošću za usluge i ugostiteljstvo, OIB 78886902500</izvorni_sadrzaj>
    <derivirana_varijabla naziv="DomainObject.Predmet.ProtustrankaNazivFormatedOIB_1">DENA društvo s ograničenom odgovornošću za usluge i ugostiteljstvo, OIB 78886902500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Varaždinu; ERSTE&amp;STEIERMÄRKISCHE BANKA dioničko društvo zastupanog po punomoćniku MAĐARIĆ &amp; LUI - odvjetničko društvo d.o.o.</izvorni_sadrzaj>
    <derivirana_varijabla naziv="DomainObject.Predmet.StrankaFormated_1">  RH Ministarstvo financija - Porezna uprava Područni ured sjeverna Hrvatska zastupanog po punomoćniku Županijsko državno odvjetništvo u Varaždinu; ERSTE&amp;STEIERMÄRKISCHE BANKA dioničko društvo zastupanog po punomoćniku MAĐARIĆ &amp; LUI - odvjetničko društvo d.o.o.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Varaždinu; ERSTE&amp;STEIERMÄRKISCHE BANKA dioničko društvo, OIB 23057039320 zastupanog po punomoćniku MAĐARIĆ &amp; LUI - odvjetničko društvo d.o.o.</izvorni_sadrzaj>
    <derivirana_varijabla naziv="DomainObject.Predmet.StrankaFormatedOIB_1">  RH Ministarstvo financija - Porezna uprava Područni ured sjeverna Hrvatska, OIB 18683136487 zastupanog po punomoćniku Županijsko državno odvjetništvo u Varaždinu; ERSTE&amp;STEIERMÄRKISCHE BANKA dioničko društvo, OIB 23057039320 zastupanog po punomoćniku MAĐARIĆ &amp; LUI - odvjetničko društvo d.o.o.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Varaždinu; ERSTE&amp;STEIERMÄRKISCHE BANKA dioničko društvo, Jadranski Trg 3/a, 51000 Rijeka zastupanog po punomoćniku MAĐARIĆ &amp; LUI - odvjetničko društvo d.o.o.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Varaždinu; ERSTE&amp;STEIERMÄRKISCHE BANKA dioničko društvo, Jadranski Trg 3/a, 51000 Rijeka zastupanog po punomoćniku MAĐARIĆ &amp; LUI - odvjetničko društvo d.o.o.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Varaždinu; ERSTE&amp;STEIERMÄRKISCHE BANKA dioničko društvo, OIB 23057039320, Jadranski Trg 3/a, 51000 Rijeka zastupanog po punomoćniku MAĐARIĆ &amp; LUI - odvjetničko društvo d.o.o.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Varaždinu; ERSTE&amp;STEIERMÄRKISCHE BANKA dioničko društvo, OIB 23057039320, Jadranski Trg 3/a, 51000 Rijeka zastupanog po punomoćniku MAĐARIĆ &amp; LUI - odvjetničko društvo d.o.o.</derivirana_varijabla>
  </DomainObject.Predmet.StrankaFormatedWithAdressOIB>
  <DomainObject.Predmet.StrankaWithAdress>
    <izvorni_sadrzaj>RH Ministarstvo financija - Porezna uprava Područni ured sjeverna Hrvatska Graberje 1,42000 Varaždin,ERSTE&amp;STEIERMÄRKISCHE BANKA dioničko društvo Jadranski Trg 3/a,51000 Rijeka</izvorni_sadrzaj>
    <derivirana_varijabla naziv="DomainObject.Predmet.StrankaWithAdress_1">RH Ministarstvo financija - Porezna uprava Područni ured sjeverna Hrvatska Graberje 1,42000 Varaždin,ERSTE&amp;STEIERMÄRKISCHE BANKA dioničko društvo Jadranski Trg 3/a,51000 Rijeka</derivirana_varijabla>
  </DomainObject.Predmet.StrankaWithAdress>
  <DomainObject.Predmet.StrankaWithAdressOIB>
    <izvorni_sadrzaj>RH Ministarstvo financija - Porezna uprava Područni ured sjeverna Hrvatska, OIB 18683136487, Graberje 1,42000 Varaždin,ERSTE&amp;STEIERMÄRKISCHE BANKA dioničko društvo, OIB 23057039320, Jadranski Trg 3/a,51000 Rijeka</izvorni_sadrzaj>
    <derivirana_varijabla naziv="DomainObject.Predmet.StrankaWithAdressOIB_1">RH Ministarstvo financija - Porezna uprava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RH Ministarstvo financija - Porezna uprava Područni ured sjeverna Hrvatska,ERSTE&amp;STEIERMÄRKISCHE BANKA dioničko društvo</izvorni_sadrzaj>
    <derivirana_varijabla naziv="DomainObject.Predmet.StrankaNazivFormated_1">RH Ministarstvo financija - Porezna uprava Područni ured sjeverna Hrvatska,ERSTE&amp;STEIERMÄRKISCHE BANKA dioničko društvo</derivirana_varijabla>
  </DomainObject.Predmet.StrankaNazivFormated>
  <DomainObject.Predmet.StrankaNazivFormatedOIB>
    <izvorni_sadrzaj>RH Ministarstvo financija - Porezna uprava Područni ured sjeverna Hrvatska, OIB 18683136487,ERSTE&amp;STEIERMÄRKISCHE BANKA dioničko društvo, OIB 23057039320</izvorni_sadrzaj>
    <derivirana_varijabla naziv="DomainObject.Predmet.StrankaNazivFormatedOIB_1">RH Ministarstvo financija - Porezna uprava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23385.94</izvorni_sadrzaj>
    <derivirana_varijabla naziv="DomainObject.Predmet.TrenutnaVrijednost_1">23385.94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  <item>ERSTE&amp;STEIERMÄRKISCHE BANKA dioničko društvo zastupanog po punomoćniku MAĐARIĆ &amp; LUI - odvjetničko društvo d.o.o.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  <item>ERSTE&amp;STEIERMÄRKISCHE BANKA dioničko društvo zastupanog po punomoćniku MAĐARIĆ &amp; LUI - odvjetničko društvo d.o.o.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  <item>ERSTE&amp;STEIERMÄRKISCHE BANKA dioničko društvo, OIB 23057039320 zastupanog po punomoćniku MAĐARIĆ &amp; LUI - odvjetničko društvo d.o.o.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  <item>ERSTE&amp;STEIERMÄRKISCHE BANKA dioničko društvo, OIB 23057039320 zastupanog po punomoćniku MAĐARIĆ &amp; LUI - odvjetničko društvo d.o.o.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  <item>ERSTE&amp;STEIERMÄRKISCHE BANKA dioničko društvo, Jadranski Trg 3/a, 51000 Rijeka zastupanog po punomoćniku MAĐARIĆ &amp; LUI - odvjetničko društvo d.o.o.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  <item>ERSTE&amp;STEIERMÄRKISCHE BANKA dioničko društvo, Jadranski Trg 3/a, 51000 Rijeka zastupanog po punomoćniku MAĐARIĆ &amp; LUI - odvjetničko društvo d.o.o.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  <item>ERSTE&amp;STEIERMÄRKISCHE BANKA dioničko društvo, OIB 23057039320, Jadranski Trg 3/a, 51000 Rijeka zastupanog po punomoćniku MAĐARIĆ &amp; LUI - odvjetničko društvo d.o.o.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  <item>ERSTE&amp;STEIERMÄRKISCHE BANKA dioničko društvo, OIB 23057039320, Jadranski Trg 3/a, 51000 Rijeka zastupanog po punomoćniku MAĐARIĆ &amp; LUI - odvjetničko društvo d.o.o.</item>
    </derivirana_varijabla>
  </DomainObject.Predmet.StrankaListFormatedWithAdressOIB>
  <DomainObject.Predmet.StrankaListNazivFormated>
    <izvorni_sadrzaj>
      <item>RH Ministarstvo financija - Porezna uprava Područni ured sjeverna Hrvatska</item>
      <item>ERSTE&amp;STEIERMÄRKISCHE BANKA dioničko društvo</item>
    </izvorni_sadrzaj>
    <derivirana_varijabla naziv="DomainObject.Predmet.StrankaListNazivFormated_1">
      <item>RH Ministarstvo financija - Porezna uprava Područni ured sjeverna Hrvatska</item>
      <item>ERSTE&amp;STEIERMÄRKISCHE BANKA dioničko društvo</item>
    </derivirana_varijabla>
  </DomainObject.Predmet.StrankaListNazivFormated>
  <DomainObject.Predmet.StrankaListNazivFormatedOIB>
    <izvorni_sadrzaj>
      <item>RH Ministarstvo financija - Porezna uprava Područni ured sjeverna Hrvatska, OIB 18683136487</item>
      <item>ERSTE&amp;STEIERMÄRKISCHE BANKA dioničko društvo, OIB 23057039320</item>
    </izvorni_sadrzaj>
    <derivirana_varijabla naziv="DomainObject.Predmet.StrankaListNazivFormatedOIB_1">
      <item>RH Ministarstvo financija - Porezna uprava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DENA društvo s ograničenom odgovornošću za usluge i ugostiteljstvo zastupanog po punomoćniku Ranka Usorac; Natalija Horvat; Mijo Rončević, stečajni upravitelj</item>
    </izvorni_sadrzaj>
    <derivirana_varijabla naziv="DomainObject.Predmet.ProtuStrankaListFormated_1">
      <item>DENA društvo s ograničenom odgovornošću za usluge i ugostiteljstvo zastupanog po punomoćniku Ranka Usorac; Natalija Horvat; Mijo Rončević, stečajni upravitelj</item>
    </derivirana_varijabla>
  </DomainObject.Predmet.ProtuStrankaListFormated>
  <DomainObject.Predmet.ProtuStrankaListFormatedOIB>
    <izvorni_sadrzaj>
      <item>DENA društvo s ograničenom odgovornošću za usluge i ugostiteljstvo, OIB 78886902500 zastupanog po punomoćniku Ranka Usorac; Natalija Horvat; Mijo Rončević, stečajni upravitelj</item>
    </izvorni_sadrzaj>
    <derivirana_varijabla naziv="DomainObject.Predmet.ProtuStrankaListFormatedOIB_1">
      <item>DENA društvo s ograničenom odgovornošću za usluge i ugostiteljstvo, OIB 78886902500 zastupanog po punomoćniku Ranka Usorac; Natalija Horvat; Mijo Rončević, stečajni upravitelj</item>
    </derivirana_varijabla>
  </DomainObject.Predmet.ProtuStrankaListFormatedOIB>
  <DomainObject.Predmet.ProtuStrankaListFormatedWithAdress>
    <izvorni_sadrzaj>
      <item>DENA društvo s ograničenom odgovornošću za usluge i ugostiteljstvo, Grkaveščak bb, 40313 Sveti Martin Na Muri zastupanog po punomoćniku Ranka Usorac; Natalija Horvat; Mijo Rončević, stečajni upravitelj</item>
    </izvorni_sadrzaj>
    <derivirana_varijabla naziv="DomainObject.Predmet.ProtuStrankaListFormatedWithAdress_1">
      <item>DENA društvo s ograničenom odgovornošću za usluge i ugostiteljstvo, Grkaveščak bb, 40313 Sveti Martin Na Muri zastupanog po punomoćniku Ranka Usorac; Natalija Horvat; Mijo Rončević, stečajni upravitelj</item>
    </derivirana_varijabla>
  </DomainObject.Predmet.ProtuStrankaListFormatedWithAdress>
  <DomainObject.Predmet.ProtuStrankaListFormatedWithAdressOIB>
    <izvorni_sadrzaj>
      <item>DENA društvo s ograničenom odgovornošću za usluge i ugostiteljstvo, OIB 78886902500, Grkaveščak bb, 40313 Sveti Martin Na Muri zastupanog po punomoćniku Ranka Usorac; Natalija Horvat; Mijo Rončević, stečajni upravitelj</item>
    </izvorni_sadrzaj>
    <derivirana_varijabla naziv="DomainObject.Predmet.ProtuStrankaListFormatedWithAdressOIB_1">
      <item>DENA društvo s ograničenom odgovornošću za usluge i ugostiteljstvo, OIB 78886902500, Grkaveščak bb, 40313 Sveti Martin Na Muri zastupanog po punomoćniku Ranka Usorac; Natalija Horvat; Mijo Rončević, stečajni upravitelj</item>
    </derivirana_varijabla>
  </DomainObject.Predmet.ProtuStrankaListFormatedWithAdressOIB>
  <DomainObject.Predmet.ProtuStrankaListNazivFormated>
    <izvorni_sadrzaj>
      <item>DENA društvo s ograničenom odgovornošću za usluge i ugostiteljstvo</item>
    </izvorni_sadrzaj>
    <derivirana_varijabla naziv="DomainObject.Predmet.ProtuStrankaListNazivFormated_1">
      <item>DENA društvo s ograničenom odgovornošću za usluge i ugostiteljstvo</item>
    </derivirana_varijabla>
  </DomainObject.Predmet.ProtuStrankaListNazivFormated>
  <DomainObject.Predmet.ProtuStrankaListNazivFormatedOIB>
    <izvorni_sadrzaj>
      <item>DENA društvo s ograničenom odgovornošću za usluge i ugostiteljstvo, OIB 78886902500</item>
    </izvorni_sadrzaj>
    <derivirana_varijabla naziv="DomainObject.Predmet.ProtuStrankaListNazivFormatedOIB_1">
      <item>DENA društvo s ograničenom odgovornošću za usluge i ugostiteljstvo, OIB 78886902500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MAĐARIĆ &amp; LUI - odvjetničko društvo d.o.o. punomoćnik sudionika u postupku ERSTE&amp;STEIERMÄRKISCHE BANKA dioničko društvo</item>
      <item>Natalija Horvat punomoćnik sudionika u postupku DENA društvo s ograničenom odgovornošću za usluge i ugostiteljstvo</item>
      <item>Tomo Božić, zamjenik ŽDO</item>
      <item>zam. punomoćnika Petar Mihalec, odvjetnički vježbenik</item>
      <item>Antun Mišanović, privremeni stečajni upravitelj</item>
      <item>Ranka Usorac punomoćnik sudionika u postupku DENA društvo s ograničenom odgovornošću za usluge i ugostiteljstvo</item>
      <item>Mijo Rončević, stečajni upravitelj punomoćnik sudionika u postupku DENA društvo s ograničenom odgovornošću za usluge i ugostiteljstvo</item>
      <item>Tomo Božić, zamjenik ŽDO</item>
      <item>Odvjetnik Goran Gložinić za Erste &amp; Steiermaerkische bank d.d.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MAĐARIĆ &amp; LUI - odvjetničko društvo d.o.o. punomoćnik sudionika u postupku ERSTE&amp;STEIERMÄRKISCHE BANKA dioničko društvo</item>
      <item>Natalija Horvat punomoćnik sudionika u postupku DENA društvo s ograničenom odgovornošću za usluge i ugostiteljstvo</item>
      <item>Tomo Božić, zamjenik ŽDO</item>
      <item>zam. punomoćnika Petar Mihalec, odvjetnički vježbenik</item>
      <item>Antun Mišanović, privremeni stečajni upravitelj</item>
      <item>Ranka Usorac punomoćnik sudionika u postupku DENA društvo s ograničenom odgovornošću za usluge i ugostiteljstvo</item>
      <item>Mijo Rončević, stečajni upravitelj punomoćnik sudionika u postupku DENA društvo s ograničenom odgovornošću za usluge i ugostiteljstvo</item>
      <item>Tomo Božić, zamjenik ŽDO</item>
      <item>Odvjetnik Goran Gložinić za Erste &amp; Steiermaerkische bank d.d.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MAĐARIĆ &amp; LUI - odvjetničko društvo d.o.o., OIB 27355904472 punomoćnik sudionika u postupku ERSTE&amp;STEIERMÄRKISCHE BANKA dioničko društvo</item>
      <item>Natalija Horvat, OIB 94626815059 punomoćnik sudionika u postupku DENA društvo s ograničenom odgovornošću za usluge i ugostiteljstvo</item>
      <item>Tomo Božić, zamjenik ŽDO</item>
      <item>zam. punomoćnika Petar Mihalec, odvjetnički vježbenik</item>
      <item>Antun Mišanović, privremeni stečajni upravitelj, OIB 50827538620</item>
      <item>Ranka Usorac punomoćnik sudionika u postupku DENA društvo s ograničenom odgovornošću za usluge i ugostiteljstvo</item>
      <item>Mijo Rončević, stečajni upravitelj, OIB 97146101285 punomoćnik sudionika u postupku DENA društvo s ograničenom odgovornošću za usluge i ugostiteljstvo</item>
      <item>Tomo Božić, zamjenik ŽDO</item>
      <item>Odvjetnik Goran Gložinić za Erste &amp; Steiermaerkische bank d.d.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MAĐARIĆ &amp; LUI - odvjetničko društvo d.o.o., OIB 27355904472 punomoćnik sudionika u postupku ERSTE&amp;STEIERMÄRKISCHE BANKA dioničko društvo</item>
      <item>Natalija Horvat, OIB 94626815059 punomoćnik sudionika u postupku DENA društvo s ograničenom odgovornošću za usluge i ugostiteljstvo</item>
      <item>Tomo Božić, zamjenik ŽDO</item>
      <item>zam. punomoćnika Petar Mihalec, odvjetnički vježbenik</item>
      <item>Antun Mišanović, privremeni stečajni upravitelj, OIB 50827538620</item>
      <item>Ranka Usorac punomoćnik sudionika u postupku DENA društvo s ograničenom odgovornošću za usluge i ugostiteljstvo</item>
      <item>Mijo Rončević, stečajni upravitelj, OIB 97146101285 punomoćnik sudionika u postupku DENA društvo s ograničenom odgovornošću za usluge i ugostiteljstvo</item>
      <item>Tomo Božić, zamjenik ŽDO</item>
      <item>Odvjetnik Goran Gložinić za Erste &amp; Steiermaerkische bank d.d.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MAĐARIĆ &amp; LUI - odvjetničko društvo d.o.o., Ilica 191F, 10000 Zagreb punomoćnik sudionika u postupku ERSTE&amp;STEIERMÄRKISCHE BANKA dioničko društvo</item>
      <item>Natalija Horvat, Jurja Križanića 4, 40000 Čakovec punomoćnik sudionika u postupku DENA društvo s ograničenom odgovornošću za usluge i ugostiteljstvo</item>
      <item>Tomo Božić, zamjenik ŽDO</item>
      <item>zam. punomoćnika Petar Mihalec, odvjetnički vježbenik</item>
      <item>Antun Mišanović, privremeni stečajni upravitelj, Braće Radić br. 24., 42000 Varaždin</item>
      <item>Ranka Usorac, Strossmayerova 9, 40000 Čakovec punomoćnik sudionika u postupku DENA društvo s ograničenom odgovornošću za usluge i ugostiteljstvo</item>
      <item>Mijo Rončević, stečajni upravitelj, Vijenac Ivana Meštrovića 74, 31000 Osijek punomoćnik sudionika u postupku DENA društvo s ograničenom odgovornošću za usluge i ugostiteljstvo</item>
      <item>Tomo Božić, zamjenik ŽDO</item>
      <item>Odvjetnik Goran Gložinić za Erste &amp; Steiermaerkische bank d.d.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MAĐARIĆ &amp; LUI - odvjetničko društvo d.o.o., Ilica 191F, 10000 Zagreb punomoćnik sudionika u postupku ERSTE&amp;STEIERMÄRKISCHE BANKA dioničko društvo</item>
      <item>Natalija Horvat, Jurja Križanića 4, 40000 Čakovec punomoćnik sudionika u postupku DENA društvo s ograničenom odgovornošću za usluge i ugostiteljstvo</item>
      <item>Tomo Božić, zamjenik ŽDO</item>
      <item>zam. punomoćnika Petar Mihalec, odvjetnički vježbenik</item>
      <item>Antun Mišanović, privremeni stečajni upravitelj, Braće Radić br. 24., 42000 Varaždin</item>
      <item>Ranka Usorac, Strossmayerova 9, 40000 Čakovec punomoćnik sudionika u postupku DENA društvo s ograničenom odgovornošću za usluge i ugostiteljstvo</item>
      <item>Mijo Rončević, stečajni upravitelj, Vijenac Ivana Meštrovića 74, 31000 Osijek punomoćnik sudionika u postupku DENA društvo s ograničenom odgovornošću za usluge i ugostiteljstvo</item>
      <item>Tomo Božić, zamjenik ŽDO</item>
      <item>Odvjetnik Goran Gložinić za Erste &amp; Steiermaerkische bank d.d.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MAĐARIĆ &amp; LUI - odvjetničko društvo d.o.o., OIB 27355904472, Ilica 191F, 10000 Zagreb punomoćnik sudionika u postupku ERSTE&amp;STEIERMÄRKISCHE BANKA dioničko društvo</item>
      <item>Natalija Horvat, OIB 94626815059, Jurja Križanića 4, 40000 Čakovec punomoćnik sudionika u postupku DENA društvo s ograničenom odgovornošću za usluge i ugostiteljstvo</item>
      <item>Tomo Božić, zamjenik ŽDO</item>
      <item>zam. punomoćnika Petar Mihalec, odvjetnički vježbenik</item>
      <item>Antun Mišanović, privremeni stečajni upravitelj, OIB 50827538620, Braće Radić br. 24., 42000 Varaždin</item>
      <item>Ranka Usorac, Strossmayerova 9, 40000 Čakovec punomoćnik sudionika u postupku DENA društvo s ograničenom odgovornošću za usluge i ugostiteljstvo</item>
      <item>Mijo Rončević, stečajni upravitelj, OIB 97146101285, Vijenac Ivana Meštrovića 74, 31000 Osijek punomoćnik sudionika u postupku DENA društvo s ograničenom odgovornošću za usluge i ugostiteljstvo</item>
      <item>Tomo Božić, zamjenik ŽDO</item>
      <item>Odvjetnik Goran Gložinić za Erste &amp; Steiermaerkische bank d.d.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MAĐARIĆ &amp; LUI - odvjetničko društvo d.o.o., OIB 27355904472, Ilica 191F, 10000 Zagreb punomoćnik sudionika u postupku ERSTE&amp;STEIERMÄRKISCHE BANKA dioničko društvo</item>
      <item>Natalija Horvat, OIB 94626815059, Jurja Križanića 4, 40000 Čakovec punomoćnik sudionika u postupku DENA društvo s ograničenom odgovornošću za usluge i ugostiteljstvo</item>
      <item>Tomo Božić, zamjenik ŽDO</item>
      <item>zam. punomoćnika Petar Mihalec, odvjetnički vježbenik</item>
      <item>Antun Mišanović, privremeni stečajni upravitelj, OIB 50827538620, Braće Radić br. 24., 42000 Varaždin</item>
      <item>Ranka Usorac, Strossmayerova 9, 40000 Čakovec punomoćnik sudionika u postupku DENA društvo s ograničenom odgovornošću za usluge i ugostiteljstvo</item>
      <item>Mijo Rončević, stečajni upravitelj, OIB 97146101285, Vijenac Ivana Meštrovića 74, 31000 Osijek punomoćnik sudionika u postupku DENA društvo s ograničenom odgovornošću za usluge i ugostiteljstvo</item>
      <item>Tomo Božić, zamjenik ŽDO</item>
      <item>Odvjetnik Goran Gložinić za Erste &amp; Steiermaerkische bank d.d.</item>
    </derivirana_varijabla>
  </DomainObject.Predmet.OstaliListFormatedWithAdressOIB>
  <DomainObject.Predmet.OstaliListNazivFormated>
    <izvorni_sadrzaj>
      <item>Županijsko državno odvjetništvo u Varaždinu</item>
      <item>MAĐARIĆ &amp; LUI - odvjetničko društvo d.o.o.</item>
      <item>Natalija Horvat</item>
      <item>Tomo Božić, zamjenik ŽDO</item>
      <item>zam. punomoćnika Petar Mihalec, odvjetnički vježbenik</item>
      <item>Antun Mišanović, privremeni stečajni upravitelj</item>
      <item>Ranka Usorac</item>
      <item>Mijo Rončević, stečajni upravitelj</item>
      <item>Tomo Božić, zamjenik ŽDO</item>
      <item>Odvjetnik Goran Gložinić za Erste &amp; Steiermaerkische bank d.d.</item>
    </izvorni_sadrzaj>
    <derivirana_varijabla naziv="DomainObject.Predmet.OstaliListNazivFormated_1">
      <item>Županijsko državno odvjetništvo u Varaždinu</item>
      <item>MAĐARIĆ &amp; LUI - odvjetničko društvo d.o.o.</item>
      <item>Natalija Horvat</item>
      <item>Tomo Božić, zamjenik ŽDO</item>
      <item>zam. punomoćnika Petar Mihalec, odvjetnički vježbenik</item>
      <item>Antun Mišanović, privremeni stečajni upravitelj</item>
      <item>Ranka Usorac</item>
      <item>Mijo Rončević, stečajni upravitelj</item>
      <item>Tomo Božić, zamjenik ŽDO</item>
      <item>Odvjetnik Goran Gložinić za Erste &amp; Steiermaerkische bank d.d.</item>
    </derivirana_varijabla>
  </DomainObject.Predmet.OstaliListNazivFormated>
  <DomainObject.Predmet.OstaliListNazivFormatedOIB>
    <izvorni_sadrzaj>
      <item>Županijsko državno odvjetništvo u Varaždinu</item>
      <item>MAĐARIĆ &amp; LUI - odvjetničko društvo d.o.o., OIB 27355904472</item>
      <item>Natalija Horvat, OIB 94626815059</item>
      <item>Tomo Božić, zamjenik ŽDO</item>
      <item>zam. punomoćnika Petar Mihalec, odvjetnički vježbenik</item>
      <item>Antun Mišanović, privremeni stečajni upravitelj, OIB 50827538620</item>
      <item>Ranka Usorac</item>
      <item>Mijo Rončević, stečajni upravitelj, OIB 97146101285</item>
      <item>Tomo Božić, zamjenik ŽDO</item>
      <item>Odvjetnik Goran Gložinić za Erste &amp; Steiermaerkische bank d.d.</item>
    </izvorni_sadrzaj>
    <derivirana_varijabla naziv="DomainObject.Predmet.OstaliListNazivFormatedOIB_1">
      <item>Županijsko državno odvjetništvo u Varaždinu</item>
      <item>MAĐARIĆ &amp; LUI - odvjetničko društvo d.o.o., OIB 27355904472</item>
      <item>Natalija Horvat, OIB 94626815059</item>
      <item>Tomo Božić, zamjenik ŽDO</item>
      <item>zam. punomoćnika Petar Mihalec, odvjetnički vježbenik</item>
      <item>Antun Mišanović, privremeni stečajni upravitelj, OIB 50827538620</item>
      <item>Ranka Usorac</item>
      <item>Mijo Rončević, stečajni upravitelj, OIB 97146101285</item>
      <item>Tomo Božić, zamjenik ŽDO</item>
      <item>Odvjetnik Goran Gložinić za 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St-858/2016-34</izvorni_sadrzaj>
    <derivirana_varijabla naziv="DomainObject.PoslovniBrojDokumenta_1">St-858/2016-34</derivirana_varijabla>
  </DomainObject.PoslovniBrojDokumenta>
  <DomainObject.Predmet.StrankaIDrugi>
    <izvorni_sadrzaj>RH Ministarstvo financija - Porezna uprava Područni ured sjeverna Hrvatska i dr.</izvorni_sadrzaj>
    <derivirana_varijabla naziv="DomainObject.Predmet.StrankaIDrugi_1">RH Ministarstvo financija - Porezna uprava Područni ured sjeverna Hrvatska i dr.</derivirana_varijabla>
  </DomainObject.Predmet.StrankaIDrugi>
  <DomainObject.Predmet.ProtustrankaIDrugi>
    <izvorni_sadrzaj>DENA društvo s ograničenom odgovornošću za usluge i ugostiteljstvo</izvorni_sadrzaj>
    <derivirana_varijabla naziv="DomainObject.Predmet.ProtustrankaIDrugi_1">DENA društvo s ograničenom odgovornošću za usluge i ugostiteljstvo</derivirana_varijabla>
  </DomainObject.Predmet.ProtustrankaIDrugi>
  <DomainObject.Predmet.StrankaIDrugiAdressOIB>
    <izvorni_sadrzaj>RH Ministarstvo financija - Porezna uprava Područni ured sjeverna Hrvatska, OIB 18683136487, Graberje 1, 42000 Varaždin i dr.</izvorni_sadrzaj>
    <derivirana_varijabla naziv="DomainObject.Predmet.StrankaIDrugiAdressOIB_1">RH Ministarstvo financija - Porezna uprava Područni ured sjeverna Hrvatska, OIB 18683136487, Graberje 1, 42000 Varaždin i dr.</derivirana_varijabla>
  </DomainObject.Predmet.StrankaIDrugiAdressOIB>
  <DomainObject.Predmet.ProtustrankaIDrugiAdressOIB>
    <izvorni_sadrzaj>DENA društvo s ograničenom odgovornošću za usluge i ugostiteljstvo, OIB 78886902500, Grkaveščak bb, 40313 Sveti Martin Na Muri</izvorni_sadrzaj>
    <derivirana_varijabla naziv="DomainObject.Predmet.ProtustrankaIDrugiAdressOIB_1">DENA društvo s ograničenom odgovornošću za usluge i ugostiteljstvo, OIB 78886902500, Grkaveščak bb,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DENA društvo s ograničenom odgovornošću za usluge i ugostiteljstvo</item>
      <item>Županijsko državno odvjetništvo u Varaždinu</item>
      <item>MAĐARIĆ &amp; LUI - odvjetničko društvo d.o.o.</item>
      <item>RH Ministarstvo financija - Porezna uprava Područni ured sjeverna Hrvatska</item>
      <item>ERSTE&amp;STEIERMÄRKISCHE BANKA dioničko društvo</item>
      <item>Natalija Horvat</item>
      <item>Tomo Božić, zamjenik ŽDO</item>
      <item>zam. punomoćnika Petar Mihalec, odvjetnički vježbenik</item>
      <item>Antun Mišanović, privremeni stečajni upravitelj</item>
      <item>Ranka Usorac</item>
      <item>Mijo Rončević, stečajni upravitelj</item>
      <item>Tomo Božić, zamjenik ŽDO</item>
      <item>Odvjetnik Goran Gložinić za Erste &amp; Steiermaerkische bank d.d.</item>
    </izvorni_sadrzaj>
    <derivirana_varijabla naziv="DomainObject.Predmet.SudioniciListNaziv_1">
      <item>DENA društvo s ograničenom odgovornošću za usluge i ugostiteljstvo</item>
      <item>Županijsko državno odvjetništvo u Varaždinu</item>
      <item>MAĐARIĆ &amp; LUI - odvjetničko društvo d.o.o.</item>
      <item>RH Ministarstvo financija - Porezna uprava Područni ured sjeverna Hrvatska</item>
      <item>ERSTE&amp;STEIERMÄRKISCHE BANKA dioničko društvo</item>
      <item>Natalija Horvat</item>
      <item>Tomo Božić, zamjenik ŽDO</item>
      <item>zam. punomoćnika Petar Mihalec, odvjetnički vježbenik</item>
      <item>Antun Mišanović, privremeni stečajni upravitelj</item>
      <item>Ranka Usorac</item>
      <item>Mijo Rončević, stečajni upravitelj</item>
      <item>Tomo Božić, zamjenik ŽDO</item>
      <item>Odvjetnik Goran Gložinić za Erste &amp; Steiermaerkische bank d.d.</item>
    </derivirana_varijabla>
  </DomainObject.Predmet.SudioniciListNaziv>
  <DomainObject.Predmet.SudioniciListAdressOIB>
    <izvorni_sadrzaj>
      <item>DENA društvo s ograničenom odgovornošću za usluge i ugostiteljstvo, OIB 78886902500, Grkaveščak bb,40313 Sveti Martin Na Muri</item>
      <item>Županijsko državno odvjetništvo u Varaždinu</item>
      <item>MAĐARIĆ &amp; LUI - odvjetničko društvo d.o.o., OIB 27355904472, Ilica 191F,10000 Zagreb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Natalija Horvat, OIB 94626815059, Jurja Križanića 4,40000 Čakovec</item>
      <item>Tomo Božić, zamjenik ŽDO</item>
      <item>zam. punomoćnika Petar Mihalec, odvjetnički vježbenik</item>
      <item>Antun Mišanović, privremeni stečajni upravitelj, OIB 50827538620, Braće Radić br. 24.,42000 Varaždin</item>
      <item>Ranka Usorac, Strossmayerova 9,40000 Čakovec</item>
      <item>Mijo Rončević, stečajni upravitelj, OIB 97146101285, Vijenac Ivana Meštrovića 74,31000 Osijek</item>
      <item>Tomo Božić, zamjenik ŽDO</item>
      <item>Odvjetnik Goran Gložinić za Erste &amp; Steiermaerkische bank d.d.</item>
    </izvorni_sadrzaj>
    <derivirana_varijabla naziv="DomainObject.Predmet.SudioniciListAdressOIB_1">
      <item>DENA društvo s ograničenom odgovornošću za usluge i ugostiteljstvo, OIB 78886902500, Grkaveščak bb,40313 Sveti Martin Na Muri</item>
      <item>Županijsko državno odvjetništvo u Varaždinu</item>
      <item>MAĐARIĆ &amp; LUI - odvjetničko društvo d.o.o., OIB 27355904472, Ilica 191F,10000 Zagreb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Natalija Horvat, OIB 94626815059, Jurja Križanića 4,40000 Čakovec</item>
      <item>Tomo Božić, zamjenik ŽDO</item>
      <item>zam. punomoćnika Petar Mihalec, odvjetnički vježbenik</item>
      <item>Antun Mišanović, privremeni stečajni upravitelj, OIB 50827538620, Braće Radić br. 24.,42000 Varaždin</item>
      <item>Ranka Usorac, Strossmayerova 9,40000 Čakovec</item>
      <item>Mijo Rončević, stečajni upravitelj, OIB 97146101285, Vijenac Ivana Meštrovića 74,31000 Osijek</item>
      <item>Tomo Božić, zamjenik ŽDO</item>
      <item>Odvjetnik Goran Gložinić za Erste &amp; Steiermaerkische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BC4BF-884C-4D9C-B37D-3131317EE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2141</properties:Characters>
  <properties:Lines>89</properties:Lines>
  <properties:Paragraphs>27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2018-01-11T08:56:00Z</cp:lastPrinted>
  <dcterms:modified xmlns:xsi="http://www.w3.org/2001/XMLSchema-instance" xsi:type="dcterms:W3CDTF">2018-01-11T08:57:00Z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St-858/2016-34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