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a2a7" w14:paraId="7f7a2a7" w:rsidRDefault="00573CDB" w:rsidP="008F0C95" w:rsidR="00573CDB">
      <w:pPr>
        <w15:collapsed w:val="false"/>
      </w:pPr>
      <w:bookmarkStart w:name="_GoBack" w:id="0"/>
      <w:bookmarkEnd w:id="0"/>
    </w:p>
    <w:p w:rsidRDefault="00EE3E13" w:rsidP="008F0C95" w:rsidR="00573CDB">
      <w:r>
        <w:rPr>
          <w:noProof/>
        </w:rPr>
        <w:drawing>
          <wp:inline distR="0" distL="0" distB="0" distT="0">
            <wp:extent cy="892810" cx="6642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2810" cx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3CDB" w:rsidP="008F0C95" w:rsidR="00573CDB"/>
    <w:p w:rsidRDefault="00573CDB" w:rsidP="008F0C95" w:rsidR="00377BCD">
      <w:r>
        <w:t>REPUBLIKA HRVATSKA</w:t>
      </w:r>
    </w:p>
    <w:p w:rsidRDefault="004C3E46" w:rsidP="004C3E46" w:rsidR="00573CDB">
      <w:r>
        <w:t>TRGOVAČKI SUD U OSIJEKU</w:t>
      </w:r>
      <w:r>
        <w:br/>
        <w:t>STALNA SLUŽBA TRGOVAČKOG</w:t>
      </w:r>
    </w:p>
    <w:p w:rsidRDefault="004C3E46" w:rsidP="004C3E46" w:rsidR="004C3E46">
      <w:r>
        <w:t>SUDA OSIJEK</w:t>
      </w:r>
      <w:r>
        <w:br/>
        <w:t xml:space="preserve">Trg pobjede 13.                                                                       </w:t>
      </w:r>
    </w:p>
    <w:p w:rsidRDefault="004C3E46" w:rsidP="004C3E46" w:rsidR="004C3E46" w:rsidRPr="00510AD3">
      <w:pPr>
        <w:rPr>
          <w:b/>
        </w:rPr>
      </w:pPr>
      <w:r>
        <w:t xml:space="preserve">350000 Slavonski Brod                        </w:t>
      </w:r>
      <w:r w:rsidR="007C76E7">
        <w:t xml:space="preserve">                               </w:t>
      </w:r>
      <w:r>
        <w:t xml:space="preserve">      </w:t>
      </w:r>
      <w:r w:rsidRPr="00510AD3">
        <w:rPr>
          <w:b/>
        </w:rPr>
        <w:t>Broj:</w:t>
      </w:r>
      <w:r>
        <w:rPr>
          <w:b/>
        </w:rPr>
        <w:t>2/</w:t>
      </w:r>
      <w:r w:rsidRPr="00510AD3">
        <w:rPr>
          <w:b/>
        </w:rPr>
        <w:t>St-</w:t>
      </w:r>
      <w:r w:rsidR="00573CDB">
        <w:rPr>
          <w:b/>
        </w:rPr>
        <w:t>902</w:t>
      </w:r>
      <w:r w:rsidRPr="00510AD3">
        <w:rPr>
          <w:b/>
        </w:rPr>
        <w:t>/201</w:t>
      </w:r>
      <w:r w:rsidR="00573CDB">
        <w:rPr>
          <w:b/>
        </w:rPr>
        <w:t>5</w:t>
      </w:r>
      <w:r w:rsidRPr="00510AD3">
        <w:rPr>
          <w:b/>
        </w:rPr>
        <w:t>-</w:t>
      </w:r>
      <w:r w:rsidR="007C76E7">
        <w:rPr>
          <w:b/>
        </w:rPr>
        <w:t>103</w:t>
      </w:r>
    </w:p>
    <w:p w:rsidRDefault="004C3E46" w:rsidP="004C3E46" w:rsidR="004C3E46" w:rsidRPr="00510AD3">
      <w:pPr>
        <w:rPr>
          <w:b/>
        </w:rPr>
      </w:pPr>
    </w:p>
    <w:p w:rsidRDefault="007C76E7" w:rsidP="004C3E46" w:rsidR="004C3E46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7C76E7" w:rsidP="004C3E46" w:rsidR="007C76E7">
      <w:pPr>
        <w:jc w:val="center"/>
        <w:rPr>
          <w:b/>
        </w:rPr>
      </w:pPr>
    </w:p>
    <w:p w:rsidRDefault="007C76E7" w:rsidP="004C3E46" w:rsidR="007C76E7" w:rsidRPr="00510AD3">
      <w:pPr>
        <w:jc w:val="center"/>
        <w:rPr>
          <w:b/>
        </w:rPr>
      </w:pPr>
      <w:r>
        <w:rPr>
          <w:b/>
        </w:rPr>
        <w:t>ZAKLJUČAK</w:t>
      </w:r>
    </w:p>
    <w:p w:rsidRDefault="004C3E46" w:rsidP="004C3E46" w:rsidR="004C3E46"/>
    <w:p w:rsidRDefault="004C3E46" w:rsidP="00573CDB" w:rsidR="004C3E46">
      <w:pPr>
        <w:ind w:firstLine="708"/>
      </w:pPr>
      <w:r>
        <w:t>TRGOVAČKI SUD U OSIJEKU</w:t>
      </w:r>
      <w:r w:rsidR="007C76E7">
        <w:t xml:space="preserve">, STALNA SLUŽBA </w:t>
      </w:r>
      <w:r>
        <w:t xml:space="preserve">TRGOVAČKOG SUDA </w:t>
      </w:r>
      <w:r w:rsidR="007C76E7">
        <w:t>U SLAVONSKOM BRODU</w:t>
      </w:r>
      <w:r>
        <w:t xml:space="preserve">, po stečajnom sucu Davorinu Pavičić, u postupku otvaranja stečajnog postupka nad stečajnim dužnikom </w:t>
      </w:r>
      <w:r w:rsidR="00573CDB">
        <w:t>TOMMY</w:t>
      </w:r>
      <w:r>
        <w:t xml:space="preserve"> d.o.o.</w:t>
      </w:r>
      <w:r w:rsidR="0023225D">
        <w:t xml:space="preserve"> za osposobljavanje kandidata za vozače, trgovinu, ugostiteljstvo</w:t>
      </w:r>
      <w:r>
        <w:t xml:space="preserve"> </w:t>
      </w:r>
      <w:r w:rsidR="00573CDB">
        <w:t>POŽEGA, Vjekoslava Babukića 25,</w:t>
      </w:r>
      <w:r>
        <w:t xml:space="preserve"> OIB: </w:t>
      </w:r>
      <w:r w:rsidR="00573CDB">
        <w:t>62339350290,</w:t>
      </w:r>
      <w:r>
        <w:t xml:space="preserve"> dana </w:t>
      </w:r>
      <w:r w:rsidR="007C76E7">
        <w:t>30</w:t>
      </w:r>
      <w:r w:rsidR="00573CDB">
        <w:t xml:space="preserve">. </w:t>
      </w:r>
      <w:r w:rsidR="007C76E7">
        <w:t>kolovoza</w:t>
      </w:r>
      <w:r>
        <w:t xml:space="preserve"> </w:t>
      </w:r>
      <w:r w:rsidR="007C76E7">
        <w:t>2017.</w:t>
      </w:r>
    </w:p>
    <w:p w:rsidRDefault="004C3E46" w:rsidP="004C3E46" w:rsidR="004C3E46"/>
    <w:p w:rsidRDefault="007C76E7" w:rsidP="004C3E46" w:rsidR="004C3E46">
      <w:pPr>
        <w:jc w:val="center"/>
      </w:pPr>
      <w:r>
        <w:t>z a k  l j u č i o  j e</w:t>
      </w:r>
    </w:p>
    <w:p w:rsidRDefault="007C76E7" w:rsidP="004C3E46" w:rsidR="007C76E7">
      <w:pPr>
        <w:jc w:val="center"/>
      </w:pPr>
    </w:p>
    <w:p w:rsidRDefault="007C76E7" w:rsidP="007C76E7" w:rsidR="007C76E7">
      <w:r>
        <w:t>Određuje se posebno ispitno ročište na kojem će se ispitati tražbine vjerovnika II višeg isplatnog reda:</w:t>
      </w:r>
    </w:p>
    <w:p w:rsidRDefault="007C76E7" w:rsidP="007C76E7" w:rsidR="007C76E7"/>
    <w:p w:rsidRDefault="007C76E7" w:rsidP="007C76E7" w:rsidR="007C76E7">
      <w:pPr>
        <w:numPr>
          <w:ilvl w:val="0"/>
          <w:numId w:val="9"/>
        </w:numPr>
      </w:pPr>
      <w:r>
        <w:t>Anoma d.o.o. Pleternička 1, Osijek, OIB: 11367577518, prijavljeno: 21.275,07 kn</w:t>
      </w:r>
    </w:p>
    <w:p w:rsidRDefault="007C76E7" w:rsidP="007C76E7" w:rsidR="007C76E7">
      <w:pPr>
        <w:numPr>
          <w:ilvl w:val="0"/>
          <w:numId w:val="9"/>
        </w:numPr>
      </w:pPr>
      <w:r>
        <w:t>Jozo Matanović, uslužni obrt Puls, S.S. Kranjčevića 12, Osijek, OIB: 72859787280, prijavljeno: 185.463,15 kn</w:t>
      </w:r>
    </w:p>
    <w:p w:rsidRDefault="007C76E7" w:rsidP="007C76E7" w:rsidR="007C76E7">
      <w:pPr>
        <w:numPr>
          <w:ilvl w:val="0"/>
          <w:numId w:val="9"/>
        </w:numPr>
      </w:pPr>
      <w:r>
        <w:t>Wiener osiguranje d.d., Slovenska ulica 24, Zagreb, OIB: 52848403362, prijavljeno: 4.285,64 kn.</w:t>
      </w:r>
    </w:p>
    <w:p w:rsidRDefault="007C76E7" w:rsidP="007C76E7" w:rsidR="007C76E7">
      <w:pPr>
        <w:ind w:left="720"/>
      </w:pPr>
    </w:p>
    <w:p w:rsidRDefault="007C76E7" w:rsidP="007C76E7" w:rsidR="007C76E7">
      <w:pPr>
        <w:ind w:left="720"/>
        <w:jc w:val="center"/>
        <w:rPr>
          <w:b/>
        </w:rPr>
      </w:pPr>
      <w:r w:rsidRPr="007C76E7">
        <w:rPr>
          <w:b/>
        </w:rPr>
        <w:t>za dan</w:t>
      </w:r>
      <w:r>
        <w:rPr>
          <w:b/>
        </w:rPr>
        <w:t xml:space="preserve"> 19. rujna 2017. u 09,00 sati, soba broj 77/III, Trg pobjede 13</w:t>
      </w:r>
    </w:p>
    <w:p w:rsidRDefault="007C76E7" w:rsidP="007C76E7" w:rsidR="007C76E7">
      <w:pPr>
        <w:ind w:left="720"/>
        <w:jc w:val="center"/>
        <w:rPr>
          <w:b/>
        </w:rPr>
      </w:pPr>
    </w:p>
    <w:p w:rsidRDefault="007C76E7" w:rsidP="007C76E7" w:rsidR="007C76E7">
      <w:pPr>
        <w:ind w:left="720"/>
      </w:pPr>
      <w:r>
        <w:t xml:space="preserve">                                             Obrazloženje</w:t>
      </w:r>
    </w:p>
    <w:p w:rsidRDefault="007C76E7" w:rsidP="007C76E7" w:rsidR="007C76E7">
      <w:pPr>
        <w:ind w:left="720"/>
        <w:jc w:val="center"/>
      </w:pPr>
    </w:p>
    <w:p w:rsidRDefault="007C76E7" w:rsidP="007C76E7" w:rsidR="007C76E7">
      <w:r>
        <w:t>Navedene tražbine nisu ispitane već su prijave odbačene kao nepravodobne.</w:t>
      </w:r>
    </w:p>
    <w:p w:rsidRDefault="007C76E7" w:rsidP="007C76E7" w:rsidR="007C76E7" w:rsidRPr="007C76E7">
      <w:r>
        <w:t>Po žalbama vjerovnika ukinuta su rješenja o odbačaju te je stoga bilo potrebno zakazati ispitno ročište kako bi se navedene tražbine ispitale.</w:t>
      </w:r>
    </w:p>
    <w:p w:rsidRDefault="007C76E7" w:rsidP="007C76E7" w:rsidR="007C76E7">
      <w:r>
        <w:t xml:space="preserve"> </w:t>
      </w:r>
    </w:p>
    <w:p w:rsidRDefault="004C3E46" w:rsidP="004C3E46" w:rsidR="004C3E46">
      <w:pPr>
        <w:ind w:left="540"/>
        <w:jc w:val="center"/>
      </w:pPr>
      <w:r>
        <w:t>U Slavonsk</w:t>
      </w:r>
      <w:r w:rsidR="007C76E7">
        <w:t>om Brodu</w:t>
      </w:r>
      <w:r>
        <w:t xml:space="preserve"> </w:t>
      </w:r>
      <w:r w:rsidR="007C76E7">
        <w:t>30</w:t>
      </w:r>
      <w:r>
        <w:t>.</w:t>
      </w:r>
      <w:r w:rsidR="0023225D">
        <w:t xml:space="preserve"> </w:t>
      </w:r>
      <w:r w:rsidR="007C76E7">
        <w:t>kolovoza</w:t>
      </w:r>
      <w:r>
        <w:t xml:space="preserve"> </w:t>
      </w:r>
      <w:r w:rsidR="007C76E7">
        <w:t>2017</w:t>
      </w:r>
      <w:r>
        <w:t>.</w:t>
      </w:r>
    </w:p>
    <w:p w:rsidRDefault="004C3E46" w:rsidP="004C3E46" w:rsidR="004C3E46">
      <w:pPr>
        <w:ind w:left="540"/>
        <w:jc w:val="center"/>
      </w:pPr>
    </w:p>
    <w:p w:rsidRDefault="004C3E46" w:rsidP="004C3E46" w:rsidR="004C3E46">
      <w:pPr>
        <w:ind w:left="540"/>
        <w:jc w:val="center"/>
      </w:pPr>
      <w:r>
        <w:t xml:space="preserve">                                                                                               Stečajni sudac:</w:t>
      </w:r>
    </w:p>
    <w:p w:rsidRDefault="004C3E46" w:rsidP="007C76E7" w:rsidR="004C3E46">
      <w:pPr>
        <w:ind w:left="540"/>
        <w:jc w:val="center"/>
      </w:pPr>
      <w:r>
        <w:t xml:space="preserve">                                                                                        </w:t>
      </w:r>
      <w:r w:rsidR="007C76E7">
        <w:t xml:space="preserve">  </w:t>
      </w:r>
      <w:r>
        <w:t xml:space="preserve">      Davorin Pavičić</w:t>
      </w:r>
    </w:p>
    <w:p w:rsidRDefault="004C3E46" w:rsidP="007C76E7" w:rsidR="004C3E46">
      <w:pPr>
        <w:ind w:left="540"/>
      </w:pPr>
      <w:r>
        <w:t>NAPUTAK O PRAVNOM LIJEKU</w:t>
      </w:r>
      <w:r w:rsidR="007C76E7">
        <w:t>:</w:t>
      </w:r>
    </w:p>
    <w:p w:rsidRDefault="007C76E7" w:rsidP="007C76E7" w:rsidR="007C76E7">
      <w:pPr>
        <w:ind w:left="540"/>
      </w:pPr>
      <w:r>
        <w:t>Protiv ovog zaključka nije dopuštena žalba.</w:t>
      </w:r>
    </w:p>
    <w:p w:rsidRDefault="007C76E7" w:rsidP="007C76E7" w:rsidR="004C3E46">
      <w:r>
        <w:lastRenderedPageBreak/>
        <w:t>DNA:</w:t>
      </w:r>
    </w:p>
    <w:p w:rsidRDefault="007C76E7" w:rsidP="007C76E7" w:rsidR="007C76E7">
      <w:pPr>
        <w:numPr>
          <w:ilvl w:val="0"/>
          <w:numId w:val="10"/>
        </w:numPr>
      </w:pPr>
      <w:r>
        <w:t>e-Oglasna ploča</w:t>
      </w:r>
    </w:p>
    <w:p w:rsidRDefault="007C76E7" w:rsidP="007C76E7" w:rsidR="007C76E7">
      <w:pPr>
        <w:numPr>
          <w:ilvl w:val="0"/>
          <w:numId w:val="10"/>
        </w:numPr>
      </w:pPr>
      <w:r>
        <w:t>1.-3. Putem pošte</w:t>
      </w: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7A793B" w:rsidP="004C3E46" w:rsidR="007A793B">
      <w:pPr>
        <w:jc w:val="center"/>
      </w:pPr>
    </w:p>
    <w:p w:rsidRDefault="005B5FF9" w:rsidP="008F0C95" w:rsidR="005B5FF9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>
      <w:pPr>
        <w:jc w:val="center"/>
      </w:pPr>
    </w:p>
    <w:p w:rsidRDefault="008879EF" w:rsidP="001874FA" w:rsidR="008879EF" w:rsidRPr="001874FA"/>
    <w:sectPr w:rsidR="008879EF" w:rsidRPr="001874FA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3002F"/>
    <w:multiLevelType w:val="hybridMultilevel"/>
    <w:tmpl w:val="4478234C"/>
    <w:lvl w:tplc="84041080" w:ilvl="0">
      <w:start w:val="1"/>
      <w:numFmt w:val="decimal"/>
      <w:lvlText w:val="%1."/>
      <w:lvlJc w:val="left"/>
      <w:pPr>
        <w:tabs>
          <w:tab w:pos="1293" w:val="num"/>
        </w:tabs>
        <w:ind w:hanging="585" w:left="129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BFB501D"/>
    <w:multiLevelType w:val="hybridMultilevel"/>
    <w:tmpl w:val="0B4486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992A51"/>
    <w:multiLevelType w:val="hybridMultilevel"/>
    <w:tmpl w:val="960818E6"/>
    <w:lvl w:tplc="AF44668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204A1B"/>
    <w:multiLevelType w:val="hybridMultilevel"/>
    <w:tmpl w:val="97B0BB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C844A1C"/>
    <w:multiLevelType w:val="hybridMultilevel"/>
    <w:tmpl w:val="00E0D6A8"/>
    <w:lvl w:tplc="F4121C3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5B6AC8"/>
    <w:multiLevelType w:val="hybridMultilevel"/>
    <w:tmpl w:val="2C227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DD7959"/>
    <w:multiLevelType w:val="hybridMultilevel"/>
    <w:tmpl w:val="D91E0EB4"/>
    <w:lvl w:tplc="423455F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E632CD"/>
    <w:multiLevelType w:val="hybridMultilevel"/>
    <w:tmpl w:val="23DCF56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70AB12F8"/>
    <w:multiLevelType w:val="hybridMultilevel"/>
    <w:tmpl w:val="0D2A4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D63AE9"/>
    <w:multiLevelType w:val="hybridMultilevel"/>
    <w:tmpl w:val="210E89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3"/>
  </w:num>
  <w:num w:numId="5">
    <w:abstractNumId w:val="0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6EBB"/>
    <w:rsid w:val="00083235"/>
    <w:rsid w:val="00085641"/>
    <w:rsid w:val="001124F2"/>
    <w:rsid w:val="001874FA"/>
    <w:rsid w:val="001F5CCB"/>
    <w:rsid w:val="002207E6"/>
    <w:rsid w:val="0023225D"/>
    <w:rsid w:val="00253F8B"/>
    <w:rsid w:val="00285CCE"/>
    <w:rsid w:val="002A2AC9"/>
    <w:rsid w:val="002A3CA4"/>
    <w:rsid w:val="002B4DD1"/>
    <w:rsid w:val="002B5916"/>
    <w:rsid w:val="0034435B"/>
    <w:rsid w:val="00355400"/>
    <w:rsid w:val="00377BCD"/>
    <w:rsid w:val="0038145E"/>
    <w:rsid w:val="003C18D1"/>
    <w:rsid w:val="003F63E8"/>
    <w:rsid w:val="004225B3"/>
    <w:rsid w:val="00437DCD"/>
    <w:rsid w:val="004C3E46"/>
    <w:rsid w:val="00573CDB"/>
    <w:rsid w:val="0057763A"/>
    <w:rsid w:val="005B5FF9"/>
    <w:rsid w:val="005E416B"/>
    <w:rsid w:val="00606B9E"/>
    <w:rsid w:val="00612767"/>
    <w:rsid w:val="006209DD"/>
    <w:rsid w:val="006355FA"/>
    <w:rsid w:val="00660575"/>
    <w:rsid w:val="006A7927"/>
    <w:rsid w:val="006C418D"/>
    <w:rsid w:val="006C6EBB"/>
    <w:rsid w:val="006F4D23"/>
    <w:rsid w:val="00790364"/>
    <w:rsid w:val="00790DC3"/>
    <w:rsid w:val="0079726E"/>
    <w:rsid w:val="007A372D"/>
    <w:rsid w:val="007A793B"/>
    <w:rsid w:val="007C76E7"/>
    <w:rsid w:val="007E2DE2"/>
    <w:rsid w:val="00855BBC"/>
    <w:rsid w:val="008879EF"/>
    <w:rsid w:val="008A2759"/>
    <w:rsid w:val="008A587F"/>
    <w:rsid w:val="008F0C95"/>
    <w:rsid w:val="009016D6"/>
    <w:rsid w:val="00936AE5"/>
    <w:rsid w:val="009610E8"/>
    <w:rsid w:val="0098052C"/>
    <w:rsid w:val="00993A13"/>
    <w:rsid w:val="009C0C92"/>
    <w:rsid w:val="00A045E8"/>
    <w:rsid w:val="00A200FE"/>
    <w:rsid w:val="00A97E37"/>
    <w:rsid w:val="00AA6ED4"/>
    <w:rsid w:val="00AB60F5"/>
    <w:rsid w:val="00AC081E"/>
    <w:rsid w:val="00AC373F"/>
    <w:rsid w:val="00AF09D2"/>
    <w:rsid w:val="00B06201"/>
    <w:rsid w:val="00B4687F"/>
    <w:rsid w:val="00B62AC4"/>
    <w:rsid w:val="00BD2F4E"/>
    <w:rsid w:val="00BF0CAE"/>
    <w:rsid w:val="00C93420"/>
    <w:rsid w:val="00CE1F69"/>
    <w:rsid w:val="00D16609"/>
    <w:rsid w:val="00D256AA"/>
    <w:rsid w:val="00D63159"/>
    <w:rsid w:val="00D76172"/>
    <w:rsid w:val="00D814D8"/>
    <w:rsid w:val="00DC7704"/>
    <w:rsid w:val="00DD0A99"/>
    <w:rsid w:val="00E03DF7"/>
    <w:rsid w:val="00E24EF2"/>
    <w:rsid w:val="00E3637D"/>
    <w:rsid w:val="00E92164"/>
    <w:rsid w:val="00EA0E25"/>
    <w:rsid w:val="00EA400A"/>
    <w:rsid w:val="00ED6D5E"/>
    <w:rsid w:val="00EE3E13"/>
    <w:rsid w:val="00F45853"/>
    <w:rsid w:val="00F57C56"/>
    <w:rsid w:val="00F75E30"/>
    <w:rsid w:val="00F8074A"/>
    <w:rsid w:val="00F90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C95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F0C95"/>
    <w:pPr>
      <w:ind w:left="720"/>
      <w:contextualSpacing/>
    </w:pPr>
  </w:style>
  <w:style w:styleId="Tekstbalonia" w:type="paragraph">
    <w:name w:val="Balloon Text"/>
    <w:basedOn w:val="Normal"/>
    <w:semiHidden/>
    <w:rsid w:val="00A045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2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A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A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A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A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C95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F0C95"/>
    <w:pPr>
      <w:ind w:left="720"/>
      <w:contextualSpacing/>
    </w:pPr>
  </w:style>
  <w:style w:styleId="Tekstbalonia" w:type="paragraph">
    <w:name w:val="Balloon Text"/>
    <w:basedOn w:val="Normal"/>
    <w:semiHidden/>
    <w:rsid w:val="00A045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2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A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A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A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A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St-902/2015</izvorni_sadrzaj>
    <derivirana_varijabla naziv="DomainObject.Predmet.OznakaBroj_1">St-902/2015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,III,IV,V,VI - dio u 20. IV, V i VI dio  -ormar  soba,    VII, VIII</izvorni_sadrzaj>
    <derivirana_varijabla naziv="DomainObject.Predmet.PrimjedbaSuca_1">I, II ,III,IV,V,VI - dio u 20. IV, V i VI dio  -ormar  soba,    VII, VIII</derivirana_varijabla>
  </DomainObject.Predmet.PrimjedbaSuca>
  <DomainObject.Predmet.ProtustrankaFormated>
    <izvorni_sadrzaj>  TOMMY d. o. o. za osposobljavanje kandidata za vozače, trgovinu, ugostiteljstvo</izvorni_sadrzaj>
    <derivirana_varijabla naziv="DomainObject.Predmet.ProtustrankaFormated_1">  TOMMY d. o. o. za osposobljavanje kandidata za vozače, trgovinu, ugostiteljstvo</derivirana_varijabla>
  </DomainObject.Predmet.ProtustrankaFormated>
  <DomainObject.Predmet.ProtustrankaFormatedOIB>
    <izvorni_sadrzaj>  TOMMY d. o. o. za osposobljavanje kandidata za vozače, trgovinu, ugostiteljstvo, OIB 62339350290</izvorni_sadrzaj>
    <derivirana_varijabla naziv="DomainObject.Predmet.ProtustrankaFormatedOIB_1">  TOMMY d. o. o. za osposobljavanje kandidata za vozače, trgovinu, ugostiteljstvo, OIB 62339350290</derivirana_varijabla>
  </DomainObject.Predmet.ProtustrankaFormatedOIB>
  <DomainObject.Predmet.ProtustrankaFormatedWithAdress>
    <izvorni_sadrzaj> TOMMY d. o. o. za osposobljavanje kandidata za vozače, trgovinu, ugostiteljstvo, Vjekoslava Babukića 25, 34000 Požega</izvorni_sadrzaj>
    <derivirana_varijabla naziv="DomainObject.Predmet.ProtustrankaFormatedWithAdress_1"> TOMMY d. o. o. za osposobljavanje kandidata za vozače, trgovinu, ugostiteljstvo, Vjekoslava Babukića 25, 34000 Požega</derivirana_varijabla>
  </DomainObject.Predmet.ProtustrankaFormatedWithAdress>
  <DomainObject.Predmet.ProtustrankaFormatedWithAdressOIB>
    <izvorni_sadrzaj> TOMMY d. o. o. za osposobljavanje kandidata za vozače, trgovinu, ugostiteljstvo, OIB 62339350290, Vjekoslava Babukića 25, 34000 Požega</izvorni_sadrzaj>
    <derivirana_varijabla naziv="DomainObject.Predmet.ProtustrankaFormatedWithAdressOIB_1"> TOMMY d. o. o. za osposobljavanje kandidata za vozače, trgovinu, ugostiteljstvo, OIB 62339350290, Vjekoslava Babukića 25, 34000 Požega</derivirana_varijabla>
  </DomainObject.Predmet.ProtustrankaFormatedWithAdressOIB>
  <DomainObject.Predmet.ProtustrankaWithAdress>
    <izvorni_sadrzaj>TOMMY d. o. o. za osposobljavanje kandidata za vozače, trgovinu, ugostiteljstvo Vjekoslava Babukića 25, 34000 Požega</izvorni_sadrzaj>
    <derivirana_varijabla naziv="DomainObject.Predmet.ProtustrankaWithAdress_1">TOMMY d. o. o. za osposobljavanje kandidata za vozače, trgovinu, ugostiteljstvo Vjekoslava Babukića 25, 34000 Požega</derivirana_varijabla>
  </DomainObject.Predmet.ProtustrankaWithAdress>
  <DomainObject.Predmet.ProtustrankaWithAdressOIB>
    <izvorni_sadrzaj>TOMMY d. o. o. za osposobljavanje kandidata za vozače, trgovinu, ugostiteljstvo, OIB 62339350290, Vjekoslava Babukića 25, 34000 Požega</izvorni_sadrzaj>
    <derivirana_varijabla naziv="DomainObject.Predmet.ProtustrankaWithAdressOIB_1">TOMMY d. o. o. za osposobljavanje kandidata za vozače, trgovinu, ugostiteljstvo, OIB 62339350290, Vjekoslava Babukića 25, 34000 Požega</derivirana_varijabla>
  </DomainObject.Predmet.ProtustrankaWithAdressOIB>
  <DomainObject.Predmet.ProtustrankaNazivFormated>
    <izvorni_sadrzaj>TOMMY d. o. o. za osposobljavanje kandidata za vozače, trgovinu, ugostiteljstvo</izvorni_sadrzaj>
    <derivirana_varijabla naziv="DomainObject.Predmet.ProtustrankaNazivFormated_1">TOMMY d. o. o. za osposobljavanje kandidata za vozače, trgovinu, ugostiteljstvo</derivirana_varijabla>
  </DomainObject.Predmet.ProtustrankaNazivFormated>
  <DomainObject.Predmet.ProtustrankaNazivFormatedOIB>
    <izvorni_sadrzaj>TOMMY d. o. o. za osposobljavanje kandidata za vozače, trgovinu, ugostiteljstvo, OIB 62339350290</izvorni_sadrzaj>
    <derivirana_varijabla naziv="DomainObject.Predmet.ProtustrankaNazivFormatedOIB_1">TOMMY d. o. o. za osposobljavanje kandidata za vozače, trgovinu, ugostiteljstvo, OIB 62339350290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TOMMY d. o. o. za osposobljavanje kandidata za vozače, trgovinu, ugostiteljstvo; WIENER OSIGURANJE VIENNA INSURANCE GROUP d.d. ZAGREB</izvorni_sadrzaj>
    <derivirana_varijabla naziv="DomainObject.Predmet.StrankaFormated_1">  TOMMY d. o. o. za osposobljavanje kandidata za vozače, trgovinu, ugostiteljstvo; WIENER OSIGURANJE VIENNA INSURANCE GROUP d.d. ZAGREB</derivirana_varijabla>
  </DomainObject.Predmet.StrankaFormated>
  <DomainObject.Predmet.StrankaFormatedOIB>
    <izvorni_sadrzaj>  TOMMY d. o. o. za osposobljavanje kandidata za vozače, trgovinu, ugostiteljstvo, OIB 62339350290; WIENER OSIGURANJE VIENNA INSURANCE GROUP d.d. ZAGREB, OIB 52848403362</izvorni_sadrzaj>
    <derivirana_varijabla naziv="DomainObject.Predmet.StrankaFormatedOIB_1">  TOMMY d. o. o. za osposobljavanje kandidata za vozače, trgovinu, ugostiteljstvo, OIB 62339350290; WIENER OSIGURANJE VIENNA INSURANCE GROUP d.d. ZAGREB, OIB 52848403362</derivirana_varijabla>
  </DomainObject.Predmet.StrankaFormatedOIB>
  <DomainObject.Predmet.StrankaFormatedWithAdress>
    <izvorni_sadrzaj> TOMMY d. o. o. za osposobljavanje kandidata za vozače, trgovinu, ugostiteljstvo, Vjekoslava Babukića 25, 34000 Požega; WIENER OSIGURANJE VIENNA INSURANCE GROUP d.d. ZAGREB, slovenska ulica 24, 10000 Zagreb</izvorni_sadrzaj>
    <derivirana_varijabla naziv="DomainObject.Predmet.StrankaFormatedWithAdress_1"> TOMMY d. o. o. za osposobljavanje kandidata za vozače, trgovinu, ugostiteljstvo, Vjekoslava Babukića 25, 34000 Požega; WIENER OSIGURANJE VIENNA INSURANCE GROUP d.d. ZAGREB, slovenska ulica 24, 10000 Zagreb</derivirana_varijabla>
  </DomainObject.Predmet.StrankaFormatedWithAdress>
  <DomainObject.Predmet.StrankaFormatedWithAdressOIB>
    <izvorni_sadrzaj> TOMMY d. o. o. za osposobljavanje kandidata za vozače, trgovinu, ugostiteljstvo, OIB 62339350290, Vjekoslava Babukića 25, 34000 Požega; WIENER OSIGURANJE VIENNA INSURANCE GROUP d.d. ZAGREB, OIB 52848403362, slovenska ulica 24, 10000 Zagreb</izvorni_sadrzaj>
    <derivirana_varijabla naziv="DomainObject.Predmet.StrankaFormatedWithAdressOIB_1"> TOMMY d. o. o. za osposobljavanje kandidata za vozače, trgovinu, ugostiteljstvo, OIB 62339350290, Vjekoslava Babukića 25, 34000 Požega; WIENER OSIGURANJE VIENNA INSURANCE GROUP d.d. ZAGREB, OIB 52848403362, slovenska ulica 24, 10000 Zagreb</derivirana_varijabla>
  </DomainObject.Predmet.StrankaFormatedWithAdressOIB>
  <DomainObject.Predmet.StrankaWithAdress>
    <izvorni_sadrzaj>TOMMY d. o. o. za osposobljavanje kandidata za vozače, trgovinu, ugostiteljstvo Vjekoslava Babukića 25,34000 Požega,WIENER OSIGURANJE VIENNA INSURANCE GROUP d.d. ZAGREB slovenska ulica 24,10000 Zagreb</izvorni_sadrzaj>
    <derivirana_varijabla naziv="DomainObject.Predmet.StrankaWithAdress_1">TOMMY d. o. o. za osposobljavanje kandidata za vozače, trgovinu, ugostiteljstvo Vjekoslava Babukića 25,34000 Požega,WIENER OSIGURANJE VIENNA INSURANCE GROUP d.d. ZAGREB slovenska ulica 24,10000 Zagreb</derivirana_varijabla>
  </DomainObject.Predmet.StrankaWithAdress>
  <DomainObject.Predmet.StrankaWithAdressOIB>
    <izvorni_sadrzaj>TOMMY d. o. o. za osposobljavanje kandidata za vozače, trgovinu, ugostiteljstvo, OIB 62339350290, Vjekoslava Babukića 25,34000 Požega,WIENER OSIGURANJE VIENNA INSURANCE GROUP d.d. ZAGREB, OIB 52848403362, slovenska ulica 24,10000 Zagreb</izvorni_sadrzaj>
    <derivirana_varijabla naziv="DomainObject.Predmet.StrankaWithAdressOIB_1">TOMMY d. o. o. za osposobljavanje kandidata za vozače, trgovinu, ugostiteljstvo, OIB 62339350290, Vjekoslava Babukića 25,34000 Požega,WIENER OSIGURANJE VIENNA INSURANCE GROUP d.d. ZAGREB, OIB 52848403362, slovenska ulica 24,10000 Zagreb</derivirana_varijabla>
  </DomainObject.Predmet.StrankaWithAdressOIB>
  <DomainObject.Predmet.StrankaNazivFormated>
    <izvorni_sadrzaj>TOMMY d. o. o. za osposobljavanje kandidata za vozače, trgovinu, ugostiteljstvo,WIENER OSIGURANJE VIENNA INSURANCE GROUP d.d. ZAGREB</izvorni_sadrzaj>
    <derivirana_varijabla naziv="DomainObject.Predmet.StrankaNazivFormated_1">TOMMY d. o. o. za osposobljavanje kandidata za vozače, trgovinu, ugostiteljstvo,WIENER OSIGURANJE VIENNA INSURANCE GROUP d.d. ZAGREB</derivirana_varijabla>
  </DomainObject.Predmet.StrankaNazivFormated>
  <DomainObject.Predmet.StrankaNazivFormatedOIB>
    <izvorni_sadrzaj>TOMMY d. o. o. za osposobljavanje kandidata za vozače, trgovinu, ugostiteljstvo, OIB 62339350290,WIENER OSIGURANJE VIENNA INSURANCE GROUP d.d. ZAGREB, OIB 52848403362</izvorni_sadrzaj>
    <derivirana_varijabla naziv="DomainObject.Predmet.StrankaNazivFormatedOIB_1">TOMMY d. o. o. za osposobljavanje kandidata za vozače, trgovinu, ugostiteljstvo, OIB 62339350290,WIENER OSIGURANJE VIENNA INSURANCE GROUP d.d. ZAGREB, OIB 52848403362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TOMMY d. o. o. za osposobljavanje kandidata za vozače, trgovinu, ugostiteljstvo</item>
      <item>WIENER OSIGURANJE VIENNA INSURANCE GROUP d.d. ZAGREB</item>
    </izvorni_sadrzaj>
    <derivirana_varijabla naziv="DomainObject.Predmet.StrankaListFormated_1">
      <item>TOMMY d. o. o. za osposobljavanje kandidata za vozače, trgovinu, ugostiteljstvo</item>
      <item>WIENER OSIGURANJE VIENNA INSURANCE GROUP d.d. ZAGREB</item>
    </derivirana_varijabla>
  </DomainObject.Predmet.StrankaListFormated>
  <DomainObject.Predmet.StrankaListFormatedOIB>
    <izvorni_sadrzaj>
      <item>TOMMY d. o. o. za osposobljavanje kandidata za vozače, trgovinu, ugostiteljstvo, OIB 62339350290</item>
      <item>WIENER OSIGURANJE VIENNA INSURANCE GROUP d.d. ZAGREB, OIB 52848403362</item>
    </izvorni_sadrzaj>
    <derivirana_varijabla naziv="DomainObject.Predmet.StrankaListFormatedOIB_1">
      <item>TOMMY d. o. o. za osposobljavanje kandidata za vozače, trgovinu, ugostiteljstvo, OIB 62339350290</item>
      <item>WIENER OSIGURANJE VIENNA INSURANCE GROUP d.d. ZAGREB, OIB 52848403362</item>
    </derivirana_varijabla>
  </DomainObject.Predmet.StrankaListFormatedOIB>
  <DomainObject.Predmet.StrankaListFormatedWithAdress>
    <izvorni_sadrzaj>
      <item>TOMMY d. o. o. za osposobljavanje kandidata za vozače, trgovinu, ugostiteljstvo, Vjekoslava Babukića 25, 34000 Požega</item>
      <item>WIENER OSIGURANJE VIENNA INSURANCE GROUP d.d. ZAGREB, slovenska ulica 24, 10000 Zagreb</item>
    </izvorni_sadrzaj>
    <derivirana_varijabla naziv="DomainObject.Predmet.StrankaListFormatedWithAdress_1">
      <item>TOMMY d. o. o. za osposobljavanje kandidata za vozače, trgovinu, ugostiteljstvo, Vjekoslava Babukića 25, 34000 Požega</item>
      <item>WIENER OSIGURANJE VIENNA INSURANCE GROUP d.d. ZAGREB, slovenska ulica 24, 10000 Zagreb</item>
    </derivirana_varijabla>
  </DomainObject.Predmet.StrankaListFormatedWithAdress>
  <DomainObject.Predmet.StrankaListFormatedWithAdressOIB>
    <izvorni_sadrzaj>
      <item>TOMMY d. o. o. za osposobljavanje kandidata za vozače, trgovinu, ugostiteljstvo, OIB 62339350290, Vjekoslava Babukića 25, 34000 Požega</item>
      <item>WIENER OSIGURANJE VIENNA INSURANCE GROUP d.d. ZAGREB, OIB 52848403362, slovenska ulica 24, 10000 Zagreb</item>
    </izvorni_sadrzaj>
    <derivirana_varijabla naziv="DomainObject.Predmet.StrankaListFormatedWithAdressOIB_1">
      <item>TOMMY d. o. o. za osposobljavanje kandidata za vozače, trgovinu, ugostiteljstvo, OIB 62339350290, Vjekoslava Babukića 25, 34000 Požega</item>
      <item>WIENER OSIGURANJE VIENNA INSURANCE GROUP d.d. ZAGREB, OIB 52848403362, slovenska ulica 24, 10000 Zagreb</item>
    </derivirana_varijabla>
  </DomainObject.Predmet.StrankaListFormatedWithAdressOIB>
  <DomainObject.Predmet.StrankaListNazivFormated>
    <izvorni_sadrzaj>
      <item>TOMMY d. o. o. za osposobljavanje kandidata za vozače, trgovinu, ugostiteljstvo</item>
      <item>WIENER OSIGURANJE VIENNA INSURANCE GROUP d.d. ZAGREB</item>
    </izvorni_sadrzaj>
    <derivirana_varijabla naziv="DomainObject.Predmet.StrankaListNazivFormated_1">
      <item>TOMMY d. o. o. za osposobljavanje kandidata za vozače, trgovinu, ugostiteljstvo</item>
      <item>WIENER OSIGURANJE VIENNA INSURANCE GROUP d.d. ZAGREB</item>
    </derivirana_varijabla>
  </DomainObject.Predmet.StrankaListNazivFormated>
  <DomainObject.Predmet.StrankaListNazivFormatedOIB>
    <izvorni_sadrzaj>
      <item>TOMMY d. o. o. za osposobljavanje kandidata za vozače, trgovinu, ugostiteljstvo, OIB 62339350290</item>
      <item>WIENER OSIGURANJE VIENNA INSURANCE GROUP d.d. ZAGREB, OIB 52848403362</item>
    </izvorni_sadrzaj>
    <derivirana_varijabla naziv="DomainObject.Predmet.StrankaListNazivFormatedOIB_1">
      <item>TOMMY d. o. o. za osposobljavanje kandidata za vozače, trgovinu, ugostiteljstvo, OIB 62339350290</item>
      <item>WIENER OSIGURANJE VIENNA INSURANCE GROUP d.d. ZAGREB, OIB 52848403362</item>
    </derivirana_varijabla>
  </DomainObject.Predmet.StrankaListNazivFormatedOIB>
  <DomainObject.Predmet.ProtuStrankaListFormated>
    <izvorni_sadrzaj>
      <item>TOMMY d. o. o. za osposobljavanje kandidata za vozače, trgovinu, ugostiteljstvo</item>
    </izvorni_sadrzaj>
    <derivirana_varijabla naziv="DomainObject.Predmet.ProtuStrankaListFormated_1">
      <item>TOMMY d. o. o. za osposobljavanje kandidata za vozače, trgovinu, ugostiteljstvo</item>
    </derivirana_varijabla>
  </DomainObject.Predmet.ProtuStrankaListFormated>
  <DomainObject.Predmet.ProtuStrankaListFormatedOIB>
    <izvorni_sadrzaj>
      <item>TOMMY d. o. o. za osposobljavanje kandidata za vozače, trgovinu, ugostiteljstvo, OIB 62339350290</item>
    </izvorni_sadrzaj>
    <derivirana_varijabla naziv="DomainObject.Predmet.ProtuStrankaListFormatedOIB_1">
      <item>TOMMY d. o. o. za osposobljavanje kandidata za vozače, trgovinu, ugostiteljstvo, OIB 62339350290</item>
    </derivirana_varijabla>
  </DomainObject.Predmet.ProtuStrankaListFormatedOIB>
  <DomainObject.Predmet.ProtuStrankaListFormatedWithAdress>
    <izvorni_sadrzaj>
      <item>TOMMY d. o. o. za osposobljavanje kandidata za vozače, trgovinu, ugostiteljstvo, Vjekoslava Babukića 25, 34000 Požega</item>
    </izvorni_sadrzaj>
    <derivirana_varijabla naziv="DomainObject.Predmet.ProtuStrankaListFormatedWithAdress_1">
      <item>TOMMY d. o. o. za osposobljavanje kandidata za vozače, trgovinu, ugostiteljstvo, Vjekoslava Babukića 25, 34000 Požega</item>
    </derivirana_varijabla>
  </DomainObject.Predmet.ProtuStrankaListFormatedWithAdress>
  <DomainObject.Predmet.ProtuStrankaListFormatedWithAdressOIB>
    <izvorni_sadrzaj>
      <item>TOMMY d. o. o. za osposobljavanje kandidata za vozače, trgovinu, ugostiteljstvo, OIB 62339350290, Vjekoslava Babukića 25, 34000 Požega</item>
    </izvorni_sadrzaj>
    <derivirana_varijabla naziv="DomainObject.Predmet.ProtuStrankaListFormatedWithAdressOIB_1">
      <item>TOMMY d. o. o. za osposobljavanje kandidata za vozače, trgovinu, ugostiteljstvo, OIB 62339350290, Vjekoslava Babukića 25, 34000 Požega</item>
    </derivirana_varijabla>
  </DomainObject.Predmet.ProtuStrankaListFormatedWithAdressOIB>
  <DomainObject.Predmet.ProtuStrankaListNazivFormated>
    <izvorni_sadrzaj>
      <item>TOMMY d. o. o. za osposobljavanje kandidata za vozače, trgovinu, ugostiteljstvo</item>
    </izvorni_sadrzaj>
    <derivirana_varijabla naziv="DomainObject.Predmet.ProtuStrankaListNazivFormated_1">
      <item>TOMMY d. o. o. za osposobljavanje kandidata za vozače, trgovinu, ugostiteljstvo</item>
    </derivirana_varijabla>
  </DomainObject.Predmet.ProtuStrankaListNazivFormated>
  <DomainObject.Predmet.ProtuStrankaListNazivFormatedOIB>
    <izvorni_sadrzaj>
      <item>TOMMY d. o. o. za osposobljavanje kandidata za vozače, trgovinu, ugostiteljstvo, OIB 62339350290</item>
    </izvorni_sadrzaj>
    <derivirana_varijabla naziv="DomainObject.Predmet.ProtuStrankaListNazivFormatedOIB_1">
      <item>TOMMY d. o. o. za osposobljavanje kandidata za vozače, trgovinu, ugostiteljstvo, OIB 62339350290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TOMMY d. o. o. za osposobljavanje kandidata za vozače, trgovinu, ugostiteljstvo i dr.</izvorni_sadrzaj>
    <derivirana_varijabla naziv="DomainObject.Predmet.StrankaIDrugi_1">TOMMY d. o. o. za osposobljavanje kandidata za vozače, trgovinu, ugostiteljstvo i dr.</derivirana_varijabla>
  </DomainObject.Predmet.StrankaIDrugi>
  <DomainObject.Predmet.ProtustrankaIDrugi>
    <izvorni_sadrzaj>TOMMY d. o. o. za osposobljavanje kandidata za vozače, trgovinu, ugostiteljstvo</izvorni_sadrzaj>
    <derivirana_varijabla naziv="DomainObject.Predmet.ProtustrankaIDrugi_1">TOMMY d. o. o. za osposobljavanje kandidata za vozače, trgovinu, ugostiteljstvo</derivirana_varijabla>
  </DomainObject.Predmet.ProtustrankaIDrugi>
  <DomainObject.Predmet.StrankaIDrugiAdressOIB>
    <izvorni_sadrzaj>TOMMY d. o. o. za osposobljavanje kandidata za vozače, trgovinu, ugostiteljstvo, OIB 62339350290, Vjekoslava Babukića 25, 34000 Požega i dr.</izvorni_sadrzaj>
    <derivirana_varijabla naziv="DomainObject.Predmet.StrankaIDrugiAdressOIB_1">TOMMY d. o. o. za osposobljavanje kandidata za vozače, trgovinu, ugostiteljstvo, OIB 62339350290, Vjekoslava Babukića 25, 34000 Požega i dr.</derivirana_varijabla>
  </DomainObject.Predmet.StrankaIDrugiAdressOIB>
  <DomainObject.Predmet.ProtustrankaIDrugiAdressOIB>
    <izvorni_sadrzaj>TOMMY d. o. o. za osposobljavanje kandidata za vozače, trgovinu, ugostiteljstvo, OIB 62339350290, Vjekoslava Babukića 25, 34000 Požega</izvorni_sadrzaj>
    <derivirana_varijabla naziv="DomainObject.Predmet.ProtustrankaIDrugiAdressOIB_1">TOMMY d. o. o. za osposobljavanje kandidata za vozače, trgovinu, ugostiteljstvo, OIB 62339350290, Vjekoslava Babukića 25,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TOMMY d. o. o. za osposobljavanje kandidata za vozače, trgovinu, ugostiteljstvo</item>
      <item>TOMMY d. o. o. za osposobljavanje kandidata za vozače, trgovinu, ugostiteljstvo</item>
      <item>WIENER OSIGURANJE VIENNA INSURANCE GROUP d.d. ZAGREB</item>
    </izvorni_sadrzaj>
    <derivirana_varijabla naziv="DomainObject.Predmet.SudioniciListNaziv_1">
      <item>TOMMY d. o. o. za osposobljavanje kandidata za vozače, trgovinu, ugostiteljstvo</item>
      <item>TOMMY d. o. o. za osposobljavanje kandidata za vozače, trgovinu, ugostiteljstvo</item>
      <item>WIENER OSIGURANJE VIENNA INSURANCE GROUP d.d. ZAGREB</item>
    </derivirana_varijabla>
  </DomainObject.Predmet.SudioniciListNaziv>
  <DomainObject.Predmet.SudioniciListAdressOIB>
    <izvorni_sadrzaj>
      <item>TOMMY d. o. o. za osposobljavanje kandidata za vozače, trgovinu, ugostiteljstvo, OIB 62339350290, Vjekoslava Babukića 25,34000 Požega</item>
      <item>TOMMY d. o. o. za osposobljavanje kandidata za vozače, trgovinu, ugostiteljstvo, OIB 62339350290, Vjekoslava Babukića 25,34000 Požega</item>
      <item>WIENER OSIGURANJE VIENNA INSURANCE GROUP d.d. ZAGREB, OIB 52848403362, slovenska ulica 24,10000 Zagreb</item>
    </izvorni_sadrzaj>
    <derivirana_varijabla naziv="DomainObject.Predmet.SudioniciListAdressOIB_1">
      <item>TOMMY d. o. o. za osposobljavanje kandidata za vozače, trgovinu, ugostiteljstvo, OIB 62339350290, Vjekoslava Babukića 25,34000 Požega</item>
      <item>TOMMY d. o. o. za osposobljavanje kandidata za vozače, trgovinu, ugostiteljstvo, OIB 62339350290, Vjekoslava Babukića 25,34000 Požega</item>
      <item>WIENER OSIGURANJE VIENNA INSURANCE GROUP d.d. ZAGREB, OIB 52848403362, slovenska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62339350290</item>
      <item>, OIB 62339350290</item>
      <item>, OIB 52848403362</item>
    </izvorni_sadrzaj>
    <derivirana_varijabla naziv="DomainObject.Predmet.SudioniciListNazivOIB_1">
      <item>, OIB 62339350290</item>
      <item>, OIB 62339350290</item>
      <item>, OIB 52848403362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220</properties:Words>
  <properties:Characters>1197</properties:Characters>
  <properties:Lines>82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2017-08-30T11:00:00Z</dcterms:created>
  <dc:creator>bconka</dc:creator>
  <cp:lastModifiedBy>wsadmin</cp:lastModifiedBy>
  <cp:lastPrinted>2017-08-30T10:34:00Z</cp:lastPrinted>
  <dcterms:modified xmlns:xsi="http://www.w3.org/2001/XMLSchema-instance" xsi:type="dcterms:W3CDTF">2017-08-30T11:00:00Z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