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8194" w14:paraId="a738194" w:rsidRDefault="003753B8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E20A39">
        <w:t>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180B89">
        <w:t>60/2011-</w:t>
      </w:r>
      <w:r w:rsidR="00E20A39">
        <w:t>301</w:t>
      </w:r>
    </w:p>
    <w:p w:rsidRDefault="00761A7A" w:rsidR="00761A7A"/>
    <w:p w:rsidRDefault="00761A7A" w:rsidP="00761A7A" w:rsidR="00761A7A" w:rsidRPr="001D263C">
      <w:pPr>
        <w:jc w:val="center"/>
      </w:pPr>
      <w:r w:rsidRPr="001D263C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E20A39">
        <w:t>U SLAVONSKOM BRODU</w:t>
      </w:r>
      <w:r>
        <w:t xml:space="preserve">, po stečajnom sucu Vesni Vukelić, u postupku stečaja nad dužnikom </w:t>
      </w:r>
      <w:r w:rsidR="00221A05">
        <w:t>KLAS d.d</w:t>
      </w:r>
      <w:r w:rsidR="00831406">
        <w:t xml:space="preserve">, u stečaju </w:t>
      </w:r>
      <w:r w:rsidR="00C65C8C">
        <w:t xml:space="preserve"> </w:t>
      </w:r>
      <w:r w:rsidR="00221A05">
        <w:t>Nova Gradiška</w:t>
      </w:r>
      <w:r>
        <w:t xml:space="preserve">, </w:t>
      </w:r>
      <w:r w:rsidR="00203C5D">
        <w:t xml:space="preserve">povodom </w:t>
      </w:r>
      <w:r>
        <w:t xml:space="preserve"> prodaje imovine stečajnog dužnika uz odgovarajuću primjenu propisa o ovrsi, dana </w:t>
      </w:r>
      <w:r w:rsidR="00E20A39">
        <w:t>27.srpnja 2016</w:t>
      </w:r>
      <w:r>
        <w:t xml:space="preserve">.g. </w:t>
      </w:r>
    </w:p>
    <w:p w:rsidRDefault="00C04996" w:rsidR="00C04996"/>
    <w:p w:rsidRDefault="00761A7A" w:rsidP="00C04996" w:rsidR="003B0F71" w:rsidRPr="00C04996">
      <w:pPr>
        <w:jc w:val="center"/>
        <w:rPr>
          <w:b/>
        </w:rPr>
      </w:pPr>
      <w:r w:rsidRPr="001D263C">
        <w:t>z a k l j u č i o     j e</w:t>
      </w:r>
    </w:p>
    <w:p w:rsidRDefault="00C04996" w:rsidR="00C04996"/>
    <w:p w:rsidRDefault="00C04996" w:rsidP="00745107" w:rsidR="00745107">
      <w:pPr>
        <w:jc w:val="both"/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745107">
        <w:t>NIKOLINI DUBIEL iz Nove Gradiške, Radnička 13, OIB 86046904963,  predaje se imovina  stečajnog dužnika KLAS d.d, u stečaju Nova Gradiška</w:t>
      </w:r>
      <w:r w:rsidR="001D263C">
        <w:t xml:space="preserve"> koju čine</w:t>
      </w:r>
      <w:r w:rsidR="00745107">
        <w:t>:</w:t>
      </w:r>
    </w:p>
    <w:p w:rsidRDefault="00745107" w:rsidP="00745107" w:rsidR="00745107">
      <w:pPr>
        <w:jc w:val="both"/>
      </w:pPr>
      <w:r>
        <w:tab/>
        <w:t xml:space="preserve">- kč.br. 2749 Kuća i dvorište na Bedemu br. 10, površine 379m2 i </w:t>
      </w:r>
    </w:p>
    <w:p w:rsidRDefault="00745107" w:rsidP="00613361" w:rsidR="00C8015B">
      <w:pPr>
        <w:jc w:val="both"/>
      </w:pPr>
      <w:r>
        <w:tab/>
        <w:t>- kč.br. 2750 Vrt na Bedemu ukupne površine 989m2, sve upisane u zk.ul. 109 k.o Nova Gradiška.</w:t>
      </w:r>
    </w:p>
    <w:p w:rsidRDefault="007E5562" w:rsidP="007E5562" w:rsidR="007E5562">
      <w:pPr>
        <w:ind w:left="360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nekretnin</w:t>
      </w:r>
      <w:r w:rsidR="009C3029">
        <w:t>ama</w:t>
      </w:r>
      <w:r>
        <w:t xml:space="preserve"> iz toč. I</w:t>
      </w:r>
      <w:r w:rsidR="001D263C">
        <w:t xml:space="preserve"> </w:t>
      </w:r>
      <w:r w:rsidR="00C52411">
        <w:t>ovog zaključka o</w:t>
      </w:r>
      <w:r w:rsidR="008662D1">
        <w:t>dređuje se:</w:t>
      </w:r>
    </w:p>
    <w:p w:rsidRDefault="00C52411" w:rsidP="00F63080" w:rsidR="00E01098">
      <w:pPr>
        <w:numPr>
          <w:ilvl w:val="0"/>
          <w:numId w:val="5"/>
        </w:numPr>
        <w:jc w:val="both"/>
      </w:pPr>
      <w:r w:rsidRPr="00745107">
        <w:t>uknjižba prava vlasništva</w:t>
      </w:r>
      <w:r>
        <w:t xml:space="preserve"> u zemljišnim knjigama na ime kupca</w:t>
      </w:r>
      <w:r w:rsidR="008B7406">
        <w:t xml:space="preserve"> </w:t>
      </w:r>
      <w:r w:rsidR="00745107">
        <w:t xml:space="preserve"> NIKOLINA DUBIEL iz Nove Gradiške, Radnička 13, OIB 86046904963</w:t>
      </w:r>
      <w:r w:rsidR="001D263C">
        <w:t>.</w:t>
      </w:r>
    </w:p>
    <w:p w:rsidRDefault="00A162F9" w:rsidP="00613361" w:rsidR="00A162F9">
      <w:pPr>
        <w:jc w:val="center"/>
      </w:pPr>
    </w:p>
    <w:p w:rsidRDefault="00613361" w:rsidP="00613361" w:rsidR="00761A7A">
      <w:pPr>
        <w:jc w:val="center"/>
      </w:pPr>
      <w:r>
        <w:t>Obrazloženje</w:t>
      </w: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>i ovog suda br. St-</w:t>
      </w:r>
      <w:r w:rsidR="00E01098">
        <w:t>60/2011-299</w:t>
      </w:r>
      <w:r w:rsidR="00516058">
        <w:t xml:space="preserve"> od </w:t>
      </w:r>
      <w:r w:rsidR="00E01098">
        <w:t>7.srpnja 2016</w:t>
      </w:r>
      <w:r w:rsidR="00211234">
        <w:t>.</w:t>
      </w:r>
      <w:r w:rsidR="00203C5D">
        <w:t>,</w:t>
      </w:r>
      <w:r w:rsidR="00D10BB9">
        <w:t xml:space="preserve"> kupcu </w:t>
      </w:r>
      <w:r w:rsidR="00E01098">
        <w:t xml:space="preserve">NIKOLINI DUBIEL iz Nove Gradiške, Radnička 13, OIB 86046904963 </w:t>
      </w:r>
      <w:r w:rsidR="00516058">
        <w:t>dosuđene</w:t>
      </w:r>
      <w:r w:rsidR="00A26FA8">
        <w:t xml:space="preserve"> </w:t>
      </w:r>
      <w:r w:rsidR="00516058">
        <w:t>su nekretnine</w:t>
      </w:r>
      <w:r w:rsidR="00A26FA8">
        <w:t xml:space="preserve"> stečajnog dužnika </w:t>
      </w:r>
      <w:r w:rsidR="00915383">
        <w:t>KLAS d.d.,u stečaju Nova Gradiška</w:t>
      </w:r>
      <w:r w:rsidR="00D10BB9">
        <w:t>,</w:t>
      </w:r>
      <w:r w:rsidR="00A26FA8">
        <w:t xml:space="preserve"> navede</w:t>
      </w:r>
      <w:r w:rsidR="00D536F6">
        <w:t>ne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>
        <w:t>sud izvršio provjeru u računovodstvu ovog suda</w:t>
      </w:r>
      <w:r w:rsidR="001D263C">
        <w:t xml:space="preserve"> </w:t>
      </w:r>
      <w:r w:rsidR="001A51B3">
        <w:t xml:space="preserve">utvrdio je da je kupac </w:t>
      </w:r>
      <w:r w:rsidR="001D263C">
        <w:t>u roku izvršila</w:t>
      </w:r>
      <w:r>
        <w:t xml:space="preserve"> u</w:t>
      </w:r>
      <w:r w:rsidR="00C367F8">
        <w:t>platu kupovnine</w:t>
      </w:r>
      <w:r w:rsidR="00A26FA8">
        <w:t xml:space="preserve"> za </w:t>
      </w:r>
      <w:r w:rsidR="00915383">
        <w:t>kupljen</w:t>
      </w:r>
      <w:r w:rsidR="00E01098">
        <w:t>e</w:t>
      </w:r>
      <w:r w:rsidR="00915383">
        <w:t xml:space="preserve"> </w:t>
      </w:r>
      <w:r w:rsidR="00E01098">
        <w:t>nekretnine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915383">
        <w:t xml:space="preserve">i zakonski uvjeti da se </w:t>
      </w:r>
      <w:r w:rsidR="00E01098">
        <w:t>navedene nekretnine</w:t>
      </w:r>
      <w:r w:rsidR="00516058">
        <w:t xml:space="preserve">  prenesu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367F8">
        <w:t>,</w:t>
      </w:r>
      <w:r w:rsidR="007E5562">
        <w:t xml:space="preserve"> II</w:t>
      </w:r>
      <w:r w:rsidR="001D263C">
        <w:t xml:space="preserve"> </w:t>
      </w:r>
      <w:r>
        <w:t xml:space="preserve"> ovog </w:t>
      </w:r>
      <w:r w:rsidR="00C52411">
        <w:t xml:space="preserve"> </w:t>
      </w:r>
      <w:r>
        <w:t xml:space="preserve">zaključka </w:t>
      </w:r>
      <w:r w:rsidR="00C52411">
        <w:t xml:space="preserve">temeljem čl. 164 Stečajnog zakona </w:t>
      </w:r>
      <w:r w:rsidR="007E5562">
        <w:t xml:space="preserve">a </w:t>
      </w:r>
      <w:r w:rsidR="00FE6622">
        <w:t xml:space="preserve">uz primjenu čl. 108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112/12</w:t>
      </w:r>
      <w:r w:rsidR="009C0C19">
        <w:t>, 25/13 i 93/14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E01098">
        <w:t>27.srpnja 2016</w:t>
      </w:r>
      <w:r w:rsidR="00C52411">
        <w:t>.</w:t>
      </w:r>
    </w:p>
    <w:p w:rsidRDefault="00613361" w:rsidR="00613361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>
        <w:t>STEČAJNI SUDAC:</w:t>
      </w:r>
    </w:p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613361" w:rsidR="00613361"/>
    <w:p w:rsidRDefault="00613361" w:rsidR="00613361" w:rsidRPr="001D263C">
      <w:pPr>
        <w:rPr>
          <w:b/>
          <w:sz w:val="22"/>
          <w:szCs w:val="22"/>
        </w:rPr>
      </w:pPr>
      <w:r w:rsidRPr="001D263C">
        <w:rPr>
          <w:b/>
          <w:sz w:val="22"/>
          <w:szCs w:val="22"/>
        </w:rPr>
        <w:t>NAPUTAK O PRAVNOM LIJEKU:</w:t>
      </w:r>
    </w:p>
    <w:p w:rsidRDefault="00613361" w:rsidR="00C52411">
      <w:pPr>
        <w:rPr>
          <w:sz w:val="22"/>
          <w:szCs w:val="22"/>
        </w:rPr>
      </w:pPr>
      <w:r w:rsidRPr="001D263C">
        <w:rPr>
          <w:sz w:val="22"/>
          <w:szCs w:val="22"/>
        </w:rPr>
        <w:t xml:space="preserve">Protiv ovog zaključka -žalba nije dopuštena (čl. </w:t>
      </w:r>
      <w:smartTag w:element="metricconverter" w:uri="urn:schemas-microsoft-com:office:smarttags">
        <w:smartTagPr>
          <w:attr w:val="11 st" w:name="ProductID"/>
        </w:smartTagPr>
        <w:r w:rsidRPr="001D263C">
          <w:rPr>
            <w:sz w:val="22"/>
            <w:szCs w:val="22"/>
          </w:rPr>
          <w:t>11 st</w:t>
        </w:r>
      </w:smartTag>
      <w:r w:rsidRPr="001D263C">
        <w:rPr>
          <w:sz w:val="22"/>
          <w:szCs w:val="22"/>
        </w:rPr>
        <w:t>. 5 Ovršnog zakona)</w:t>
      </w:r>
    </w:p>
    <w:p w:rsidRDefault="00BD7B0F" w:rsidR="00BD7B0F" w:rsidRPr="001D263C">
      <w:pPr>
        <w:rPr>
          <w:sz w:val="22"/>
          <w:szCs w:val="22"/>
        </w:rPr>
      </w:pPr>
    </w:p>
    <w:p w:rsidRDefault="00C52411" w:rsidR="00C52411"/>
    <w:p w:rsidRDefault="00613361" w:rsidR="00613361">
      <w:r>
        <w:lastRenderedPageBreak/>
        <w:t>Dostaviti:</w:t>
      </w:r>
    </w:p>
    <w:p w:rsidRDefault="001D263C" w:rsidP="001D263C" w:rsidR="001D263C">
      <w:r>
        <w:t xml:space="preserve">1. </w:t>
      </w:r>
      <w:r w:rsidR="00613361">
        <w:t xml:space="preserve"> steč.upravitelju</w:t>
      </w:r>
    </w:p>
    <w:p w:rsidRDefault="001D263C" w:rsidP="001D263C" w:rsidR="00E7654E">
      <w:r>
        <w:t>2.</w:t>
      </w:r>
      <w:r w:rsidR="00613361">
        <w:t xml:space="preserve"> </w:t>
      </w:r>
      <w:r w:rsidR="00E01098">
        <w:t>NIKOLINA DUBIEL iz Nove Gradiške, Radnička 13</w:t>
      </w:r>
    </w:p>
    <w:p w:rsidRDefault="001D263C" w:rsidP="001D263C" w:rsidR="001D263C"/>
    <w:p w:rsidRDefault="00AD6AC5" w:rsidP="001D263C" w:rsidR="00E7654E">
      <w:pPr>
        <w:ind w:left="1211"/>
      </w:pPr>
      <w:r>
        <w:t xml:space="preserve">zk.odjel </w:t>
      </w:r>
      <w:r w:rsidR="00915383">
        <w:t>u</w:t>
      </w:r>
      <w:r w:rsidR="001D263C">
        <w:t xml:space="preserve"> </w:t>
      </w:r>
      <w:r w:rsidR="00915383">
        <w:t xml:space="preserve"> Novoj Gradiški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A47A38"/>
    <w:multiLevelType w:val="hybridMultilevel"/>
    <w:tmpl w:val="E3A28460"/>
    <w:lvl w:tplc="771A7AA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751" w:val="num"/>
        </w:tabs>
        <w:ind w:hanging="360" w:left="1751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471" w:val="num"/>
        </w:tabs>
        <w:ind w:hanging="180" w:left="2471"/>
      </w:pPr>
    </w:lvl>
    <w:lvl w:tentative="true" w:tplc="041A000F" w:ilvl="3">
      <w:start w:val="1"/>
      <w:numFmt w:val="decimal"/>
      <w:lvlText w:val="%4."/>
      <w:lvlJc w:val="left"/>
      <w:pPr>
        <w:tabs>
          <w:tab w:pos="3191" w:val="num"/>
        </w:tabs>
        <w:ind w:hanging="360" w:left="3191"/>
      </w:pPr>
    </w:lvl>
    <w:lvl w:tentative="true" w:tplc="041A0019" w:ilvl="4">
      <w:start w:val="1"/>
      <w:numFmt w:val="lowerLetter"/>
      <w:lvlText w:val="%5."/>
      <w:lvlJc w:val="left"/>
      <w:pPr>
        <w:tabs>
          <w:tab w:pos="3911" w:val="num"/>
        </w:tabs>
        <w:ind w:hanging="360" w:left="3911"/>
      </w:pPr>
    </w:lvl>
    <w:lvl w:tentative="true" w:tplc="041A001B" w:ilvl="5">
      <w:start w:val="1"/>
      <w:numFmt w:val="lowerRoman"/>
      <w:lvlText w:val="%6."/>
      <w:lvlJc w:val="right"/>
      <w:pPr>
        <w:tabs>
          <w:tab w:pos="4631" w:val="num"/>
        </w:tabs>
        <w:ind w:hanging="180" w:left="4631"/>
      </w:pPr>
    </w:lvl>
    <w:lvl w:tentative="true" w:tplc="041A000F" w:ilvl="6">
      <w:start w:val="1"/>
      <w:numFmt w:val="decimal"/>
      <w:lvlText w:val="%7."/>
      <w:lvlJc w:val="left"/>
      <w:pPr>
        <w:tabs>
          <w:tab w:pos="5351" w:val="num"/>
        </w:tabs>
        <w:ind w:hanging="360" w:left="5351"/>
      </w:pPr>
    </w:lvl>
    <w:lvl w:tentative="true" w:tplc="041A0019" w:ilvl="7">
      <w:start w:val="1"/>
      <w:numFmt w:val="lowerLetter"/>
      <w:lvlText w:val="%8."/>
      <w:lvlJc w:val="left"/>
      <w:pPr>
        <w:tabs>
          <w:tab w:pos="6071" w:val="num"/>
        </w:tabs>
        <w:ind w:hanging="360" w:left="6071"/>
      </w:pPr>
    </w:lvl>
    <w:lvl w:tentative="true" w:tplc="041A001B" w:ilvl="8">
      <w:start w:val="1"/>
      <w:numFmt w:val="lowerRoman"/>
      <w:lvlText w:val="%9."/>
      <w:lvlJc w:val="right"/>
      <w:pPr>
        <w:tabs>
          <w:tab w:pos="6791" w:val="num"/>
        </w:tabs>
        <w:ind w:hanging="180" w:left="6791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E526F"/>
    <w:rsid w:val="000F5FAB"/>
    <w:rsid w:val="00122B32"/>
    <w:rsid w:val="00131249"/>
    <w:rsid w:val="00134F2A"/>
    <w:rsid w:val="001378BD"/>
    <w:rsid w:val="00142E0D"/>
    <w:rsid w:val="00180B89"/>
    <w:rsid w:val="00181AB3"/>
    <w:rsid w:val="00192B4A"/>
    <w:rsid w:val="00193868"/>
    <w:rsid w:val="001A51B3"/>
    <w:rsid w:val="001C043B"/>
    <w:rsid w:val="001D263C"/>
    <w:rsid w:val="00203C5D"/>
    <w:rsid w:val="00211234"/>
    <w:rsid w:val="00221A05"/>
    <w:rsid w:val="00231998"/>
    <w:rsid w:val="0028617D"/>
    <w:rsid w:val="002F6DC2"/>
    <w:rsid w:val="00301440"/>
    <w:rsid w:val="00344642"/>
    <w:rsid w:val="00354BB3"/>
    <w:rsid w:val="003753B8"/>
    <w:rsid w:val="00385289"/>
    <w:rsid w:val="003909AD"/>
    <w:rsid w:val="0039651D"/>
    <w:rsid w:val="003B0F71"/>
    <w:rsid w:val="0040259E"/>
    <w:rsid w:val="00447FB6"/>
    <w:rsid w:val="00474D51"/>
    <w:rsid w:val="00492A6B"/>
    <w:rsid w:val="00504208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53B44"/>
    <w:rsid w:val="00653EA4"/>
    <w:rsid w:val="00654BDA"/>
    <w:rsid w:val="006A6A18"/>
    <w:rsid w:val="007433C9"/>
    <w:rsid w:val="00745107"/>
    <w:rsid w:val="00761A7A"/>
    <w:rsid w:val="007740E9"/>
    <w:rsid w:val="007C0BDE"/>
    <w:rsid w:val="007D210A"/>
    <w:rsid w:val="007E5562"/>
    <w:rsid w:val="007F3896"/>
    <w:rsid w:val="007F43EE"/>
    <w:rsid w:val="00804F44"/>
    <w:rsid w:val="008066D9"/>
    <w:rsid w:val="00831406"/>
    <w:rsid w:val="008517B9"/>
    <w:rsid w:val="00851AEC"/>
    <w:rsid w:val="008526D7"/>
    <w:rsid w:val="008662D1"/>
    <w:rsid w:val="00881A70"/>
    <w:rsid w:val="008901F5"/>
    <w:rsid w:val="00893676"/>
    <w:rsid w:val="00893EA2"/>
    <w:rsid w:val="008B7406"/>
    <w:rsid w:val="008C28C5"/>
    <w:rsid w:val="008C2F8A"/>
    <w:rsid w:val="008C4AE8"/>
    <w:rsid w:val="008E562B"/>
    <w:rsid w:val="00915383"/>
    <w:rsid w:val="00976BDF"/>
    <w:rsid w:val="009A7D11"/>
    <w:rsid w:val="009C0C19"/>
    <w:rsid w:val="009C0E54"/>
    <w:rsid w:val="009C3029"/>
    <w:rsid w:val="009D453B"/>
    <w:rsid w:val="009E6061"/>
    <w:rsid w:val="00A162F9"/>
    <w:rsid w:val="00A26FA8"/>
    <w:rsid w:val="00A43222"/>
    <w:rsid w:val="00A5312A"/>
    <w:rsid w:val="00A63785"/>
    <w:rsid w:val="00A75B61"/>
    <w:rsid w:val="00AA549C"/>
    <w:rsid w:val="00AA78DE"/>
    <w:rsid w:val="00AD6AC5"/>
    <w:rsid w:val="00AF4FC6"/>
    <w:rsid w:val="00B2135A"/>
    <w:rsid w:val="00B87F77"/>
    <w:rsid w:val="00BD7B0F"/>
    <w:rsid w:val="00BE47CC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91FD6"/>
    <w:rsid w:val="00CB0E56"/>
    <w:rsid w:val="00CF470F"/>
    <w:rsid w:val="00D10BB9"/>
    <w:rsid w:val="00D536F6"/>
    <w:rsid w:val="00D854F8"/>
    <w:rsid w:val="00DA0FD0"/>
    <w:rsid w:val="00DB170B"/>
    <w:rsid w:val="00DD1FFE"/>
    <w:rsid w:val="00E01098"/>
    <w:rsid w:val="00E06842"/>
    <w:rsid w:val="00E15699"/>
    <w:rsid w:val="00E20A39"/>
    <w:rsid w:val="00E20B8A"/>
    <w:rsid w:val="00E339AF"/>
    <w:rsid w:val="00E7305A"/>
    <w:rsid w:val="00E7654E"/>
    <w:rsid w:val="00EB4BE7"/>
    <w:rsid w:val="00EE479B"/>
    <w:rsid w:val="00F13373"/>
    <w:rsid w:val="00F202C3"/>
    <w:rsid w:val="00F545BF"/>
    <w:rsid w:val="00F63080"/>
    <w:rsid w:val="00FA785E"/>
    <w:rsid w:val="00FD7EBA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B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4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B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4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u ormaru,   9,10,11 kal.13,
12,13 - dio kod suca</izvorni_sadrzaj>
    <derivirana_varijabla naziv="DomainObject.Predmet.PrimjedbaSuca_1">I-III ,IV,V dio u ormaru,   9,10,11 kal.13,
12,13 -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320</properties:Words>
  <properties:Characters>1622</properties:Characters>
  <properties:Lines>52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2016-07-27T10:50:00Z</dcterms:created>
  <dc:creator>Korisnik</dc:creator>
  <cp:lastModifiedBy>wsadmin</cp:lastModifiedBy>
  <cp:lastPrinted>2016-07-27T09:44:00Z</cp:lastPrinted>
  <dcterms:modified xmlns:xsi="http://www.w3.org/2001/XMLSchema-instance" xsi:type="dcterms:W3CDTF">2016-07-27T10:51:00Z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