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e970" w14:paraId="bb9e970" w:rsidRDefault="00EB5B87" w:rsidP="00910611" w:rsidR="00EB5B8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5B87" w:rsidP="00910611" w:rsidR="00EB5B87">
      <w:r>
        <w:rPr>
          <w:rFonts w:eastAsia="MS Mincho"/>
        </w:rPr>
        <w:t>REPUBLIKA HRVATSKA</w:t>
      </w:r>
    </w:p>
    <w:p w:rsidRDefault="00EB5B87" w:rsidP="00910611" w:rsidR="00EB5B87">
      <w:r>
        <w:rPr>
          <w:rFonts w:eastAsia="MS Mincho"/>
        </w:rPr>
        <w:t>TRGOVAČKI SUD U RIJECI</w:t>
      </w:r>
    </w:p>
    <w:p w:rsidRDefault="00EB5B87" w:rsidR="00EB5B8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0501" w:rsidP="00DC06D2" w:rsidR="003E0501" w:rsidRPr="00CC35C7">
      <w:pPr>
        <w:jc w:val="center"/>
      </w:pPr>
    </w:p>
    <w:p w:rsidRDefault="00A5245C" w:rsidP="00DC06D2" w:rsidR="00A5245C" w:rsidRPr="00CC35C7">
      <w:pPr>
        <w:jc w:val="center"/>
        <w:rPr>
          <w:bCs/>
        </w:rPr>
      </w:pPr>
    </w:p>
    <w:p w:rsidRDefault="00B7388C" w:rsidP="00DC06D2" w:rsidR="00B7388C" w:rsidRPr="00CC35C7">
      <w:pPr>
        <w:jc w:val="center"/>
        <w:rPr>
          <w:bCs/>
        </w:rPr>
      </w:pPr>
      <w:r w:rsidRPr="00CC35C7">
        <w:rPr>
          <w:bCs/>
        </w:rPr>
        <w:t>R E P U B L I K A    H R V A T S K A</w:t>
      </w:r>
    </w:p>
    <w:p w:rsidRDefault="00E303B9" w:rsidP="00DC06D2" w:rsidR="00E303B9" w:rsidRPr="00CC35C7">
      <w:pPr>
        <w:jc w:val="center"/>
        <w:rPr>
          <w:bCs/>
        </w:rPr>
      </w:pPr>
      <w:r w:rsidRPr="00CC35C7">
        <w:rPr>
          <w:bCs/>
        </w:rPr>
        <w:t>R</w:t>
      </w:r>
      <w:r w:rsidR="0031329D" w:rsidRPr="00CC35C7">
        <w:rPr>
          <w:bCs/>
        </w:rPr>
        <w:t xml:space="preserve"> </w:t>
      </w:r>
      <w:r w:rsidRPr="00CC35C7">
        <w:rPr>
          <w:bCs/>
        </w:rPr>
        <w:t>J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  <w:r w:rsidR="0031329D" w:rsidRPr="00CC35C7">
        <w:rPr>
          <w:bCs/>
        </w:rPr>
        <w:t xml:space="preserve"> </w:t>
      </w:r>
      <w:r w:rsidRPr="00CC35C7">
        <w:rPr>
          <w:bCs/>
        </w:rPr>
        <w:t>Š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  <w:r w:rsidR="0031329D" w:rsidRPr="00CC35C7">
        <w:rPr>
          <w:bCs/>
        </w:rPr>
        <w:t xml:space="preserve"> </w:t>
      </w:r>
      <w:r w:rsidRPr="00CC35C7">
        <w:rPr>
          <w:bCs/>
        </w:rPr>
        <w:t>N</w:t>
      </w:r>
      <w:r w:rsidR="0031329D" w:rsidRPr="00CC35C7">
        <w:rPr>
          <w:bCs/>
        </w:rPr>
        <w:t xml:space="preserve"> </w:t>
      </w:r>
      <w:r w:rsidRPr="00CC35C7">
        <w:rPr>
          <w:bCs/>
        </w:rPr>
        <w:t>J</w:t>
      </w:r>
      <w:r w:rsidR="0031329D" w:rsidRPr="00CC35C7">
        <w:rPr>
          <w:bCs/>
        </w:rPr>
        <w:t xml:space="preserve"> </w:t>
      </w:r>
      <w:r w:rsidRPr="00CC35C7">
        <w:rPr>
          <w:bCs/>
        </w:rPr>
        <w:t>E</w:t>
      </w:r>
    </w:p>
    <w:p w:rsidRDefault="00FE2D36" w:rsidP="00DC06D2" w:rsidR="00FE2D36" w:rsidRPr="00CC35C7">
      <w:pPr>
        <w:jc w:val="center"/>
        <w:rPr>
          <w:bCs/>
        </w:rPr>
      </w:pPr>
    </w:p>
    <w:p w:rsidRDefault="006B099D" w:rsidP="00895D12" w:rsidR="006B099D" w:rsidRPr="00CC35C7">
      <w:pPr>
        <w:ind w:firstLine="720"/>
        <w:jc w:val="both"/>
      </w:pPr>
      <w:r w:rsidRPr="00CC35C7">
        <w:t xml:space="preserve">Trgovački sud u Rijeci, po stečajnom sucu Veri Jelenović, </w:t>
      </w:r>
      <w:r w:rsidR="00F745C2" w:rsidRPr="00600D2E">
        <w:t>u nastavku postupka radi naknadne diobe Stečajne mase iza LETA društvo s ograničenom odgovornošću za trgovinu i estetsku njegu u stečaju Split, Lovretska 10, OIB: 27346697057, MBS: 040376267</w:t>
      </w:r>
      <w:r w:rsidRPr="00CC35C7">
        <w:t xml:space="preserve">, dana </w:t>
      </w:r>
      <w:r w:rsidR="00F745C2">
        <w:t>15. veljače 2018</w:t>
      </w:r>
      <w:r w:rsidRPr="00CC35C7">
        <w:t xml:space="preserve">.  </w:t>
      </w:r>
    </w:p>
    <w:p w:rsidRDefault="004F6047" w:rsidP="004F6047" w:rsidR="004F6047" w:rsidRPr="00CC35C7">
      <w:pPr>
        <w:ind w:firstLine="1418"/>
        <w:jc w:val="both"/>
      </w:pPr>
    </w:p>
    <w:p w:rsidRDefault="00E303B9" w:rsidP="00DC06D2" w:rsidR="00E303B9" w:rsidRPr="00CC35C7">
      <w:pPr>
        <w:jc w:val="center"/>
        <w:rPr>
          <w:bCs/>
        </w:rPr>
      </w:pPr>
      <w:r w:rsidRPr="00CC35C7">
        <w:rPr>
          <w:bCs/>
        </w:rPr>
        <w:t>r i j e š i o  j e</w:t>
      </w:r>
    </w:p>
    <w:p w:rsidRDefault="004F6047" w:rsidP="00DC06D2" w:rsidR="004F6047" w:rsidRPr="00CC35C7">
      <w:pPr>
        <w:jc w:val="center"/>
        <w:rPr>
          <w:bCs/>
        </w:rPr>
      </w:pPr>
    </w:p>
    <w:p w:rsidRDefault="00E303B9" w:rsidP="00DC06D2" w:rsidR="00E303B9" w:rsidRPr="00CC35C7">
      <w:pPr>
        <w:jc w:val="both"/>
      </w:pPr>
      <w:r w:rsidRPr="00CC35C7">
        <w:tab/>
      </w:r>
      <w:r w:rsidRPr="00CC35C7">
        <w:tab/>
      </w:r>
    </w:p>
    <w:p w:rsidRDefault="00E303B9" w:rsidP="00DC06D2" w:rsidR="00E303B9" w:rsidRPr="00CC35C7">
      <w:pPr>
        <w:jc w:val="both"/>
      </w:pPr>
      <w:r w:rsidRPr="00CC35C7">
        <w:tab/>
        <w:t xml:space="preserve">Stečajnom upravitelju </w:t>
      </w:r>
      <w:r w:rsidR="00F745C2" w:rsidRPr="006808BC">
        <w:t>Dinka Trumbić, OIB: 43468134790, Lovretska 10, Split</w:t>
      </w:r>
      <w:r w:rsidR="00F745C2" w:rsidRPr="00CC35C7">
        <w:t xml:space="preserve"> </w:t>
      </w:r>
      <w:r w:rsidR="00A5245C" w:rsidRPr="00CC35C7">
        <w:t xml:space="preserve">određuje se </w:t>
      </w:r>
      <w:r w:rsidRPr="00CC35C7">
        <w:t>nagrada za rad u iznosu od</w:t>
      </w:r>
      <w:r w:rsidR="0040193F" w:rsidRPr="00CC35C7">
        <w:t xml:space="preserve"> </w:t>
      </w:r>
      <w:r w:rsidR="006247EC" w:rsidRPr="00CC35C7">
        <w:t xml:space="preserve"> </w:t>
      </w:r>
      <w:r w:rsidR="006247EC">
        <w:t xml:space="preserve">5.582,16 </w:t>
      </w:r>
      <w:r w:rsidRPr="00CC35C7">
        <w:t>kn</w:t>
      </w:r>
      <w:r w:rsidR="00A06ADF" w:rsidRPr="00CC35C7">
        <w:t xml:space="preserve"> bruto</w:t>
      </w:r>
      <w:r w:rsidR="00895D12">
        <w:t xml:space="preserve"> i dodatna nagrada za rad u iznosu od 2.000,00 kn bruto</w:t>
      </w:r>
      <w:r w:rsidR="00622D0B" w:rsidRPr="00CC35C7">
        <w:t>.</w:t>
      </w:r>
    </w:p>
    <w:p w:rsidRDefault="00E303B9" w:rsidP="00DC06D2" w:rsidR="00E303B9" w:rsidRPr="00CC35C7">
      <w:pPr>
        <w:jc w:val="both"/>
      </w:pPr>
      <w:r w:rsidRPr="00CC35C7">
        <w:t xml:space="preserve">    </w:t>
      </w:r>
    </w:p>
    <w:p w:rsidRDefault="004F6047" w:rsidP="00DC06D2" w:rsidR="004F6047" w:rsidRPr="00CC35C7">
      <w:pPr>
        <w:jc w:val="both"/>
      </w:pPr>
    </w:p>
    <w:p w:rsidRDefault="00E303B9" w:rsidP="00DC06D2" w:rsidR="00E303B9" w:rsidRPr="00CC35C7">
      <w:pPr>
        <w:jc w:val="center"/>
        <w:rPr>
          <w:bCs/>
        </w:rPr>
      </w:pPr>
      <w:r w:rsidRPr="00CC35C7">
        <w:rPr>
          <w:bCs/>
        </w:rPr>
        <w:t>Obrazloženje</w:t>
      </w:r>
    </w:p>
    <w:p w:rsidRDefault="004F6047" w:rsidP="00DC06D2" w:rsidR="004F6047" w:rsidRPr="00CC35C7">
      <w:pPr>
        <w:jc w:val="center"/>
        <w:rPr>
          <w:bCs/>
        </w:rPr>
      </w:pP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ab/>
        <w:t xml:space="preserve"> Rješenjem </w:t>
      </w:r>
      <w:r w:rsidR="00436E79" w:rsidRPr="00CC35C7">
        <w:rPr>
          <w:bCs/>
        </w:rPr>
        <w:t>posl. br. St-</w:t>
      </w:r>
      <w:r w:rsidR="00F745C2">
        <w:rPr>
          <w:bCs/>
        </w:rPr>
        <w:t>872/2016</w:t>
      </w:r>
      <w:r w:rsidR="00436E79" w:rsidRPr="00CC35C7">
        <w:rPr>
          <w:bCs/>
        </w:rPr>
        <w:t xml:space="preserve"> </w:t>
      </w:r>
      <w:r w:rsidRPr="00CC35C7">
        <w:rPr>
          <w:bCs/>
        </w:rPr>
        <w:t>od</w:t>
      </w:r>
      <w:r w:rsidR="00436E79" w:rsidRPr="00CC35C7">
        <w:rPr>
          <w:bCs/>
        </w:rPr>
        <w:t xml:space="preserve"> </w:t>
      </w:r>
      <w:r w:rsidR="00F745C2">
        <w:t>23. lipnja</w:t>
      </w:r>
      <w:r w:rsidR="00CC35C7" w:rsidRPr="00CC35C7">
        <w:t xml:space="preserve"> 2017</w:t>
      </w:r>
      <w:r w:rsidRPr="00CC35C7">
        <w:rPr>
          <w:bCs/>
        </w:rPr>
        <w:t>.</w:t>
      </w:r>
      <w:r w:rsidR="00B43C8E" w:rsidRPr="00CC35C7">
        <w:rPr>
          <w:bCs/>
        </w:rPr>
        <w:t xml:space="preserve"> </w:t>
      </w:r>
      <w:r w:rsidR="00371146" w:rsidRPr="00CC35C7">
        <w:rPr>
          <w:bCs/>
        </w:rPr>
        <w:t xml:space="preserve">određen je nastavak postupka radi naknadne diobe stečajne mase </w:t>
      </w:r>
      <w:r w:rsidR="00CC35C7" w:rsidRPr="00CC35C7">
        <w:rPr>
          <w:bCs/>
        </w:rPr>
        <w:t xml:space="preserve">iza </w:t>
      </w:r>
      <w:r w:rsidR="00F745C2" w:rsidRPr="006808BC">
        <w:t>LETA društvo s ograničenom odgovornošću za trgovinu i estetsku njegu Baška (Općina Baška), Zagrebačka 21, MBS</w:t>
      </w:r>
      <w:r w:rsidR="00F745C2" w:rsidRPr="006808BC">
        <w:rPr>
          <w:bCs/>
        </w:rPr>
        <w:t xml:space="preserve">: </w:t>
      </w:r>
      <w:r w:rsidR="00F745C2" w:rsidRPr="006808BC">
        <w:t>040144843</w:t>
      </w:r>
      <w:r w:rsidR="00FE2D36" w:rsidRPr="00CC35C7">
        <w:rPr>
          <w:bCs/>
        </w:rPr>
        <w:t>.</w:t>
      </w:r>
    </w:p>
    <w:p w:rsidRDefault="00E303B9" w:rsidP="00DC06D2" w:rsidR="00E303B9" w:rsidRPr="00CC35C7">
      <w:pPr>
        <w:jc w:val="both"/>
      </w:pPr>
      <w:r w:rsidRPr="00CC35C7">
        <w:rPr>
          <w:bCs/>
        </w:rPr>
        <w:tab/>
      </w:r>
      <w:r w:rsidR="005645DE" w:rsidRPr="00CC35C7">
        <w:rPr>
          <w:bCs/>
        </w:rPr>
        <w:t>Č</w:t>
      </w:r>
      <w:r w:rsidRPr="00CC35C7">
        <w:rPr>
          <w:bCs/>
        </w:rPr>
        <w:t>l</w:t>
      </w:r>
      <w:r w:rsidR="005645DE" w:rsidRPr="00CC35C7">
        <w:rPr>
          <w:bCs/>
        </w:rPr>
        <w:t>ankom</w:t>
      </w:r>
      <w:r w:rsidRPr="00CC35C7">
        <w:rPr>
          <w:bCs/>
        </w:rPr>
        <w:t xml:space="preserve"> </w:t>
      </w:r>
      <w:r w:rsidR="00B53AF4" w:rsidRPr="00CC35C7">
        <w:rPr>
          <w:bCs/>
        </w:rPr>
        <w:t>94</w:t>
      </w:r>
      <w:r w:rsidR="005645DE" w:rsidRPr="00CC35C7">
        <w:rPr>
          <w:bCs/>
        </w:rPr>
        <w:t xml:space="preserve">. </w:t>
      </w:r>
      <w:r w:rsidR="00B53AF4" w:rsidRPr="00CC35C7">
        <w:rPr>
          <w:bCs/>
        </w:rPr>
        <w:t xml:space="preserve">stavak 1. i 2. </w:t>
      </w:r>
      <w:r w:rsidR="00A5245C" w:rsidRPr="00CC35C7">
        <w:rPr>
          <w:bCs/>
        </w:rPr>
        <w:t xml:space="preserve">Stečajnog zakona (objavljen u NN </w:t>
      </w:r>
      <w:r w:rsidR="00B53AF4" w:rsidRPr="00CC35C7">
        <w:rPr>
          <w:bCs/>
        </w:rPr>
        <w:t>71/15</w:t>
      </w:r>
      <w:r w:rsidR="00F745C2">
        <w:rPr>
          <w:bCs/>
        </w:rPr>
        <w:t>, 104/17</w:t>
      </w:r>
      <w:r w:rsidR="00A5245C" w:rsidRPr="00CC35C7">
        <w:rPr>
          <w:bCs/>
        </w:rPr>
        <w:t>)</w:t>
      </w:r>
      <w:r w:rsidR="005645DE" w:rsidRPr="00CC35C7">
        <w:rPr>
          <w:bCs/>
        </w:rPr>
        <w:t xml:space="preserve"> </w:t>
      </w:r>
      <w:r w:rsidRPr="00CC35C7">
        <w:rPr>
          <w:bCs/>
        </w:rPr>
        <w:t>propisano je da</w:t>
      </w:r>
      <w:r w:rsidR="005645DE" w:rsidRPr="00CC35C7">
        <w:rPr>
          <w:bCs/>
        </w:rPr>
        <w:t xml:space="preserve"> stečajni upravitelj ima pravo na nagradu za svoj rad koju rješenjem određuje </w:t>
      </w:r>
      <w:r w:rsidR="00B53AF4" w:rsidRPr="00CC35C7">
        <w:rPr>
          <w:bCs/>
        </w:rPr>
        <w:t xml:space="preserve">sud prema uredbi </w:t>
      </w:r>
      <w:r w:rsidR="00B53AF4" w:rsidRPr="00CC35C7">
        <w:t>kojom Vlada Republike Hrvatske utvrđuje kriterije i način obračuna i plaćanja nagrade stečajnim upraviteljima.</w:t>
      </w:r>
    </w:p>
    <w:p w:rsidRDefault="00B53AF4" w:rsidP="00DC06D2" w:rsidR="00FE2D36" w:rsidRPr="00CC35C7">
      <w:pPr>
        <w:jc w:val="both"/>
      </w:pPr>
      <w:r w:rsidRPr="00CC35C7">
        <w:tab/>
      </w:r>
      <w:r w:rsidR="00FE2D36" w:rsidRPr="00CC35C7">
        <w:t xml:space="preserve">Člankom 13. </w:t>
      </w:r>
      <w:r w:rsidR="00FE2D36" w:rsidRPr="00CC35C7">
        <w:rPr>
          <w:bCs/>
        </w:rPr>
        <w:t xml:space="preserve">Uredbe o kriterijima </w:t>
      </w:r>
      <w:r w:rsidR="00FE2D36" w:rsidRPr="00CC35C7">
        <w:t>i načinu obračuna i plaćanja nagrada stečajnim upraviteljima</w:t>
      </w:r>
      <w:r w:rsidR="00FE2D36" w:rsidRPr="00CC35C7">
        <w:rPr>
          <w:bCs/>
        </w:rPr>
        <w:t xml:space="preserve"> (dalje: Uredba, objavljena u NN br. 105/15) </w:t>
      </w:r>
      <w:r w:rsidR="00FE2D36" w:rsidRPr="00CC35C7">
        <w:t xml:space="preserve"> </w:t>
      </w:r>
      <w:r w:rsidR="00FE2D36" w:rsidRPr="00CC35C7">
        <w:rPr>
          <w:bCs/>
        </w:rPr>
        <w:t xml:space="preserve">koja je stupila na snagu dana 9. listopada 2015. godine </w:t>
      </w:r>
      <w:r w:rsidR="00FE2D36" w:rsidRPr="00CC35C7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2B19C1" w:rsidP="00DC06D2" w:rsidR="00FE2D36" w:rsidRPr="00CC35C7">
      <w:pPr>
        <w:jc w:val="both"/>
      </w:pPr>
      <w:r w:rsidRPr="00CC35C7">
        <w:tab/>
        <w:t xml:space="preserve">U ovom postupku radi naknadne diobe stečajne mase imovina je unovčena za iznos od </w:t>
      </w:r>
      <w:r w:rsidR="00F745C2">
        <w:t>350.800,00</w:t>
      </w:r>
      <w:r w:rsidRPr="00CC35C7">
        <w:t xml:space="preserve"> kn od čega </w:t>
      </w:r>
      <w:r w:rsidR="00371146" w:rsidRPr="00CC35C7">
        <w:t>će</w:t>
      </w:r>
      <w:r w:rsidRPr="00CC35C7">
        <w:t xml:space="preserve"> ukupno </w:t>
      </w:r>
      <w:r w:rsidR="00371146" w:rsidRPr="00CC35C7">
        <w:t xml:space="preserve">biti </w:t>
      </w:r>
      <w:r w:rsidRPr="00CC35C7">
        <w:t xml:space="preserve">podmireni vjerovnici </w:t>
      </w:r>
      <w:r w:rsidR="00371146" w:rsidRPr="00CC35C7">
        <w:t xml:space="preserve">(prema podacima iz podneska stečajnog upravitelja od </w:t>
      </w:r>
      <w:r w:rsidR="00F745C2">
        <w:t xml:space="preserve">8. veljače </w:t>
      </w:r>
      <w:r w:rsidR="00371146" w:rsidRPr="00CC35C7">
        <w:t>201</w:t>
      </w:r>
      <w:r w:rsidR="00F745C2">
        <w:t>8.</w:t>
      </w:r>
      <w:r w:rsidR="00371146" w:rsidRPr="00CC35C7">
        <w:t xml:space="preserve">) </w:t>
      </w:r>
      <w:r w:rsidRPr="00CC35C7">
        <w:t xml:space="preserve">u iznosu od </w:t>
      </w:r>
      <w:r w:rsidR="00F745C2">
        <w:t>34.888,53</w:t>
      </w:r>
      <w:r w:rsidRPr="00CC35C7">
        <w:t xml:space="preserve"> kn</w:t>
      </w:r>
      <w:r w:rsidR="00F745C2">
        <w:t xml:space="preserve"> (24.354,90 kn vjerovnici drugog višeg isplatnog reda i 10.533,63 kn vjerovnici stečajne mase)</w:t>
      </w:r>
      <w:r w:rsidRPr="00CC35C7">
        <w:t>.</w:t>
      </w:r>
    </w:p>
    <w:p w:rsidRDefault="00B53AF4" w:rsidP="002B19C1" w:rsidR="00B549E6" w:rsidRPr="00CC35C7">
      <w:pPr>
        <w:ind w:firstLine="709"/>
        <w:jc w:val="both"/>
      </w:pPr>
      <w:r w:rsidRPr="00CC35C7">
        <w:rPr>
          <w:bCs/>
        </w:rPr>
        <w:t xml:space="preserve">Člankom </w:t>
      </w:r>
      <w:r w:rsidR="00B549E6" w:rsidRPr="00CC35C7">
        <w:rPr>
          <w:bCs/>
        </w:rPr>
        <w:t>7</w:t>
      </w:r>
      <w:r w:rsidRPr="00CC35C7">
        <w:rPr>
          <w:bCs/>
        </w:rPr>
        <w:t>. Uredbe propisano je da će se k</w:t>
      </w:r>
      <w:r w:rsidRPr="00CC35C7">
        <w:t xml:space="preserve">onačna nagrada stečajnom upravitelju obračunavati primjenom tablice vrijednosti unovčene stečajne mase i </w:t>
      </w:r>
      <w:r w:rsidR="00B549E6" w:rsidRPr="00CC35C7">
        <w:t xml:space="preserve">nagrade u </w:t>
      </w:r>
      <w:r w:rsidR="00B549E6" w:rsidRPr="00CC35C7">
        <w:lastRenderedPageBreak/>
        <w:t>postocima. Pri tome se nagrada za vrijednost unovčene mase do 100.000,00 kn iznosi 16%</w:t>
      </w:r>
      <w:r w:rsidR="00371146" w:rsidRPr="00CC35C7">
        <w:t>.</w:t>
      </w:r>
    </w:p>
    <w:p w:rsidRDefault="00B549E6" w:rsidP="00436E79" w:rsidR="00B53AF4">
      <w:pPr>
        <w:jc w:val="both"/>
      </w:pPr>
      <w:r w:rsidRPr="00CC35C7">
        <w:tab/>
      </w:r>
      <w:r w:rsidRPr="00CC35C7">
        <w:tab/>
      </w:r>
      <w:r w:rsidR="002B19C1" w:rsidRPr="00CC35C7">
        <w:t xml:space="preserve">Kako u konkretnoj situaciji osnovica za utvrđivanje nagrade stečajnog upravitelja iznosi </w:t>
      </w:r>
      <w:r w:rsidR="00F745C2">
        <w:t xml:space="preserve">34.888,53 </w:t>
      </w:r>
      <w:r w:rsidR="002B19C1" w:rsidRPr="00CC35C7">
        <w:t>kn</w:t>
      </w:r>
      <w:r w:rsidR="00371146" w:rsidRPr="00CC35C7">
        <w:t xml:space="preserve">, </w:t>
      </w:r>
      <w:r w:rsidR="009D41E8" w:rsidRPr="00CC35C7">
        <w:t xml:space="preserve"> 16% od </w:t>
      </w:r>
      <w:r w:rsidR="00371146" w:rsidRPr="00CC35C7">
        <w:t xml:space="preserve">navedenog iznosa je </w:t>
      </w:r>
      <w:r w:rsidR="00CC35C7" w:rsidRPr="00CC35C7">
        <w:t>10.400,00</w:t>
      </w:r>
      <w:r w:rsidR="00436E79" w:rsidRPr="00CC35C7">
        <w:t xml:space="preserve"> kn, te je primjenom citiranih odredbi stečajnom upravitelju valjalo odrediti nagradu za rad u iznosu od </w:t>
      </w:r>
      <w:r w:rsidR="00F745C2">
        <w:t>5.582,16</w:t>
      </w:r>
      <w:r w:rsidR="006B099D" w:rsidRPr="00CC35C7">
        <w:t xml:space="preserve"> </w:t>
      </w:r>
      <w:r w:rsidR="00436E79" w:rsidRPr="00CC35C7">
        <w:t>kn.</w:t>
      </w:r>
    </w:p>
    <w:p w:rsidRDefault="00895D12" w:rsidP="00436E79" w:rsidR="004F6047" w:rsidRPr="00CC35C7">
      <w:pPr>
        <w:jc w:val="both"/>
        <w:rPr>
          <w:bCs/>
        </w:rPr>
      </w:pPr>
      <w:r>
        <w:tab/>
        <w:t xml:space="preserve">U ovom će postupku vjerovnici biti namireni u 100%-tnom iznosu, a stečajna je masa unovčena u manje od godine dana od izvještajnog ročišta, pa je sud na temelju odredbe članka 8. navedene Uredbe stečajnom upravitelju  </w:t>
      </w:r>
      <w:r w:rsidR="007C11C3">
        <w:t>odredio i dodatnu nagradu za rad u iznosu od 2.000,00 kn bruto.</w:t>
      </w:r>
    </w:p>
    <w:p w:rsidRDefault="00EB5B87" w:rsidP="00DC06D2" w:rsidR="00EB5B87">
      <w:pPr>
        <w:spacing w:after="30"/>
        <w:rPr>
          <w:caps/>
          <w:spacing w:val="24"/>
        </w:rPr>
      </w:pPr>
    </w:p>
    <w:p w:rsidRDefault="00B53AF4" w:rsidP="00DC06D2" w:rsidR="00B53AF4" w:rsidRPr="00CC35C7">
      <w:pPr>
        <w:spacing w:after="30"/>
        <w:rPr>
          <w:caps/>
          <w:vanish/>
          <w:spacing w:val="24"/>
        </w:rPr>
      </w:pPr>
      <w:r w:rsidRPr="00CC35C7">
        <w:rPr>
          <w:caps/>
          <w:vanish/>
          <w:spacing w:val="24"/>
        </w:rPr>
        <w:t>Sadržaj po poglavljima</w:t>
      </w:r>
    </w:p>
    <w:p w:rsidRDefault="00B53AF4" w:rsidP="00DC06D2" w:rsidR="00B53AF4" w:rsidRPr="00CC35C7">
      <w:pPr>
        <w:rPr>
          <w:vanish/>
        </w:rPr>
      </w:pPr>
      <w:r w:rsidRPr="00CC35C7">
        <w:rPr>
          <w:vanish/>
        </w:rPr>
        <w:t>I. OPĆE ODREDBEII. PRAVO NA NAGRADUIII. ZAVRŠNE ODREDBE</w:t>
      </w:r>
    </w:p>
    <w:p w:rsidRDefault="00B53AF4" w:rsidP="00DC06D2" w:rsidR="00B53AF4" w:rsidRPr="00CC35C7">
      <w:pPr>
        <w:rPr>
          <w:caps/>
          <w:vanish/>
          <w:spacing w:val="24"/>
        </w:rPr>
      </w:pPr>
      <w:r w:rsidRPr="00CC35C7">
        <w:rPr>
          <w:caps/>
          <w:vanish/>
          <w:spacing w:val="24"/>
        </w:rPr>
        <w:t>Članci:</w:t>
      </w: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ab/>
      </w:r>
      <w:r w:rsidRPr="00CC35C7">
        <w:rPr>
          <w:bCs/>
        </w:rPr>
        <w:tab/>
      </w:r>
      <w:r w:rsidRPr="00CC35C7">
        <w:rPr>
          <w:bCs/>
        </w:rPr>
        <w:tab/>
      </w:r>
      <w:r w:rsidRPr="00CC35C7">
        <w:rPr>
          <w:bCs/>
        </w:rPr>
        <w:tab/>
      </w:r>
      <w:r w:rsidR="003B7447" w:rsidRPr="00CC35C7">
        <w:rPr>
          <w:bCs/>
        </w:rPr>
        <w:t>Rijeka</w:t>
      </w:r>
      <w:r w:rsidRPr="00CC35C7">
        <w:rPr>
          <w:bCs/>
        </w:rPr>
        <w:t xml:space="preserve">, </w:t>
      </w:r>
      <w:r w:rsidR="006247EC">
        <w:rPr>
          <w:bCs/>
        </w:rPr>
        <w:t>15. veljače 2018</w:t>
      </w:r>
      <w:r w:rsidRPr="00CC35C7">
        <w:rPr>
          <w:bCs/>
        </w:rPr>
        <w:t>.</w:t>
      </w:r>
    </w:p>
    <w:p w:rsidRDefault="004F6047" w:rsidP="00DC06D2" w:rsidR="004F6047" w:rsidRPr="00CC35C7">
      <w:pPr>
        <w:jc w:val="both"/>
        <w:rPr>
          <w:bCs/>
        </w:rPr>
      </w:pP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ab/>
      </w:r>
      <w:r w:rsidRPr="00CC35C7">
        <w:rPr>
          <w:bCs/>
        </w:rPr>
        <w:tab/>
      </w:r>
      <w:r w:rsidR="0031329D" w:rsidRPr="00CC35C7">
        <w:rPr>
          <w:bCs/>
        </w:rPr>
        <w:t xml:space="preserve">                </w:t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</w:r>
      <w:r w:rsidR="0031329D" w:rsidRPr="00CC35C7">
        <w:rPr>
          <w:bCs/>
        </w:rPr>
        <w:tab/>
        <w:t xml:space="preserve">       </w:t>
      </w:r>
      <w:r w:rsidRPr="00CC35C7">
        <w:rPr>
          <w:bCs/>
        </w:rPr>
        <w:t>Stečajni sudac</w:t>
      </w:r>
    </w:p>
    <w:p w:rsidRDefault="0031329D" w:rsidP="00DC06D2" w:rsidR="00E303B9" w:rsidRPr="00CC35C7">
      <w:pPr>
        <w:jc w:val="both"/>
        <w:rPr>
          <w:bCs/>
        </w:rPr>
      </w:pPr>
      <w:r w:rsidRPr="00CC35C7">
        <w:rPr>
          <w:bCs/>
        </w:rPr>
        <w:t xml:space="preserve">                   </w:t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E303B9" w:rsidRPr="00CC35C7">
        <w:rPr>
          <w:bCs/>
        </w:rPr>
        <w:tab/>
      </w:r>
      <w:r w:rsidR="00CF21EF" w:rsidRPr="00CC35C7">
        <w:rPr>
          <w:bCs/>
        </w:rPr>
        <w:t xml:space="preserve">       Vera Jelenović</w:t>
      </w:r>
    </w:p>
    <w:p w:rsidRDefault="00621AF9" w:rsidP="00DC06D2" w:rsidR="00621AF9" w:rsidRPr="00CC35C7">
      <w:pPr>
        <w:jc w:val="both"/>
        <w:rPr>
          <w:bCs/>
        </w:rPr>
      </w:pPr>
    </w:p>
    <w:p w:rsidRDefault="00621AF9" w:rsidP="00DC06D2" w:rsidR="00621AF9" w:rsidRPr="00CC35C7">
      <w:pPr>
        <w:jc w:val="both"/>
        <w:rPr>
          <w:bCs/>
        </w:rPr>
      </w:pPr>
    </w:p>
    <w:p w:rsidRDefault="00E303B9" w:rsidP="00DC06D2" w:rsidR="00621AF9" w:rsidRPr="00CC35C7">
      <w:pPr>
        <w:jc w:val="both"/>
        <w:rPr>
          <w:bCs/>
        </w:rPr>
      </w:pPr>
      <w:r w:rsidRPr="00CC35C7">
        <w:rPr>
          <w:bCs/>
        </w:rPr>
        <w:t>UPUTA O PRAVNOM LIJEKU:</w:t>
      </w:r>
    </w:p>
    <w:p w:rsidRDefault="00E303B9" w:rsidP="00DC06D2" w:rsidR="00E303B9" w:rsidRPr="00CC35C7">
      <w:pPr>
        <w:jc w:val="both"/>
        <w:rPr>
          <w:bCs/>
        </w:rPr>
      </w:pPr>
      <w:r w:rsidRPr="00CC35C7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CC35C7">
        <w:rPr>
          <w:bCs/>
        </w:rPr>
        <w:t>dostave</w:t>
      </w:r>
      <w:r w:rsidRPr="00CC35C7">
        <w:rPr>
          <w:bCs/>
        </w:rPr>
        <w:t xml:space="preserve"> istog</w:t>
      </w:r>
      <w:r w:rsidR="00436E79" w:rsidRPr="00CC35C7">
        <w:rPr>
          <w:bCs/>
        </w:rPr>
        <w:t xml:space="preserve"> </w:t>
      </w:r>
      <w:r w:rsidR="004F6047" w:rsidRPr="00CC35C7">
        <w:rPr>
          <w:bCs/>
        </w:rPr>
        <w:t>objavom na mrežnoj stranici</w:t>
      </w:r>
      <w:r w:rsidR="00436E79" w:rsidRPr="00CC35C7">
        <w:rPr>
          <w:bCs/>
        </w:rPr>
        <w:t xml:space="preserve"> e-Oglasn</w:t>
      </w:r>
      <w:r w:rsidR="004F6047" w:rsidRPr="00CC35C7">
        <w:rPr>
          <w:bCs/>
        </w:rPr>
        <w:t>a</w:t>
      </w:r>
      <w:r w:rsidR="00436E79" w:rsidRPr="00CC35C7">
        <w:rPr>
          <w:bCs/>
        </w:rPr>
        <w:t xml:space="preserve"> ploč</w:t>
      </w:r>
      <w:r w:rsidR="004F6047" w:rsidRPr="00CC35C7">
        <w:rPr>
          <w:bCs/>
        </w:rPr>
        <w:t>a sudova</w:t>
      </w:r>
      <w:r w:rsidRPr="00CC35C7">
        <w:rPr>
          <w:bCs/>
        </w:rPr>
        <w:t>.</w:t>
      </w:r>
      <w:r w:rsidR="004F6047" w:rsidRPr="00CC35C7">
        <w:rPr>
          <w:bCs/>
        </w:rPr>
        <w:t xml:space="preserve"> Dostava se smatra obavljenom istekom osmoga dana od dana objave pismena na mrežnoj stranici e-Oglasna ploča sudova.</w:t>
      </w:r>
      <w:r w:rsidRPr="00CC35C7">
        <w:rPr>
          <w:bCs/>
        </w:rPr>
        <w:t xml:space="preserve"> Žalba se podnosi putem  ovog suda u dva istovjetna primjerka</w:t>
      </w:r>
      <w:r w:rsidR="00CB070F" w:rsidRPr="00CC35C7">
        <w:rPr>
          <w:bCs/>
        </w:rPr>
        <w:t>,</w:t>
      </w:r>
      <w:r w:rsidRPr="00CC35C7">
        <w:rPr>
          <w:bCs/>
        </w:rPr>
        <w:t xml:space="preserve"> a o žalbi odlučuje Visoki trgovački sud Republike Hrvatske.</w:t>
      </w:r>
    </w:p>
    <w:p w:rsidRDefault="00CC35C7" w:rsidR="00CC35C7" w:rsidRPr="00CC35C7">
      <w:pPr>
        <w:jc w:val="both"/>
        <w:rPr>
          <w:bCs/>
        </w:rPr>
      </w:pPr>
    </w:p>
    <w:sectPr w:rsidR="00CC35C7" w:rsidRPr="00CC35C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C31" w:rsidR="00880C31">
      <w:r>
        <w:separator/>
      </w:r>
    </w:p>
  </w:endnote>
  <w:endnote w:id="0" w:type="continuationSeparator">
    <w:p w:rsidRDefault="00880C31" w:rsidR="00880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0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C31" w:rsidR="00880C31">
      <w:r>
        <w:separator/>
      </w:r>
    </w:p>
  </w:footnote>
  <w:footnote w:id="0" w:type="continuationSeparator">
    <w:p w:rsidRDefault="00880C31" w:rsidR="00880C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F745C2">
      <w:t>872/2016</w:t>
    </w:r>
    <w:r w:rsidR="00EB5B87">
      <w:t>-22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14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37B5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3D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7EC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99D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65AE"/>
    <w:rsid w:val="007B1551"/>
    <w:rsid w:val="007B3441"/>
    <w:rsid w:val="007B461A"/>
    <w:rsid w:val="007B5C92"/>
    <w:rsid w:val="007B6E50"/>
    <w:rsid w:val="007B793F"/>
    <w:rsid w:val="007C11C3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0C3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5D12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09F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ADF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128C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453D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35C7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F66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07D1C"/>
    <w:rsid w:val="00D10158"/>
    <w:rsid w:val="00D1153A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04C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1D90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5B87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C2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EB5B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5B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0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0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0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0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EB5B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5B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0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0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0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0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64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19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1832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7626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56291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067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99738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43188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453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430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5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30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St-567/15</izvorni_sadrzaj>
    <derivirana_varijabla naziv="DomainObject.Predmet.PrimjedbaSuca_1">Nastavak postupka radi naknadne diobe,
veza 14 St-567/15</derivirana_varijabla>
  </DomainObject.Predmet.PrimjedbaSuca>
  <DomainObject.Predmet.ProtustrankaFormated>
    <izvorni_sadrzaj>  Stečajna masa LETA d.o.o.</izvorni_sadrzaj>
    <derivirana_varijabla naziv="DomainObject.Predmet.ProtustrankaFormated_1">  Stečajna masa LETA d.o.o.</derivirana_varijabla>
  </DomainObject.Predmet.ProtustrankaFormated>
  <DomainObject.Predmet.ProtustrankaFormatedOIB>
    <izvorni_sadrzaj>  Stečajna masa LETA d.o.o., OIB 93671378463</izvorni_sadrzaj>
    <derivirana_varijabla naziv="DomainObject.Predmet.ProtustrankaFormatedOIB_1">  Stečajna masa LETA d.o.o., OIB 93671378463</derivirana_varijabla>
  </DomainObject.Predmet.ProtustrankaFormatedOIB>
  <DomainObject.Predmet.ProtustrankaFormatedWithAdress>
    <izvorni_sadrzaj> Stečajna masa LETA d.o.o., Zagrebačka 21, 51523 Baška</izvorni_sadrzaj>
    <derivirana_varijabla naziv="DomainObject.Predmet.ProtustrankaFormatedWithAdress_1"> Stečajna masa LETA d.o.o., Zagrebačka 21, 51523 Baška</derivirana_varijabla>
  </DomainObject.Predmet.ProtustrankaFormatedWithAdress>
  <DomainObject.Predmet.ProtustrankaFormatedWithAdressOIB>
    <izvorni_sadrzaj> Stečajna masa LETA d.o.o., OIB 93671378463, Zagrebačka 21, 51523 Baška</izvorni_sadrzaj>
    <derivirana_varijabla naziv="DomainObject.Predmet.ProtustrankaFormatedWithAdressOIB_1"> Stečajna masa LETA d.o.o., OIB 93671378463, Zagrebačka 21, 51523 Baška</derivirana_varijabla>
  </DomainObject.Predmet.ProtustrankaFormatedWithAdressOIB>
  <DomainObject.Predmet.ProtustrankaWithAdress>
    <izvorni_sadrzaj>Stečajna masa LETA d.o.o. Zagrebačka 21, 51523 Baška</izvorni_sadrzaj>
    <derivirana_varijabla naziv="DomainObject.Predmet.ProtustrankaWithAdress_1">Stečajna masa LETA d.o.o. Zagrebačka 21, 51523 Baška</derivirana_varijabla>
  </DomainObject.Predmet.ProtustrankaWithAdress>
  <DomainObject.Predmet.ProtustrankaWithAdressOIB>
    <izvorni_sadrzaj>Stečajna masa LETA d.o.o., OIB 93671378463, Zagrebačka 21, 51523 Baška</izvorni_sadrzaj>
    <derivirana_varijabla naziv="DomainObject.Predmet.ProtustrankaWithAdressOIB_1">Stečajna masa LETA d.o.o., OIB 93671378463, Zagrebačka 21, 51523 Baška</derivirana_varijabla>
  </DomainObject.Predmet.ProtustrankaWithAdressOIB>
  <DomainObject.Predmet.ProtustrankaNazivFormated>
    <izvorni_sadrzaj>Stečajna masa LETA d.o.o.</izvorni_sadrzaj>
    <derivirana_varijabla naziv="DomainObject.Predmet.ProtustrankaNazivFormated_1">Stečajna masa LETA d.o.o.</derivirana_varijabla>
  </DomainObject.Predmet.ProtustrankaNazivFormated>
  <DomainObject.Predmet.ProtustrankaNazivFormatedOIB>
    <izvorni_sadrzaj>Stečajna masa LETA d.o.o., OIB 93671378463</izvorni_sadrzaj>
    <derivirana_varijabla naziv="DomainObject.Predmet.ProtustrankaNazivFormatedOIB_1">Stečajna masa LETA d.o.o., OIB 93671378463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DINKA TRUMBIĆ stečajni upravitelj</izvorni_sadrzaj>
    <derivirana_varijabla naziv="DomainObject.Predmet.StrankaFormated_1">  DINKA TRUMBIĆ stečajni upravitelj</derivirana_varijabla>
  </DomainObject.Predmet.StrankaFormated>
  <DomainObject.Predmet.StrankaFormatedOIB>
    <izvorni_sadrzaj>  DINKA TRUMBIĆ stečajni upravitelj, OIB 43468134790</izvorni_sadrzaj>
    <derivirana_varijabla naziv="DomainObject.Predmet.StrankaFormatedOIB_1">  DINKA TRUMBIĆ stečajni upravitelj, OIB 43468134790</derivirana_varijabla>
  </DomainObject.Predmet.StrankaFormatedOIB>
  <DomainObject.Predmet.StrankaFormatedWithAdress>
    <izvorni_sadrzaj> DINKA TRUMBIĆ stečajni upravitelj, Lovretska 10, 21000 Split</izvorni_sadrzaj>
    <derivirana_varijabla naziv="DomainObject.Predmet.StrankaFormatedWithAdress_1"> DINKA TRUMBIĆ stečajni upravitelj, Lovretska 10, 21000 Split</derivirana_varijabla>
  </DomainObject.Predmet.StrankaFormatedWithAdress>
  <DomainObject.Predmet.StrankaFormatedWithAdressOIB>
    <izvorni_sadrzaj> DINKA TRUMBIĆ stečajni upravitelj, OIB 43468134790, Lovretska 10, 21000 Split</izvorni_sadrzaj>
    <derivirana_varijabla naziv="DomainObject.Predmet.StrankaFormatedWithAdressOIB_1"> DINKA TRUMBIĆ stečajni upravitelj, OIB 43468134790, Lovretska 10, 21000 Split</derivirana_varijabla>
  </DomainObject.Predmet.StrankaFormatedWithAdressOIB>
  <DomainObject.Predmet.StrankaWithAdress>
    <izvorni_sadrzaj>DINKA TRUMBIĆ stečajni upravitelj Lovretska 10,21000 Split</izvorni_sadrzaj>
    <derivirana_varijabla naziv="DomainObject.Predmet.StrankaWithAdress_1">DINKA TRUMBIĆ stečajni upravitelj Lovretska 10,21000 Split</derivirana_varijabla>
  </DomainObject.Predmet.StrankaWithAdress>
  <DomainObject.Predmet.StrankaWithAdressOIB>
    <izvorni_sadrzaj>DINKA TRUMBIĆ stečajni upravitelj, OIB 43468134790, Lovretska 10,21000 Split</izvorni_sadrzaj>
    <derivirana_varijabla naziv="DomainObject.Predmet.StrankaWithAdressOIB_1">DINKA TRUMBIĆ stečajni upravitelj, OIB 43468134790, Lovretska 10,21000 Split</derivirana_varijabla>
  </DomainObject.Predmet.StrankaWithAdressOIB>
  <DomainObject.Predmet.StrankaNazivFormated>
    <izvorni_sadrzaj>DINKA TRUMBIĆ stečajni upravitelj</izvorni_sadrzaj>
    <derivirana_varijabla naziv="DomainObject.Predmet.StrankaNazivFormated_1">DINKA TRUMBIĆ stečajni upravitelj</derivirana_varijabla>
  </DomainObject.Predmet.StrankaNazivFormated>
  <DomainObject.Predmet.StrankaNazivFormatedOIB>
    <izvorni_sadrzaj>DINKA TRUMBIĆ stečajni upravitelj, OIB 43468134790</izvorni_sadrzaj>
    <derivirana_varijabla naziv="DomainObject.Predmet.StrankaNazivFormatedOIB_1">DINKA TRUMBIĆ stečajni upravitelj, OIB 43468134790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DINKA TRUMBIĆ stečajni upravitelj</item>
    </izvorni_sadrzaj>
    <derivirana_varijabla naziv="DomainObject.Predmet.StrankaListFormated_1">
      <item>DINKA TRUMBIĆ stečajni upravitelj</item>
    </derivirana_varijabla>
  </DomainObject.Predmet.StrankaListFormated>
  <DomainObject.Predmet.StrankaListFormatedOIB>
    <izvorni_sadrzaj>
      <item>DINKA TRUMBIĆ stečajni upravitelj, OIB 43468134790</item>
    </izvorni_sadrzaj>
    <derivirana_varijabla naziv="DomainObject.Predmet.StrankaListFormatedOIB_1">
      <item>DINKA TRUMBIĆ stečajni upravitelj, OIB 43468134790</item>
    </derivirana_varijabla>
  </DomainObject.Predmet.StrankaListFormatedOIB>
  <DomainObject.Predmet.StrankaListFormatedWithAdress>
    <izvorni_sadrzaj>
      <item>DINKA TRUMBIĆ stečajni upravitelj, Lovretska 10, 21000 Split</item>
    </izvorni_sadrzaj>
    <derivirana_varijabla naziv="DomainObject.Predmet.StrankaListFormatedWithAdress_1">
      <item>DINKA TRUMBIĆ stečajni upravitelj, Lovretska 10, 21000 Split</item>
    </derivirana_varijabla>
  </DomainObject.Predmet.StrankaListFormatedWithAdress>
  <DomainObject.Predmet.StrankaListFormatedWithAdressOIB>
    <izvorni_sadrzaj>
      <item>DINKA TRUMBIĆ stečajni upravitelj, OIB 43468134790, Lovretska 10, 21000 Split</item>
    </izvorni_sadrzaj>
    <derivirana_varijabla naziv="DomainObject.Predmet.StrankaListFormatedWithAdressOIB_1">
      <item>DINKA TRUMBIĆ stečajni upravitelj, OIB 43468134790, Lovretska 10, 21000 Split</item>
    </derivirana_varijabla>
  </DomainObject.Predmet.StrankaListFormatedWithAdressOIB>
  <DomainObject.Predmet.StrankaListNazivFormated>
    <izvorni_sadrzaj>
      <item>DINKA TRUMBIĆ stečajni upravitelj</item>
    </izvorni_sadrzaj>
    <derivirana_varijabla naziv="DomainObject.Predmet.StrankaListNazivFormated_1">
      <item>DINKA TRUMBIĆ stečajni upravitelj</item>
    </derivirana_varijabla>
  </DomainObject.Predmet.StrankaListNazivFormated>
  <DomainObject.Predmet.StrankaListNazivFormatedOIB>
    <izvorni_sadrzaj>
      <item>DINKA TRUMBIĆ stečajni upravitelj, OIB 43468134790</item>
    </izvorni_sadrzaj>
    <derivirana_varijabla naziv="DomainObject.Predmet.StrankaListNazivFormatedOIB_1">
      <item>DINKA TRUMBIĆ stečajni upravitelj, OIB 43468134790</item>
    </derivirana_varijabla>
  </DomainObject.Predmet.StrankaListNazivFormatedOIB>
  <DomainObject.Predmet.ProtuStrankaListFormated>
    <izvorni_sadrzaj>
      <item>Stečajna masa LETA d.o.o.</item>
    </izvorni_sadrzaj>
    <derivirana_varijabla naziv="DomainObject.Predmet.ProtuStrankaListFormated_1">
      <item>Stečajna masa LETA d.o.o.</item>
    </derivirana_varijabla>
  </DomainObject.Predmet.ProtuStrankaListFormated>
  <DomainObject.Predmet.ProtuStrankaListFormatedOIB>
    <izvorni_sadrzaj>
      <item>Stečajna masa LETA d.o.o., OIB 93671378463</item>
    </izvorni_sadrzaj>
    <derivirana_varijabla naziv="DomainObject.Predmet.ProtuStrankaListFormatedOIB_1">
      <item>Stečajna masa LETA d.o.o., OIB 93671378463</item>
    </derivirana_varijabla>
  </DomainObject.Predmet.ProtuStrankaListFormatedOIB>
  <DomainObject.Predmet.ProtuStrankaListFormatedWithAdress>
    <izvorni_sadrzaj>
      <item>Stečajna masa LETA d.o.o., Zagrebačka 21, 51523 Baška</item>
    </izvorni_sadrzaj>
    <derivirana_varijabla naziv="DomainObject.Predmet.ProtuStrankaListFormatedWithAdress_1">
      <item>Stečajna masa LETA d.o.o., Zagrebačka 21, 51523 Baška</item>
    </derivirana_varijabla>
  </DomainObject.Predmet.ProtuStrankaListFormatedWithAdress>
  <DomainObject.Predmet.ProtuStrankaListFormatedWithAdressOIB>
    <izvorni_sadrzaj>
      <item>Stečajna masa LETA d.o.o., OIB 93671378463, Zagrebačka 21, 51523 Baška</item>
    </izvorni_sadrzaj>
    <derivirana_varijabla naziv="DomainObject.Predmet.ProtuStrankaListFormatedWithAdressOIB_1">
      <item>Stečajna masa LETA d.o.o., OIB 93671378463, Zagrebačka 21, 51523 Baška</item>
    </derivirana_varijabla>
  </DomainObject.Predmet.ProtuStrankaListFormatedWithAdressOIB>
  <DomainObject.Predmet.ProtuStrankaListNazivFormated>
    <izvorni_sadrzaj>
      <item>Stečajna masa LETA d.o.o.</item>
    </izvorni_sadrzaj>
    <derivirana_varijabla naziv="DomainObject.Predmet.ProtuStrankaListNazivFormated_1">
      <item>Stečajna masa LETA d.o.o.</item>
    </derivirana_varijabla>
  </DomainObject.Predmet.ProtuStrankaListNazivFormated>
  <DomainObject.Predmet.ProtuStrankaListNazivFormatedOIB>
    <izvorni_sadrzaj>
      <item>Stečajna masa LETA d.o.o., OIB 93671378463</item>
    </izvorni_sadrzaj>
    <derivirana_varijabla naziv="DomainObject.Predmet.ProtuStrankaListNazivFormatedOIB_1">
      <item>Stečajna masa LETA d.o.o., OIB 93671378463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DINKA TRUMBIĆ stečajni upravitelj</izvorni_sadrzaj>
    <derivirana_varijabla naziv="DomainObject.Predmet.StrankaIDrugi_1">DINKA TRUMBIĆ stečajni upravitelj</derivirana_varijabla>
  </DomainObject.Predmet.StrankaIDrugi>
  <DomainObject.Predmet.ProtustrankaIDrugi>
    <izvorni_sadrzaj>Stečajna masa LETA d.o.o.</izvorni_sadrzaj>
    <derivirana_varijabla naziv="DomainObject.Predmet.ProtustrankaIDrugi_1">Stečajna masa LETA d.o.o.</derivirana_varijabla>
  </DomainObject.Predmet.ProtustrankaIDrugi>
  <DomainObject.Predmet.StrankaIDrugiAdressOIB>
    <izvorni_sadrzaj>DINKA TRUMBIĆ stečajni upravitelj, OIB 43468134790, Lovretska 10, 21000 Split</izvorni_sadrzaj>
    <derivirana_varijabla naziv="DomainObject.Predmet.StrankaIDrugiAdressOIB_1">DINKA TRUMBIĆ stečajni upravitelj, OIB 43468134790, Lovretska 10, 21000 Split</derivirana_varijabla>
  </DomainObject.Predmet.StrankaIDrugiAdressOIB>
  <DomainObject.Predmet.ProtustrankaIDrugiAdressOIB>
    <izvorni_sadrzaj>Stečajna masa LETA d.o.o., OIB 93671378463, Zagrebačka 21, 51523 Baška</izvorni_sadrzaj>
    <derivirana_varijabla naziv="DomainObject.Predmet.ProtustrankaIDrugiAdressOIB_1">Stečajna masa LETA d.o.o., OIB 93671378463, Zagrebačka 21,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DINKA TRUMBIĆ stečajni upravitelj</item>
      <item>Stečajna masa LETA d.o.o.</item>
    </izvorni_sadrzaj>
    <derivirana_varijabla naziv="DomainObject.Predmet.SudioniciListNaziv_1">
      <item>DINKA TRUMBIĆ stečajni upravitelj</item>
      <item>Stečajna masa LETA d.o.o.</item>
    </derivirana_varijabla>
  </DomainObject.Predmet.SudioniciListNaziv>
  <DomainObject.Predmet.SudioniciListAdressOIB>
    <izvorni_sadrzaj>
      <item>DINKA TRUMBIĆ stečajni upravitelj, OIB 43468134790, Lovretska 10,21000 Split</item>
      <item>Stečajna masa LETA d.o.o., OIB 93671378463, Zagrebačka 21,51523 Baška</item>
    </izvorni_sadrzaj>
    <derivirana_varijabla naziv="DomainObject.Predmet.SudioniciListAdressOIB_1">
      <item>DINKA TRUMBIĆ stečajni upravitelj, OIB 43468134790, Lovretska 10,21000 Split</item>
      <item>Stečajna masa LETA d.o.o., OIB 93671378463, Zagrebačka 21,51523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43468134790</item>
      <item>, OIB 93671378463</item>
    </izvorni_sadrzaj>
    <derivirana_varijabla naziv="DomainObject.Predmet.SudioniciListNazivOIB_1">
      <item>, OIB 43468134790</item>
      <item>, OIB 93671378463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533</properties:Words>
  <properties:Characters>2803</properties:Characters>
  <properties:Lines>68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2018-02-15T12:24:00Z</dcterms:created>
  <dc:creator>korlevicd</dc:creator>
  <cp:lastModifiedBy>Danijela Fumić</cp:lastModifiedBy>
  <cp:lastPrinted>2007-10-24T07:17:00Z</cp:lastPrinted>
  <dcterms:modified xmlns:xsi="http://www.w3.org/2001/XMLSchema-instance" xsi:type="dcterms:W3CDTF">2018-02-15T12:25:00Z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