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faaa" w14:paraId="c83faa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91E09">
        <w:t>202</w:t>
      </w:r>
      <w:r w:rsidR="00AA2FC4">
        <w:t>/</w:t>
      </w:r>
      <w:r w:rsidR="0019301D">
        <w:t>1</w:t>
      </w:r>
      <w:r w:rsidR="006E23B8">
        <w:t>8-12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291E09">
        <w:t>PRIMAVERA</w:t>
      </w:r>
      <w:r w:rsidR="00291E09" w:rsidRPr="00A56DCC">
        <w:t xml:space="preserve"> j.d.o.o. za </w:t>
      </w:r>
      <w:r w:rsidR="00291E09">
        <w:t>turizam i ugostiteljstvo</w:t>
      </w:r>
      <w:r w:rsidR="00291E09" w:rsidRPr="00A56DCC">
        <w:t xml:space="preserve">, </w:t>
      </w:r>
      <w:r w:rsidR="00291E09">
        <w:t>Lukoran</w:t>
      </w:r>
      <w:r w:rsidR="00291E09" w:rsidRPr="00A56DCC">
        <w:t xml:space="preserve">, </w:t>
      </w:r>
      <w:r w:rsidR="00291E09">
        <w:t>Put Stojinih 2</w:t>
      </w:r>
      <w:r w:rsidR="00291E09" w:rsidRPr="00A56DCC">
        <w:t xml:space="preserve">, OIB: </w:t>
      </w:r>
      <w:r w:rsidR="00291E09">
        <w:t>61025211057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6E23B8">
        <w:t>12</w:t>
      </w:r>
      <w:r w:rsidR="00076762">
        <w:t>,</w:t>
      </w:r>
      <w:r w:rsidR="006E23B8">
        <w:t>03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2C6673" w:rsidR="002C6673">
      <w:pPr>
        <w:jc w:val="both"/>
      </w:pPr>
      <w:r w:rsidRPr="00816C78">
        <w:t>Utvrđuje se da</w:t>
      </w:r>
      <w:r w:rsidR="006E23B8">
        <w:t xml:space="preserve"> je u sudnicu nepozvana pristupila Anamarija Paragvaj, zastupnica po zakonu stečajnog dužnika, identitet utvrđen uvidom u osobnu iskaznicu, te je voljna dati iskaz obziorm da za poziv za ročište koje se održalo u 9,20 nije znala.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6E23B8" w:rsidP="002C6673" w:rsidR="006E23B8">
      <w:pPr>
        <w:jc w:val="both"/>
      </w:pPr>
    </w:p>
    <w:p w:rsidRDefault="006E23B8" w:rsidP="006E23B8" w:rsidR="006E23B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>društvom  PRIMAVERA</w:t>
      </w:r>
      <w:r w:rsidRPr="00A56DCC">
        <w:t xml:space="preserve"> j.d.o.o. za </w:t>
      </w:r>
      <w:r>
        <w:t>turizam i ugostiteljstvo</w:t>
      </w:r>
      <w:r w:rsidRPr="00A56DCC">
        <w:t xml:space="preserve">, </w:t>
      </w:r>
      <w:r>
        <w:t>Lukoran</w:t>
      </w:r>
    </w:p>
    <w:p w:rsidRDefault="006E23B8" w:rsidP="006E23B8" w:rsidR="006E23B8">
      <w:pPr>
        <w:jc w:val="both"/>
      </w:pPr>
    </w:p>
    <w:p w:rsidRDefault="006E23B8" w:rsidP="006E23B8" w:rsidR="006E23B8" w:rsidRPr="002528EB">
      <w:pPr>
        <w:jc w:val="both"/>
      </w:pPr>
      <w:r>
        <w:t>Sudac donosi</w:t>
      </w:r>
    </w:p>
    <w:p w:rsidRDefault="006E23B8" w:rsidP="006E23B8" w:rsidR="006E23B8" w:rsidRPr="002528EB">
      <w:pPr>
        <w:jc w:val="center"/>
      </w:pPr>
      <w:r w:rsidRPr="002528EB">
        <w:t xml:space="preserve">r j e š e nj e </w:t>
      </w:r>
    </w:p>
    <w:p w:rsidRDefault="006E23B8" w:rsidP="006E23B8" w:rsidR="006E23B8" w:rsidRPr="002528EB">
      <w:pPr>
        <w:jc w:val="center"/>
      </w:pPr>
    </w:p>
    <w:p w:rsidRDefault="006E23B8" w:rsidP="006E23B8" w:rsidR="006E23B8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  <w:r w:rsidRPr="002C241F">
        <w:t xml:space="preserve">Upoznaje ukratko prisutne sa sadržajem prijedloga za otvaranje stečajnog postupka.  </w:t>
      </w:r>
    </w:p>
    <w:p w:rsidRDefault="006E23B8" w:rsidP="006E23B8" w:rsidR="006E23B8">
      <w:pPr>
        <w:jc w:val="both"/>
      </w:pPr>
    </w:p>
    <w:p w:rsidRDefault="006E23B8" w:rsidP="006E23B8" w:rsidR="006E23B8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6E23B8" w:rsidP="006E23B8" w:rsidR="006E23B8" w:rsidRPr="002C241F">
      <w:pPr>
        <w:jc w:val="both"/>
      </w:pPr>
    </w:p>
    <w:p w:rsidRDefault="006E23B8" w:rsidP="006E23B8" w:rsidR="006E23B8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PBZ banke d.d. otvoren žiro račun.</w:t>
      </w:r>
    </w:p>
    <w:p w:rsidRDefault="006E23B8" w:rsidP="006E23B8" w:rsidR="006E23B8" w:rsidRPr="002C241F">
      <w:pPr>
        <w:ind w:firstLine="708"/>
        <w:jc w:val="both"/>
      </w:pPr>
    </w:p>
    <w:p w:rsidRDefault="006E23B8" w:rsidP="006E23B8" w:rsidR="006E23B8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turizam i ugostiteljstvo.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  <w:r>
        <w:t>Dužnik navodi da ne posluje i da nema zaposlenika.</w:t>
      </w:r>
    </w:p>
    <w:p w:rsidRDefault="006E23B8" w:rsidP="006E23B8" w:rsidR="006E23B8" w:rsidRPr="002C241F">
      <w:pPr>
        <w:jc w:val="both"/>
      </w:pPr>
    </w:p>
    <w:p w:rsidRDefault="006E23B8" w:rsidP="006E23B8" w:rsidR="006E23B8">
      <w:pPr>
        <w:jc w:val="both"/>
      </w:pPr>
      <w:r w:rsidRPr="002C241F">
        <w:t>Što se tiče imovine</w:t>
      </w:r>
      <w:r>
        <w:t xml:space="preserve"> navodi da od imovine ima frižider, mašina za suđe i druge imovine nema.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  <w:r>
        <w:t>Zna da je žiro račun u blokadi, ne zna koliko ali misli da bi moglo biti oko 11.000,00 kuna.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  <w:r>
        <w:t>Anamarija Paragvaj navodi da je njegov broj mobitela: 095/8243-571</w:t>
      </w:r>
    </w:p>
    <w:p w:rsidRDefault="006E23B8" w:rsidP="006E23B8" w:rsidR="006E23B8" w:rsidRPr="002C241F">
      <w:pPr>
        <w:jc w:val="both"/>
      </w:pPr>
    </w:p>
    <w:p w:rsidRDefault="006E23B8" w:rsidP="006E23B8" w:rsidR="006E23B8">
      <w:pPr>
        <w:jc w:val="both"/>
      </w:pPr>
      <w:r>
        <w:t xml:space="preserve">Knjigovodstvo je vodila Božena Mitrović, da se knjigovodstvo više ne vodi a dokumentacija je u društvu. 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  <w:r>
        <w:t xml:space="preserve">Sudac donosi 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center"/>
      </w:pPr>
      <w:r>
        <w:t xml:space="preserve">r j e š e nj e </w:t>
      </w:r>
    </w:p>
    <w:p w:rsidRDefault="006E23B8" w:rsidP="006E23B8" w:rsidR="006E23B8" w:rsidRPr="000124EC">
      <w:pPr>
        <w:jc w:val="both"/>
        <w:rPr>
          <w:b/>
        </w:rPr>
      </w:pPr>
    </w:p>
    <w:p w:rsidRDefault="006E23B8" w:rsidP="006E23B8" w:rsidR="006E23B8" w:rsidRPr="007A3E16">
      <w:pPr>
        <w:jc w:val="both"/>
      </w:pPr>
      <w:r w:rsidRPr="007A3E16">
        <w:t>Odluka će biti donesena u zakonskom roku.</w:t>
      </w:r>
    </w:p>
    <w:p w:rsidRDefault="006E23B8" w:rsidP="006E23B8" w:rsidR="006E23B8">
      <w:pPr>
        <w:jc w:val="both"/>
      </w:pPr>
    </w:p>
    <w:p w:rsidRDefault="006E23B8" w:rsidP="006E23B8" w:rsidR="006E23B8" w:rsidRPr="002C241F">
      <w:pPr>
        <w:jc w:val="both"/>
      </w:pPr>
      <w:r w:rsidRPr="002C241F">
        <w:t xml:space="preserve">Dovršeno u </w:t>
      </w:r>
      <w:r>
        <w:t>12,08 sati</w:t>
      </w:r>
    </w:p>
    <w:p w:rsidRDefault="006E23B8" w:rsidP="006E23B8" w:rsidR="006E23B8">
      <w:pPr>
        <w:jc w:val="both"/>
      </w:pPr>
    </w:p>
    <w:p w:rsidRDefault="006E23B8" w:rsidP="006E23B8" w:rsidR="006E23B8" w:rsidRPr="002C241F">
      <w:pPr>
        <w:ind w:firstLine="708"/>
        <w:jc w:val="both"/>
      </w:pPr>
    </w:p>
    <w:p w:rsidRDefault="006E23B8" w:rsidP="006E23B8" w:rsidR="006E23B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E23B8" w:rsidP="006E23B8" w:rsidR="006E23B8" w:rsidRPr="002C241F"/>
    <w:p w:rsidRDefault="006E23B8" w:rsidP="006E23B8" w:rsidR="006E23B8" w:rsidRPr="002C241F"/>
    <w:p w:rsidRDefault="006E23B8" w:rsidP="006E23B8" w:rsidR="006E23B8" w:rsidRPr="002C241F"/>
    <w:p w:rsidRDefault="006E23B8" w:rsidP="006E23B8" w:rsidR="006E23B8" w:rsidRPr="002C241F"/>
    <w:p w:rsidRDefault="006E23B8" w:rsidP="006E23B8" w:rsidR="006E23B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E23B8" w:rsidP="006E23B8" w:rsidR="006E23B8" w:rsidRPr="002C241F"/>
    <w:p w:rsidRDefault="006E23B8" w:rsidP="006E23B8" w:rsidR="006E23B8" w:rsidRPr="002C241F">
      <w:pPr>
        <w:jc w:val="both"/>
      </w:pPr>
    </w:p>
    <w:p w:rsidRDefault="006E23B8" w:rsidP="006E23B8" w:rsidR="006E23B8" w:rsidRPr="002C241F">
      <w:pPr>
        <w:jc w:val="both"/>
      </w:pP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</w:p>
    <w:p w:rsidRDefault="006E23B8" w:rsidP="006E23B8" w:rsidR="006E23B8" w:rsidRPr="002C241F">
      <w:pPr>
        <w:jc w:val="both"/>
      </w:pPr>
    </w:p>
    <w:p w:rsidRDefault="00A25693" w:rsidP="006E23B8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1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91E09">
      <w:t>202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6E23B8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01FF"/>
    <w:rsid w:val="0012176C"/>
    <w:rsid w:val="0012442D"/>
    <w:rsid w:val="00125470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1E09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23B8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1BD0"/>
    <w:rsid w:val="00C675FC"/>
    <w:rsid w:val="00C90A36"/>
    <w:rsid w:val="00C93728"/>
    <w:rsid w:val="00C965F5"/>
    <w:rsid w:val="00C96A4A"/>
    <w:rsid w:val="00CA23A3"/>
    <w:rsid w:val="00CA60FE"/>
    <w:rsid w:val="00CB1C12"/>
    <w:rsid w:val="00CB1C68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12:03</izvorni_sadrzaj>
    <derivirana_varijabla naziv="DomainObject.StvarniPocetakVrijeme_1">12:03</derivirana_varijabla>
  </DomainObject.StvarniPocetakVrijeme>
  <DomainObject.StvarniZavrsetakVrijeme>
    <izvorni_sadrzaj>12:08</izvorni_sadrzaj>
    <derivirana_varijabla naziv="DomainObject.StvarniZavrsetakVrijeme_1">12:08</derivirana_varijabla>
  </DomainObject.StvarniZavrsetakVrijeme>
  <DomainObject.PlaniraniZavrsetakVrijeme>
    <izvorni_sadrzaj>12:08</izvorni_sadrzaj>
    <derivirana_varijabla naziv="DomainObject.PlaniraniZavrsetakVrijeme_1">12:08</derivirana_varijabla>
  </DomainObject.PlaniraniZavrsetakVrijeme>
  <DomainObject.PlaniraniPocetakVrijeme>
    <izvorni_sadrzaj>12:03</izvorni_sadrzaj>
    <derivirana_varijabla naziv="DomainObject.PlaniraniPocetakVrijeme_1">12:03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St-202/2018-12</izvorni_sadrzaj>
    <derivirana_varijabla naziv="DomainObject.Zapisnik.Oznaka_1">St-202/2018-12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j.d.o.o. za turizam i ugostiteljstvo</izvorni_sadrzaj>
    <derivirana_varijabla naziv="DomainObject.Predmet.ProtustrankaFormated_1">  PRIMAVERA j.d.o.o. za turizam i ugostiteljstvo</derivirana_varijabla>
  </DomainObject.Predmet.ProtustrankaFormated>
  <DomainObject.Predmet.ProtustrankaFormatedOIB>
    <izvorni_sadrzaj>  PRIMAVERA j.d.o.o. za turizam i ugostiteljstvo, OIB 61025211057</izvorni_sadrzaj>
    <derivirana_varijabla naziv="DomainObject.Predmet.ProtustrankaFormatedOIB_1">  PRIMAVERA j.d.o.o. za turizam i ugostiteljstvo, OIB 61025211057</derivirana_varijabla>
  </DomainObject.Predmet.ProtustrankaFormatedOIB>
  <DomainObject.Predmet.ProtustrankaFormatedWithAdress>
    <izvorni_sadrzaj> PRIMAVERA j.d.o.o. za turizam i ugostiteljstvo, Put Stojinih 2, 23273 Lukoran</izvorni_sadrzaj>
    <derivirana_varijabla naziv="DomainObject.Predmet.ProtustrankaFormatedWithAdress_1"> PRIMAVERA j.d.o.o. za turizam i ugostiteljstvo, Put Stojinih 2, 23273 Lukoran</derivirana_varijabla>
  </DomainObject.Predmet.ProtustrankaFormatedWithAdress>
  <DomainObject.Predmet.ProtustrankaFormatedWithAdressOIB>
    <izvorni_sadrzaj> PRIMAVERA j.d.o.o. za turizam i ugostiteljstvo, OIB 61025211057, Put Stojinih 2, 23273 Lukoran</izvorni_sadrzaj>
    <derivirana_varijabla naziv="DomainObject.Predmet.ProtustrankaFormatedWithAdressOIB_1"> PRIMAVERA j.d.o.o. za turizam i ugostiteljstvo, OIB 61025211057, Put Stojinih 2, 23273 Lukoran</derivirana_varijabla>
  </DomainObject.Predmet.ProtustrankaFormatedWithAdressOIB>
  <DomainObject.Predmet.ProtustrankaWithAdress>
    <izvorni_sadrzaj>PRIMAVERA j.d.o.o. za turizam i ugostiteljstvo Put Stojinih 2, 23273 Lukoran</izvorni_sadrzaj>
    <derivirana_varijabla naziv="DomainObject.Predmet.ProtustrankaWithAdress_1">PRIMAVERA j.d.o.o. za turizam i ugostiteljstvo Put Stojinih 2, 23273 Lukoran</derivirana_varijabla>
  </DomainObject.Predmet.ProtustrankaWithAdress>
  <DomainObject.Predmet.ProtustrankaWithAdressOIB>
    <izvorni_sadrzaj>PRIMAVERA j.d.o.o. za turizam i ugostiteljstvo, OIB 61025211057, Put Stojinih 2, 23273 Lukoran</izvorni_sadrzaj>
    <derivirana_varijabla naziv="DomainObject.Predmet.ProtustrankaWithAdressOIB_1">PRIMAVERA j.d.o.o. za turizam i ugostiteljstvo, OIB 61025211057, Put Stojinih 2, 23273 Lukoran</derivirana_varijabla>
  </DomainObject.Predmet.ProtustrankaWithAdressOIB>
  <DomainObject.Predmet.ProtustrankaNazivFormated>
    <izvorni_sadrzaj>PRIMAVERA j.d.o.o. za turizam i ugostiteljstvo</izvorni_sadrzaj>
    <derivirana_varijabla naziv="DomainObject.Predmet.ProtustrankaNazivFormated_1">PRIMAVERA j.d.o.o. za turizam i ugostiteljstvo</derivirana_varijabla>
  </DomainObject.Predmet.ProtustrankaNazivFormated>
  <DomainObject.Predmet.ProtustrankaNazivFormatedOIB>
    <izvorni_sadrzaj>PRIMAVERA j.d.o.o. za turizam i ugostiteljstvo, OIB 61025211057</izvorni_sadrzaj>
    <derivirana_varijabla naziv="DomainObject.Predmet.ProtustrankaNazivFormatedOIB_1">PRIMAVERA j.d.o.o. za turizam i ugostiteljstvo, OIB 61025211057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PRIMAVERA j.d.o.o. za turizam i ugostiteljstvo</item>
    </izvorni_sadrzaj>
    <derivirana_varijabla naziv="DomainObject.Predmet.ProtuStrankaListFormated_1">
      <item>PRIMAVERA j.d.o.o. za turizam i ugostiteljstvo</item>
    </derivirana_varijabla>
  </DomainObject.Predmet.ProtuStrankaListFormated>
  <DomainObject.Predmet.ProtuStrankaListFormatedOIB>
    <izvorni_sadrzaj>
      <item>PRIMAVERA j.d.o.o. za turizam i ugostiteljstvo, OIB 61025211057</item>
    </izvorni_sadrzaj>
    <derivirana_varijabla naziv="DomainObject.Predmet.ProtuStrankaListFormatedOIB_1">
      <item>PRIMAVERA j.d.o.o. za turizam i ugostiteljstvo, OIB 61025211057</item>
    </derivirana_varijabla>
  </DomainObject.Predmet.ProtuStrankaListFormatedOIB>
  <DomainObject.Predmet.ProtuStrankaListFormatedWithAdress>
    <izvorni_sadrzaj>
      <item>PRIMAVERA j.d.o.o. za turizam i ugostiteljstvo, Put Stojinih 2, 23273 Lukoran</item>
    </izvorni_sadrzaj>
    <derivirana_varijabla naziv="DomainObject.Predmet.ProtuStrankaListFormatedWithAdress_1">
      <item>PRIMAVERA j.d.o.o. za turizam i ugostiteljstvo, Put Stojinih 2, 23273 Lukoran</item>
    </derivirana_varijabla>
  </DomainObject.Predmet.ProtuStrankaListFormatedWithAdress>
  <DomainObject.Predmet.ProtuStrankaListFormatedWithAdressOIB>
    <izvorni_sadrzaj>
      <item>PRIMAVERA j.d.o.o. za turizam i ugostiteljstvo, OIB 61025211057, Put Stojinih 2, 23273 Lukoran</item>
    </izvorni_sadrzaj>
    <derivirana_varijabla naziv="DomainObject.Predmet.ProtuStrankaListFormatedWithAdressOIB_1">
      <item>PRIMAVERA j.d.o.o. za turizam i ugostiteljstvo, OIB 61025211057, Put Stojinih 2, 23273 Lukoran</item>
    </derivirana_varijabla>
  </DomainObject.Predmet.ProtuStrankaListFormatedWithAdressOIB>
  <DomainObject.Predmet.ProtuStrankaListNazivFormated>
    <izvorni_sadrzaj>
      <item>PRIMAVERA j.d.o.o. za turizam i ugostiteljstvo</item>
    </izvorni_sadrzaj>
    <derivirana_varijabla naziv="DomainObject.Predmet.ProtuStrankaListNazivFormated_1">
      <item>PRIMAVERA j.d.o.o. za turizam i ugostiteljstvo</item>
    </derivirana_varijabla>
  </DomainObject.Predmet.ProtuStrankaListNazivFormated>
  <DomainObject.Predmet.ProtuStrankaListNazivFormatedOIB>
    <izvorni_sadrzaj>
      <item>PRIMAVERA j.d.o.o. za turizam i ugostiteljstvo, OIB 61025211057</item>
    </izvorni_sadrzaj>
    <derivirana_varijabla naziv="DomainObject.Predmet.ProtuStrankaListNazivFormatedOIB_1">
      <item>PRIMAVERA j.d.o.o. za turizam i ugostiteljstvo, OIB 61025211057</item>
    </derivirana_varijabla>
  </DomainObject.Predmet.ProtuStrankaListNazivFormatedOIB>
  <DomainObject.Predmet.OstaliListFormated>
    <izvorni_sadrzaj>
      <item>Anamarija Paragvaj</item>
    </izvorni_sadrzaj>
    <derivirana_varijabla naziv="DomainObject.Predmet.OstaliListFormated_1">
      <item>Anamarija Paragvaj</item>
    </derivirana_varijabla>
  </DomainObject.Predmet.OstaliListFormated>
  <DomainObject.Predmet.OstaliListFormatedOIB>
    <izvorni_sadrzaj>
      <item>Anamarija Paragvaj, OIB 39192248382</item>
    </izvorni_sadrzaj>
    <derivirana_varijabla naziv="DomainObject.Predmet.OstaliListFormatedOIB_1">
      <item>Anamarija Paragvaj, OIB 39192248382</item>
    </derivirana_varijabla>
  </DomainObject.Predmet.OstaliListFormatedOIB>
  <DomainObject.Predmet.OstaliListFormatedWithAdress>
    <izvorni_sadrzaj>
      <item>Anamarija Paragvaj, Put Stojinih 2, 23273 Lukoran</item>
    </izvorni_sadrzaj>
    <derivirana_varijabla naziv="DomainObject.Predmet.OstaliListFormatedWithAdress_1">
      <item>Anamarija Paragvaj, Put Stojinih 2, 23273 Lukoran</item>
    </derivirana_varijabla>
  </DomainObject.Predmet.OstaliListFormatedWithAdress>
  <DomainObject.Predmet.OstaliListFormatedWithAdressOIB>
    <izvorni_sadrzaj>
      <item>Anamarija Paragvaj, OIB 39192248382, Put Stojinih 2, 23273 Lukoran</item>
    </izvorni_sadrzaj>
    <derivirana_varijabla naziv="DomainObject.Predmet.OstaliListFormatedWithAdressOIB_1">
      <item>Anamarija Paragvaj, OIB 39192248382, Put Stojinih 2, 23273 Lukoran</item>
    </derivirana_varijabla>
  </DomainObject.Predmet.OstaliListFormatedWithAdressOIB>
  <DomainObject.Predmet.OstaliListNazivFormated>
    <izvorni_sadrzaj>
      <item>Anamarija Paragvaj</item>
    </izvorni_sadrzaj>
    <derivirana_varijabla naziv="DomainObject.Predmet.OstaliListNazivFormated_1">
      <item>Anamarija Paragvaj</item>
    </derivirana_varijabla>
  </DomainObject.Predmet.OstaliListNazivFormated>
  <DomainObject.Predmet.OstaliListNazivFormatedOIB>
    <izvorni_sadrzaj>
      <item>Anamarija Paragvaj, OIB 39192248382</item>
    </izvorni_sadrzaj>
    <derivirana_varijabla naziv="DomainObject.Predmet.OstaliListNazivFormatedOIB_1">
      <item>Anamarija Paragvaj, OIB 39192248382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St-202/2018-12</izvorni_sadrzaj>
    <derivirana_varijabla naziv="DomainObject.PoslovniBrojDokumenta_1">St-202/2018-12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PRIMAVERA j.d.o.o. za turizam i ugostiteljstvo</izvorni_sadrzaj>
    <derivirana_varijabla naziv="DomainObject.Predmet.ProtustrankaIDrugi_1">PRIMAVERA j.d.o.o.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PRIMAVERA j.d.o.o. za turizam i ugostiteljstvo, OIB 61025211057, Put Stojinih 2, 23273 Lukoran</izvorni_sadrzaj>
    <derivirana_varijabla naziv="DomainObject.Predmet.ProtustrankaIDrugiAdressOIB_1">PRIMAVERA j.d.o.o. za turizam i ugostiteljstvo, OIB 61025211057, Put Stojinih 2,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PRIMAVERA j.d.o.o. za turizam i ugostiteljstvo</item>
      <item>Anamarija Paragvaj</item>
    </izvorni_sadrzaj>
    <derivirana_varijabla naziv="DomainObject.Predmet.SudioniciListNaziv_1">
      <item>FINA</item>
      <item>PRIMAVERA j.d.o.o. za turizam i ugostiteljstvo</item>
      <item>Anamarija Paragvaj</item>
    </derivirana_varijabla>
  </DomainObject.Predmet.SudioniciListNaziv>
  <DomainObject.Predmet.SudioniciListAdressOIB>
    <izvorni_sadrzaj>
      <item>FINA, OIB 85821130368, Ivana Danila 4,23000 Zadar</item>
      <item>PRIMAVERA j.d.o.o. za turizam i ugostiteljstvo, OIB 61025211057, Put Stojinih 2,23273 Lukoran</item>
      <item>Anamarija Paragvaj, OIB 39192248382, Put Stojinih 2,23273 Lukoran</item>
    </izvorni_sadrzaj>
    <derivirana_varijabla naziv="DomainObject.Predmet.SudioniciListAdressOIB_1">
      <item>FINA, OIB 85821130368, Ivana Danila 4,23000 Zadar</item>
      <item>PRIMAVERA j.d.o.o. za turizam i ugostiteljstvo, OIB 61025211057, Put Stojinih 2,23273 Lukoran</item>
      <item>Anamarija Paragvaj, OIB 39192248382, Put Stojinih 2,23273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61025211057</item>
      <item>, OIB 39192248382</item>
    </izvorni_sadrzaj>
    <derivirana_varijabla naziv="DomainObject.Predmet.SudioniciListNazivOIB_1">
      <item>, OIB 85821130368</item>
      <item>, OIB 61025211057</item>
      <item>, OIB 39192248382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1868</properties:Characters>
  <properties:Lines>76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2018-09-03T11:22:00Z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2018-09-06T11:52:00Z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St-202/2018-12 / Zapisnik - Ročište radi izjašnjenja o prijedlogu za otvaranje steč.post (1 St-202-2018-povodom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