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deb7" w14:paraId="83fdeb7"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446848" w:rsidP="00446848" w:rsidR="00446848">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BELAURA 33 LEFT d.o.o., Vinkovci, Gajeva 15, MBS: 081011895, OIB: 28696293322</w:t>
      </w:r>
      <w:r>
        <w:rPr>
          <w:color w:val="000000"/>
        </w:rPr>
        <w:t>, dana 2</w:t>
      </w:r>
      <w:r w:rsidR="00E401CE">
        <w:rPr>
          <w:color w:val="000000"/>
        </w:rPr>
        <w:t>6</w:t>
      </w:r>
      <w:r>
        <w:rPr>
          <w:color w:val="000000"/>
        </w:rPr>
        <w:t>. studenog 2018. godine</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446848">
        <w:t xml:space="preserve">direktoru Žarku </w:t>
      </w:r>
      <w:proofErr w:type="spellStart"/>
      <w:r w:rsidR="00446848">
        <w:t>Šalajić</w:t>
      </w:r>
      <w:proofErr w:type="spellEnd"/>
      <w:r w:rsidR="00446848">
        <w:t>, OIB: 40578407931, Vukovar, Unska 14</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97178B" w:rsidR="00BC548C" w:rsidRPr="00891660">
      <w:pPr>
        <w:ind w:firstLine="360"/>
        <w:jc w:val="both"/>
      </w:pPr>
      <w:r w:rsidRPr="00891660">
        <w:t xml:space="preserve">Popis imovine i obveze dužnika </w:t>
      </w:r>
      <w:r w:rsidR="00446848">
        <w:t>BELAURA 33 LEFT d.o.o., Vinkovci, Gajeva 15, MBS: 081011895, OIB: 28696293322</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0459CA" w:rsidR="008D17C7" w:rsidRPr="00891660">
      <w:pPr>
        <w:ind w:firstLine="708"/>
        <w:jc w:val="both"/>
      </w:pPr>
      <w:r w:rsidRPr="00891660">
        <w:t xml:space="preserve">Dana </w:t>
      </w:r>
      <w:r w:rsidR="00446848">
        <w:t>11. listopada</w:t>
      </w:r>
      <w:r w:rsidRPr="00891660">
        <w:t xml:space="preserve"> 2018. godine zaprimljen je na ovome sudu prijedlog FINANCIJSKE AGENCIJE </w:t>
      </w:r>
      <w:r w:rsidR="00AA56FF" w:rsidRPr="00891660">
        <w:t>OIB: 85821130368</w:t>
      </w:r>
      <w:r w:rsidR="00AA56FF">
        <w:t xml:space="preserve">,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AA56FF">
        <w:t>4</w:t>
      </w:r>
      <w:r w:rsidR="00446848">
        <w:t>616</w:t>
      </w:r>
      <w:r w:rsidRPr="00891660">
        <w:t xml:space="preserve"> od </w:t>
      </w:r>
      <w:r w:rsidR="00446848">
        <w:t>10. listopada</w:t>
      </w:r>
      <w:r w:rsidRPr="00891660">
        <w:t xml:space="preserve"> 2018. godine, za otvaranje stečajnog postupka nad dužnikom </w:t>
      </w:r>
      <w:r w:rsidR="00446848">
        <w:t>BELAURA 33 LEFT d.o.o., Vinkovci, Gajeva 15, MBS: 081011895, OIB: 28696293322</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446848">
        <w:t>09. listopada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446848">
        <w:t>333.533,25</w:t>
      </w:r>
      <w:r w:rsidRPr="00891660">
        <w:t xml:space="preserve"> kn, u koji iznos je uračunata kamata i naknada FINE za provedbu ovrhe na novčanim sredstvima dužnika. Navodi da dužnik ima </w:t>
      </w:r>
      <w:r w:rsidR="00840AFB">
        <w:t>1</w:t>
      </w:r>
      <w:r w:rsidRPr="00891660">
        <w:t xml:space="preserve"> zaposlen</w:t>
      </w:r>
      <w:r w:rsidR="00840AFB">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446848">
        <w:t xml:space="preserve">09. listopada </w:t>
      </w:r>
      <w:r w:rsidRPr="00891660">
        <w:t xml:space="preserve">2018. godine te u svom podnesku od </w:t>
      </w:r>
      <w:r w:rsidR="00446848">
        <w:t xml:space="preserve">10. listopada </w:t>
      </w:r>
      <w:r w:rsidRPr="00891660">
        <w:t xml:space="preserve">2018. godine navodi da dužnik na dan </w:t>
      </w:r>
      <w:r w:rsidR="006C18EA">
        <w:t>09. listopada</w:t>
      </w:r>
      <w:r w:rsidRPr="00891660">
        <w:t xml:space="preserve"> 2018. godine </w:t>
      </w:r>
      <w:r w:rsidR="004635B9" w:rsidRPr="00891660">
        <w:t>u</w:t>
      </w:r>
      <w:r w:rsidR="009A597A">
        <w:t xml:space="preserve"> Jedinstvenom registru računa i</w:t>
      </w:r>
      <w:r w:rsidRPr="00891660">
        <w:t xml:space="preserve">ma otvorene </w:t>
      </w:r>
      <w:r w:rsidR="009A597A">
        <w:t xml:space="preserve">slijedeće </w:t>
      </w:r>
      <w:r w:rsidRPr="00891660">
        <w:t>račune i oročena novčana sredstva</w:t>
      </w:r>
      <w:r w:rsidR="009A597A">
        <w:t xml:space="preserve"> </w:t>
      </w:r>
      <w:r w:rsidR="00446848">
        <w:t xml:space="preserve">HR3223400091110886624 Privredna banka Zagreb d.d., HR0723600001102633873 Zagrebačka banka d.d., HR0524020061100850998 </w:t>
      </w:r>
      <w:r w:rsidR="00446848" w:rsidRPr="009C7B31">
        <w:rPr>
          <w:color w:val="000000"/>
        </w:rPr>
        <w:t>ERSTE&amp;STEIERMÄRKISCHE BANK d. d.</w:t>
      </w:r>
      <w:r w:rsidR="001043F3" w:rsidRPr="00891660">
        <w:t>,</w:t>
      </w:r>
      <w:r w:rsidRPr="00891660">
        <w:rPr>
          <w:color w:val="000000"/>
        </w:rPr>
        <w:t xml:space="preserve"> </w:t>
      </w:r>
      <w:r w:rsidRPr="00891660">
        <w:t xml:space="preserve">te da na temelju čl. 112. st. 5. Stečajnog zakona dužnik na dan </w:t>
      </w:r>
      <w:r w:rsidR="00B4249A">
        <w:t xml:space="preserve">09. listopada </w:t>
      </w:r>
      <w:r w:rsidRPr="00891660">
        <w:t xml:space="preserve">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w:t>
      </w:r>
      <w:r w:rsidRPr="00891660">
        <w:lastRenderedPageBreak/>
        <w:t xml:space="preserve">u propisanom roku, sud joj je po službenoj dužnosti naredio dostavu popisa imovine i obveza </w:t>
      </w:r>
      <w:r w:rsidR="00191C20" w:rsidRPr="00891660">
        <w:t xml:space="preserve"> </w:t>
      </w:r>
      <w:r w:rsidR="006D1AEE" w:rsidRPr="00891660">
        <w:t>kao i</w:t>
      </w:r>
      <w:r w:rsidRPr="00891660">
        <w:t xml:space="preserve"> pisanog izvješća o financijsko-gospodarskom stanju dužnika te odlučio kao u izreci temeljem odredbi čl. 16., čl. 17., čl. 117., čl. 177., čl. 178. i čl. 180. SZ-a.</w:t>
      </w:r>
    </w:p>
    <w:p w:rsidRDefault="004F14D9" w:rsidP="00F05692" w:rsidR="004F14D9" w:rsidRPr="00891660">
      <w:pPr>
        <w:jc w:val="both"/>
      </w:pPr>
    </w:p>
    <w:p w:rsidRDefault="00BC548C" w:rsidP="00721780" w:rsidR="00344FB6" w:rsidRPr="00891660">
      <w:pPr>
        <w:jc w:val="center"/>
      </w:pPr>
      <w:r w:rsidRPr="00891660">
        <w:t xml:space="preserve">U Osijeku </w:t>
      </w:r>
      <w:r w:rsidR="00B4249A">
        <w:t>2</w:t>
      </w:r>
      <w:r w:rsidR="00E401CE">
        <w:t>6</w:t>
      </w:r>
      <w:r w:rsidR="00B4249A">
        <w:t>. studenog</w:t>
      </w:r>
      <w:r w:rsidRPr="00891660">
        <w:t xml:space="preserve"> 2018.</w:t>
      </w:r>
    </w:p>
    <w:p w:rsidRDefault="008117FA" w:rsidP="003A6EEB" w:rsidR="008117FA"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AB2EAB" w:rsidR="00AB2EAB">
      <w:pPr>
        <w:jc w:val="both"/>
      </w:pPr>
      <w:r w:rsidRPr="00891660">
        <w:t xml:space="preserve">1. </w:t>
      </w:r>
      <w:r w:rsidR="002E65BF" w:rsidRPr="00891660">
        <w:rPr>
          <w:color w:val="000000"/>
        </w:rPr>
        <w:t>zakonski zastupnik dužnika</w:t>
      </w:r>
      <w:r w:rsidR="002E65BF" w:rsidRPr="00891660">
        <w:t xml:space="preserve"> </w:t>
      </w:r>
      <w:r w:rsidR="00AB2EAB">
        <w:t xml:space="preserve">Žarko </w:t>
      </w:r>
      <w:proofErr w:type="spellStart"/>
      <w:r w:rsidR="00AB2EAB">
        <w:t>Šalajić</w:t>
      </w:r>
      <w:proofErr w:type="spellEnd"/>
      <w:r w:rsidR="00891660" w:rsidRPr="00891660">
        <w:t xml:space="preserve">, </w:t>
      </w:r>
      <w:r w:rsidR="00AB2EAB">
        <w:t>Vukovar, Unska 14</w:t>
      </w:r>
    </w:p>
    <w:p w:rsidRDefault="00AB2EAB" w:rsidP="00AB2EAB" w:rsidR="00F05692">
      <w:pPr>
        <w:jc w:val="both"/>
      </w:pPr>
      <w:r w:rsidRPr="00891660">
        <w:t xml:space="preserve"> </w:t>
      </w:r>
      <w:r w:rsidR="00BC548C" w:rsidRPr="00891660">
        <w:t xml:space="preserve">2. </w:t>
      </w:r>
      <w:r w:rsidR="00D17B8F" w:rsidRPr="00891660">
        <w:t>dužnik</w:t>
      </w:r>
      <w:r w:rsidR="003A6EEB" w:rsidRPr="00891660">
        <w:t xml:space="preserve"> </w:t>
      </w:r>
      <w:r>
        <w:t>BELAURA 33 LEFT d.o.o., Vinkovci, Gajeva 15</w:t>
      </w:r>
    </w:p>
    <w:p w:rsidRDefault="00BC548C" w:rsidP="00BC548C" w:rsidR="00BC548C" w:rsidRPr="00891660">
      <w:pPr>
        <w:jc w:val="both"/>
      </w:pPr>
      <w:r w:rsidRPr="00891660">
        <w:t xml:space="preserve">3. e-oglasna ploča </w:t>
      </w:r>
    </w:p>
    <w:p w:rsidRDefault="00BC548C" w:rsidP="007E7FB4" w:rsidR="007E7FB4">
      <w:pPr>
        <w:jc w:val="both"/>
      </w:pPr>
      <w:r w:rsidRPr="00891660">
        <w:t xml:space="preserve">4. </w:t>
      </w:r>
      <w:r w:rsidR="007E7FB4" w:rsidRPr="007E7FB4">
        <w:rPr>
          <w:color w:val="000000"/>
        </w:rPr>
        <w:t>R 08.01.2019. u 10,15 sati</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21" w:rsidR="008C3B21">
      <w:r>
        <w:separator/>
      </w:r>
    </w:p>
  </w:endnote>
  <w:endnote w:id="0" w:type="continuationSeparator">
    <w:p w:rsidRDefault="008C3B21" w:rsidR="008C3B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21" w:rsidR="008C3B21">
      <w:r>
        <w:separator/>
      </w:r>
    </w:p>
  </w:footnote>
  <w:footnote w:id="0" w:type="continuationSeparator">
    <w:p w:rsidRDefault="008C3B21" w:rsidR="008C3B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093D">
      <w:rPr>
        <w:rStyle w:val="Brojstranice"/>
        <w:noProof/>
      </w:rPr>
      <w:t>3</w:t>
    </w:r>
    <w:r>
      <w:rPr>
        <w:rStyle w:val="Brojstranice"/>
      </w:rPr>
      <w:fldChar w:fldCharType="end"/>
    </w:r>
  </w:p>
  <w:p w:rsidRDefault="00E62E10" w:rsidP="00E62E10" w:rsidR="00E62E10">
    <w:pPr>
      <w:jc w:val="right"/>
    </w:pPr>
    <w:r>
      <w:t>7 St-11</w:t>
    </w:r>
    <w:r w:rsidR="00271523">
      <w:t>96</w:t>
    </w:r>
    <w:r>
      <w:t>/18-9</w:t>
    </w:r>
  </w:p>
  <w:p w:rsidRDefault="00BF3E59" w:rsidP="00807182" w:rsidR="00BF3E59"/>
  <w:p w:rsidRDefault="002E65BF" w:rsidP="00AA56FF"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E10" w:rsidP="00E62E10" w:rsidR="00E62E10">
    <w:pPr>
      <w:jc w:val="right"/>
    </w:pPr>
    <w:r>
      <w:t>7 St-11</w:t>
    </w:r>
    <w:r w:rsidR="00271523">
      <w:t>96</w:t>
    </w:r>
    <w:r>
      <w:t>/18-9</w:t>
    </w:r>
  </w:p>
  <w:p w:rsidRDefault="00BF3E59" w:rsidP="00E62E10" w:rsidR="00BF3E59" w:rsidRPr="00E62E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372C"/>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500E"/>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1523"/>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848"/>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06FB2"/>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093D"/>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5DBD"/>
    <w:rsid w:val="006B648C"/>
    <w:rsid w:val="006B64EB"/>
    <w:rsid w:val="006B65CE"/>
    <w:rsid w:val="006B72EF"/>
    <w:rsid w:val="006B7989"/>
    <w:rsid w:val="006B7F34"/>
    <w:rsid w:val="006C05C3"/>
    <w:rsid w:val="006C18EA"/>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E7FB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0AF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B21"/>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78B"/>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97A"/>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56FF"/>
    <w:rsid w:val="00AA6663"/>
    <w:rsid w:val="00AA6A71"/>
    <w:rsid w:val="00AB018A"/>
    <w:rsid w:val="00AB038C"/>
    <w:rsid w:val="00AB1540"/>
    <w:rsid w:val="00AB1917"/>
    <w:rsid w:val="00AB23AF"/>
    <w:rsid w:val="00AB2EAB"/>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49A"/>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13BC"/>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42DD"/>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C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E10"/>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692"/>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06FB2"/>
    <w:rPr>
      <w:color w:val="808080"/>
      <w:bdr w:space="0" w:sz="0" w:color="auto" w:val="none"/>
      <w:shd w:fill="CCFFFF" w:color="auto" w:val="clear"/>
    </w:rPr>
  </w:style>
  <w:style w:customStyle="true" w:styleId="eSPISCCParagraphDefaultFont" w:type="character">
    <w:name w:val="eSPIS_CC_Paragraph Default Font"/>
    <w:basedOn w:val="Naglaeno"/>
    <w:rsid w:val="00506FB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06FB2"/>
    <w:rPr>
      <w:b/>
      <w:bCs/>
      <w:bdr w:space="0" w:sz="0" w:color="auto" w:val="none"/>
      <w:shd w:fill="FFFFCC" w:color="auto" w:val="clear"/>
      <w:lang w:val="hr-HR"/>
    </w:rPr>
  </w:style>
  <w:style w:customStyle="true" w:styleId="PozadinaSvijetloCrvena" w:type="character">
    <w:name w:val="Pozadina_SvijetloCrvena"/>
    <w:basedOn w:val="eSPISCCParagraphDefaultFont"/>
    <w:rsid w:val="00506FB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06FB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06FB2"/>
    <w:rPr>
      <w:color w:val="808080"/>
      <w:bdr w:color="auto" w:space="0" w:sz="0" w:val="none"/>
      <w:shd w:color="auto" w:fill="CCFFFF" w:val="clear"/>
    </w:rPr>
  </w:style>
  <w:style w:customStyle="1" w:styleId="eSPISCCParagraphDefaultFont" w:type="character">
    <w:name w:val="eSPIS_CC_Paragraph Default Font"/>
    <w:basedOn w:val="Naglaeno"/>
    <w:rsid w:val="00506FB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06FB2"/>
    <w:rPr>
      <w:b/>
      <w:bCs/>
      <w:bdr w:color="auto" w:space="0" w:sz="0" w:val="none"/>
      <w:shd w:color="auto" w:fill="FFFFCC" w:val="clear"/>
      <w:lang w:val="hr-HR"/>
    </w:rPr>
  </w:style>
  <w:style w:customStyle="1" w:styleId="PozadinaSvijetloCrvena" w:type="character">
    <w:name w:val="Pozadina_SvijetloCrvena"/>
    <w:basedOn w:val="eSPISCCParagraphDefaultFont"/>
    <w:rsid w:val="00506FB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06FB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82209079">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0745398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2928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3931900">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182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5701595">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4328857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St-1196/2018-9</izvorni_sadrzaj>
    <derivirana_varijabla naziv="DomainObject.Oznaka_1">St-1196/2018-9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2018.</izvorni_sadrzaj>
    <derivirana_varijabla naziv="DomainObject.Predmet.DatumOsnivanja_1">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St-1196/2018</izvorni_sadrzaj>
    <derivirana_varijabla naziv="DomainObject.Predmet.OznakaBroj_1">St-1196/2018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BELAURA 33 LEFT d.o.o. za trgovinu i usluge zastupanog po punomoćniku Žarko Šalajić</izvorni_sadrzaj>
    <derivirana_varijabla naziv="DomainObject.Predmet.ProtustrankaFormated_1">  BELAURA 33 LEFT d.o.o. za trgovinu i usluge zastupanog po punomoćniku Žarko Šalajić</derivirana_varijabla>
  </DomainObject.Predmet.ProtustrankaFormated>
  <DomainObject.Predmet.ProtustrankaFormatedOIB>
    <izvorni_sadrzaj>  BELAURA 33 LEFT d.o.o. za trgovinu i usluge, OIB 28696293322 zastupanog po punomoćniku Žarko Šalajić</izvorni_sadrzaj>
    <derivirana_varijabla naziv="DomainObject.Predmet.ProtustrankaFormatedOIB_1">  BELAURA 33 LEFT d.o.o. za trgovinu i usluge, OIB 28696293322 zastupanog po punomoćniku Žarko Šalajić</derivirana_varijabla>
  </DomainObject.Predmet.ProtustrankaFormatedOIB>
  <DomainObject.Predmet.ProtustrankaFormatedWithAdress>
    <izvorni_sadrzaj> BELAURA 33 LEFT d.o.o. za trgovinu i usluge, Gajeva 15, 32100 Vinkovci zastupanog po punomoćniku Žarko Šalajić</izvorni_sadrzaj>
    <derivirana_varijabla naziv="DomainObject.Predmet.ProtustrankaFormatedWithAdress_1"> BELAURA 33 LEFT d.o.o. za trgovinu i usluge, Gajeva 15, 32100 Vinkovci zastupanog po punomoćniku Žarko Šalajić</derivirana_varijabla>
  </DomainObject.Predmet.ProtustrankaFormatedWithAdress>
  <DomainObject.Predmet.ProtustrankaFormatedWithAdressOIB>
    <izvorni_sadrzaj> BELAURA 33 LEFT d.o.o. za trgovinu i usluge, OIB 28696293322, Gajeva 15, 32100 Vinkovci zastupanog po punomoćniku Žarko Šalajić</izvorni_sadrzaj>
    <derivirana_varijabla naziv="DomainObject.Predmet.ProtustrankaFormatedWithAdressOIB_1"> BELAURA 33 LEFT d.o.o. za trgovinu i usluge, OIB 28696293322, Gajeva 15, 32100 Vinkovci zastupanog po punomoćniku Žarko Šalajić</derivirana_varijabla>
  </DomainObject.Predmet.ProtustrankaFormatedWithAdressOIB>
  <DomainObject.Predmet.ProtustrankaWithAdress>
    <izvorni_sadrzaj>BELAURA 33 LEFT d.o.o. za trgovinu i usluge Gajeva 15, 32100 Vinkovci</izvorni_sadrzaj>
    <derivirana_varijabla naziv="DomainObject.Predmet.ProtustrankaWithAdress_1">BELAURA 33 LEFT d.o.o. za trgovinu i usluge Gajeva 15, 32100 Vinkovci</derivirana_varijabla>
  </DomainObject.Predmet.ProtustrankaWithAdress>
  <DomainObject.Predmet.ProtustrankaWithAdressOIB>
    <izvorni_sadrzaj>BELAURA 33 LEFT d.o.o. za trgovinu i usluge, OIB 28696293322, Gajeva 15, 32100 Vinkovci</izvorni_sadrzaj>
    <derivirana_varijabla naziv="DomainObject.Predmet.ProtustrankaWithAdressOIB_1">BELAURA 33 LEFT d.o.o. za trgovinu i usluge, OIB 28696293322, Gajeva 15, 32100 Vinkovci</derivirana_varijabla>
  </DomainObject.Predmet.ProtustrankaWithAdressOIB>
  <DomainObject.Predmet.ProtustrankaNazivFormated>
    <izvorni_sadrzaj>BELAURA 33 LEFT d.o.o. za trgovinu i usluge</izvorni_sadrzaj>
    <derivirana_varijabla naziv="DomainObject.Predmet.ProtustrankaNazivFormated_1">BELAURA 33 LEFT d.o.o. za trgovinu i usluge</derivirana_varijabla>
  </DomainObject.Predmet.ProtustrankaNazivFormated>
  <DomainObject.Predmet.ProtustrankaNazivFormatedOIB>
    <izvorni_sadrzaj>BELAURA 33 LEFT d.o.o. za trgovinu i usluge, OIB 28696293322</izvorni_sadrzaj>
    <derivirana_varijabla naziv="DomainObject.Predmet.ProtustrankaNazivFormatedOIB_1">BELAURA 33 LEFT d.o.o. za trgovinu i usluge, OIB 28696293322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BELAURA 33 LEFT d.o.o. za trgovinu i usluge zastupanog po punomoćniku Žarko Šalajić</item>
    </izvorni_sadrzaj>
    <derivirana_varijabla naziv="DomainObject.Predmet.ProtuStrankaListFormated_1">
      <item>BELAURA 33 LEFT d.o.o. za trgovinu i usluge zastupanog po punomoćniku Žarko Šalajić</item>
    </derivirana_varijabla>
  </DomainObject.Predmet.ProtuStrankaListFormated>
  <DomainObject.Predmet.ProtuStrankaListFormatedOIB>
    <izvorni_sadrzaj>
      <item>BELAURA 33 LEFT d.o.o. za trgovinu i usluge, OIB 28696293322 zastupanog po punomoćniku Žarko Šalajić</item>
    </izvorni_sadrzaj>
    <derivirana_varijabla naziv="DomainObject.Predmet.ProtuStrankaListFormatedOIB_1">
      <item>BELAURA 33 LEFT d.o.o. za trgovinu i usluge, OIB 28696293322 zastupanog po punomoćniku Žarko Šalajić</item>
    </derivirana_varijabla>
  </DomainObject.Predmet.ProtuStrankaListFormatedOIB>
  <DomainObject.Predmet.ProtuStrankaListFormatedWithAdress>
    <izvorni_sadrzaj>
      <item>BELAURA 33 LEFT d.o.o. za trgovinu i usluge, Gajeva 15, 32100 Vinkovci zastupanog po punomoćniku Žarko Šalajić</item>
    </izvorni_sadrzaj>
    <derivirana_varijabla naziv="DomainObject.Predmet.ProtuStrankaListFormatedWithAdress_1">
      <item>BELAURA 33 LEFT d.o.o. za trgovinu i usluge, Gajeva 15, 32100 Vinkovci zastupanog po punomoćniku Žarko Šalajić</item>
    </derivirana_varijabla>
  </DomainObject.Predmet.ProtuStrankaListFormatedWithAdress>
  <DomainObject.Predmet.ProtuStrankaListFormatedWithAdressOIB>
    <izvorni_sadrzaj>
      <item>BELAURA 33 LEFT d.o.o. za trgovinu i usluge, OIB 28696293322, Gajeva 15, 32100 Vinkovci zastupanog po punomoćniku Žarko Šalajić</item>
    </izvorni_sadrzaj>
    <derivirana_varijabla naziv="DomainObject.Predmet.ProtuStrankaListFormatedWithAdressOIB_1">
      <item>BELAURA 33 LEFT d.o.o. za trgovinu i usluge, OIB 28696293322, Gajeva 15, 32100 Vinkovci zastupanog po punomoćniku Žarko Šalajić</item>
    </derivirana_varijabla>
  </DomainObject.Predmet.ProtuStrankaListFormatedWithAdressOIB>
  <DomainObject.Predmet.ProtuStrankaListNazivFormated>
    <izvorni_sadrzaj>
      <item>BELAURA 33 LEFT d.o.o. za trgovinu i usluge</item>
    </izvorni_sadrzaj>
    <derivirana_varijabla naziv="DomainObject.Predmet.ProtuStrankaListNazivFormated_1">
      <item>BELAURA 33 LEFT d.o.o. za trgovinu i usluge</item>
    </derivirana_varijabla>
  </DomainObject.Predmet.ProtuStrankaListNazivFormated>
  <DomainObject.Predmet.ProtuStrankaListNazivFormatedOIB>
    <izvorni_sadrzaj>
      <item>BELAURA 33 LEFT d.o.o. za trgovinu i usluge, OIB 28696293322</item>
    </izvorni_sadrzaj>
    <derivirana_varijabla naziv="DomainObject.Predmet.ProtuStrankaListNazivFormatedOIB_1">
      <item>BELAURA 33 LEFT d.o.o. za trgovinu i usluge, OIB 28696293322</item>
    </derivirana_varijabla>
  </DomainObject.Predmet.ProtuStrankaListNazivFormatedOIB>
  <DomainObject.Predmet.OstaliListFormated>
    <izvorni_sadrzaj>
      <item>Žarko Šalajić punomoćnik sudionika u postupku BELAURA 33 LEFT d.o.o. za trgovinu i usluge</item>
      <item>Županijsko državno odvjetništvo u Vukovaru</item>
    </izvorni_sadrzaj>
    <derivirana_varijabla naziv="DomainObject.Predmet.OstaliListFormated_1">
      <item>Žarko Šalajić punomoćnik sudionika u postupku BELAURA 33 LEFT d.o.o. za trgovinu i usluge</item>
      <item>Županijsko državno odvjetništvo u Vukovaru</item>
    </derivirana_varijabla>
  </DomainObject.Predmet.OstaliListFormated>
  <DomainObject.Predmet.OstaliListFormatedOIB>
    <izvorni_sadrzaj>
      <item>Žarko Šalajić, OIB 40578407931 punomoćnik sudionika u postupku BELAURA 33 LEFT d.o.o. za trgovinu i usluge</item>
      <item>Županijsko državno odvjetništvo u Vukovaru, OIB 81618487055</item>
    </izvorni_sadrzaj>
    <derivirana_varijabla naziv="DomainObject.Predmet.OstaliListFormatedOIB_1">
      <item>Žarko Šalajić, OIB 40578407931 punomoćnik sudionika u postupku BELAURA 33 LEFT d.o.o. za trgovinu i usluge</item>
      <item>Županijsko državno odvjetništvo u Vukovaru, OIB 81618487055</item>
    </derivirana_varijabla>
  </DomainObject.Predmet.OstaliListFormatedOIB>
  <DomainObject.Predmet.OstaliListFormatedWithAdress>
    <izvorni_sadrzaj>
      <item>Žarko Šalajić, Unska 14, 32000 Vukovar punomoćnik sudionika u postupku BELAURA 33 LEFT d.o.o. za trgovinu i usluge</item>
      <item>Županijsko državno odvjetništvo u Vukovaru, Ulica Andrije Hebranga 2, 32000 Vukovar</item>
    </izvorni_sadrzaj>
    <derivirana_varijabla naziv="DomainObject.Predmet.OstaliListFormatedWithAdress_1">
      <item>Žarko Šalajić, Unska 14, 32000 Vukovar punomoćnik sudionika u postupku BELAURA 33 LEFT d.o.o. za trgovinu i usluge</item>
      <item>Županijsko državno odvjetništvo u Vukovaru, Ulica Andrije Hebranga 2, 32000 Vukovar</item>
    </derivirana_varijabla>
  </DomainObject.Predmet.OstaliListFormatedWithAdress>
  <DomainObject.Predmet.OstaliListFormatedWithAdressOIB>
    <izvorni_sadrzaj>
      <item>Žarko Šalajić, OIB 40578407931, Unska 14, 32000 Vukovar punomoćnik sudionika u postupku BELAURA 33 LEFT d.o.o. za trgovinu i usluge</item>
      <item>Županijsko državno odvjetništvo u Vukovaru, OIB 81618487055, Ulica Andrije Hebranga 2, 32000 Vukovar</item>
    </izvorni_sadrzaj>
    <derivirana_varijabla naziv="DomainObject.Predmet.OstaliListFormatedWithAdressOIB_1">
      <item>Žarko Šalajić, OIB 40578407931, Unska 14, 32000 Vukovar punomoćnik sudionika u postupku BELAURA 33 LEFT d.o.o. za trgovinu i usluge</item>
      <item>Županijsko državno odvjetništvo u Vukovaru, OIB 81618487055, Ulica Andrije Hebranga 2, 32000 Vukovar</item>
    </derivirana_varijabla>
  </DomainObject.Predmet.OstaliListFormatedWithAdressOIB>
  <DomainObject.Predmet.OstaliListNazivFormated>
    <izvorni_sadrzaj>
      <item>Žarko Šalajić</item>
      <item>Županijsko državno odvjetništvo u Vukovaru</item>
    </izvorni_sadrzaj>
    <derivirana_varijabla naziv="DomainObject.Predmet.OstaliListNazivFormated_1">
      <item>Žarko Šalajić</item>
      <item>Županijsko državno odvjetništvo u Vukovaru</item>
    </derivirana_varijabla>
  </DomainObject.Predmet.OstaliListNazivFormated>
  <DomainObject.Predmet.OstaliListNazivFormatedOIB>
    <izvorni_sadrzaj>
      <item>Žarko Šalajić, OIB 40578407931</item>
      <item>Županijsko državno odvjetništvo u Vukovaru, OIB 81618487055</item>
    </izvorni_sadrzaj>
    <derivirana_varijabla naziv="DomainObject.Predmet.OstaliListNazivFormatedOIB_1">
      <item>Žarko Šalajić, OIB 40578407931</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St-1196/2018-9</izvorni_sadrzaj>
    <derivirana_varijabla naziv="DomainObject.PoslovniBrojDokumenta_1">St-1196/2018-9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BELAURA 33 LEFT d.o.o. za trgovinu i usluge</izvorni_sadrzaj>
    <derivirana_varijabla naziv="DomainObject.Predmet.ProtustrankaIDrugi_1">BELAURA 33 LEFT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BELAURA 33 LEFT d.o.o. za trgovinu i usluge, OIB 28696293322, Gajeva 15, 32100 Vinkovci</izvorni_sadrzaj>
    <derivirana_varijabla naziv="DomainObject.Predmet.ProtustrankaIDrugiAdressOIB_1">BELAURA 33 LEFT d.o.o. za trgovinu i usluge, OIB 28696293322, Gajeva 15,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BELAURA 33 LEFT d.o.o. za trgovinu i usluge</item>
      <item>Žarko Šalajić</item>
      <item>Županijsko državno odvjetništvo u Vukovaru</item>
    </izvorni_sadrzaj>
    <derivirana_varijabla naziv="DomainObject.Predmet.SudioniciListNaziv_1">
      <item>FINA RC OSIJEK</item>
      <item>BELAURA 33 LEFT d.o.o. za trgovinu i usluge</item>
      <item>Žarko Šalajić</item>
      <item>Županijsko državno odvjetništvo u Vukovaru</item>
    </derivirana_varijabla>
  </DomainObject.Predmet.SudioniciListNaziv>
  <DomainObject.Predmet.SudioniciListAdressOIB>
    <izvorni_sadrzaj>
      <item>FINA RC OSIJEK, OIB 85821130368</item>
      <item>BELAURA 33 LEFT d.o.o. za trgovinu i usluge, OIB 28696293322, Gajeva 15,32100 Vinkovci</item>
      <item>Žarko Šalajić, OIB 40578407931, Unska 14,32000 Vukovar</item>
      <item>Županijsko državno odvjetništvo u Vukovaru, OIB 81618487055, Ulica Andrije Hebranga 2,32000 Vukovar</item>
    </izvorni_sadrzaj>
    <derivirana_varijabla naziv="DomainObject.Predmet.SudioniciListAdressOIB_1">
      <item>FINA RC OSIJEK, OIB 85821130368</item>
      <item>BELAURA 33 LEFT d.o.o. za trgovinu i usluge, OIB 28696293322, Gajeva 15,32100 Vinkovci</item>
      <item>Žarko Šalajić, OIB 40578407931, Unska 14,32000 Vukovar</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28696293322</item>
      <item>, OIB 40578407931</item>
      <item>, OIB 81618487055</item>
    </izvorni_sadrzaj>
    <derivirana_varijabla naziv="DomainObject.Predmet.SudioniciListNazivOIB_1">
      <item>, OIB 85821130368</item>
      <item>, OIB 28696293322</item>
      <item>, OIB 40578407931</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St-1196/2018-9</izvorni_sadrzaj>
    <derivirana_varijabla naziv="DomainObject.PredzadnjaOdlukaIzPredmeta.Oznaka_1">St-1196/2018-9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32C798-E9DF-422C-9CCD-C523C123E5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846</properties:Words>
  <properties:Characters>4646</properties:Characters>
  <properties:Lines>135</properties:Lines>
  <properties:Paragraphs>41</properties:Paragraphs>
  <properties:TotalTime>714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2018-11-26T08:16:00Z</dcterms:modified>
  <cp:revision>796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St-1196/2018-9 / Odluka - Zaključak (1196-18_ZK_popis_imovine_i_obveza_(-9).docx)</vt:lpwstr>
  </prop:property>
  <prop:property name="CC_coloring" pid="4" fmtid="{D5CDD505-2E9C-101B-9397-08002B2CF9AE}">
    <vt:bool>true</vt:bool>
  </prop:property>
  <prop:property name="BrojStranica" pid="5" fmtid="{D5CDD505-2E9C-101B-9397-08002B2CF9AE}">
    <vt:i4>3</vt:i4>
  </prop:property>
</prop:Properties>
</file>