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07bc" w14:paraId="71e07bc" w:rsidRDefault="00E94BBA" w:rsidP="0001726C" w:rsidR="0001726C">
      <w:pPr>
        <w:jc w:val="right"/>
        <w15:collapsed w:val="false"/>
      </w:pPr>
      <w:r>
        <w:t xml:space="preserve">Broj </w:t>
      </w:r>
      <w:r w:rsidR="0001726C">
        <w:t>6 St-</w:t>
      </w:r>
      <w:r w:rsidR="00DC5A1A">
        <w:t>847/18-5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D7472F">
        <w:t xml:space="preserve">FINA RC Osijek Podružnica Osijek za otvaranje stečajnog postupka nad dužnikom </w:t>
      </w:r>
      <w:r w:rsidR="00DC5A1A">
        <w:rPr>
          <w:b/>
        </w:rPr>
        <w:t>SPUŽVA BOB j.d.o.o. Županja, J. J. Strossmayera 16, OIB: 51519904477, MBS: 030189968</w:t>
      </w:r>
      <w:r>
        <w:t xml:space="preserve">, dana </w:t>
      </w:r>
      <w:r w:rsidR="00DC5A1A">
        <w:t>18</w:t>
      </w:r>
      <w:r w:rsidR="00E94BBA">
        <w:t>. lipnja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ovlaštenoj za zastupanje dužnika</w:t>
      </w:r>
      <w:r w:rsidR="00E94BBA">
        <w:t xml:space="preserve"> </w:t>
      </w:r>
      <w:proofErr w:type="spellStart"/>
      <w:r w:rsidR="00E94BBA">
        <w:t>z.z</w:t>
      </w:r>
      <w:proofErr w:type="spellEnd"/>
      <w:r w:rsidR="00E94BBA">
        <w:t>. dužnika</w:t>
      </w:r>
      <w:r>
        <w:t xml:space="preserve">, </w:t>
      </w:r>
      <w:r w:rsidR="00DC5A1A">
        <w:t>Ivici Bojanić, Županja, Gredice 60, OIB: 63080256264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DC5A1A">
        <w:rPr>
          <w:b/>
        </w:rPr>
        <w:t>847-18</w:t>
      </w:r>
      <w:r w:rsidR="00E94BBA">
        <w:rPr>
          <w:b/>
        </w:rPr>
        <w:t>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dužnika,</w:t>
      </w:r>
      <w:r w:rsidR="00D7472F">
        <w:t xml:space="preserve"> </w:t>
      </w:r>
      <w:proofErr w:type="spellStart"/>
      <w:r w:rsidR="00E94BBA">
        <w:t>z.z</w:t>
      </w:r>
      <w:proofErr w:type="spellEnd"/>
      <w:r w:rsidR="00E94BBA">
        <w:t xml:space="preserve">. dužnika, </w:t>
      </w:r>
      <w:r w:rsidR="00DC5A1A">
        <w:t>Ivica Bojanić, Županja, Gredice 60, OIB: 63080256264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DC5A1A">
        <w:rPr>
          <w:b/>
        </w:rPr>
        <w:t>847-18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proofErr w:type="spellStart"/>
      <w:r w:rsidR="00E94BBA">
        <w:t>z.z</w:t>
      </w:r>
      <w:proofErr w:type="spellEnd"/>
      <w:r w:rsidR="00E94BBA">
        <w:t xml:space="preserve">. dužnika, </w:t>
      </w:r>
      <w:r w:rsidR="00DC5A1A">
        <w:t>Ivici Bojanić, Županja, Gredice 60, OIB: 63080256264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ovlaštena za zastupanje dužnika</w:t>
      </w:r>
      <w:r w:rsidR="00E94BBA" w:rsidRPr="00E94BBA">
        <w:t xml:space="preserve"> </w:t>
      </w:r>
      <w:proofErr w:type="spellStart"/>
      <w:r w:rsidR="00E94BBA">
        <w:t>z.z</w:t>
      </w:r>
      <w:proofErr w:type="spellEnd"/>
      <w:r w:rsidR="00E94BBA">
        <w:t xml:space="preserve">. dužnika, </w:t>
      </w:r>
      <w:r w:rsidR="00DC5A1A">
        <w:t>Ivica Bojanić, Županja, Gredice 60, OIB: 63080256264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DC5A1A" w:rsidP="00DC5A1A" w:rsidR="00DC5A1A">
      <w:pPr>
        <w:jc w:val="right"/>
      </w:pPr>
      <w:r>
        <w:t>Broj 6 St-847/18-5</w:t>
      </w:r>
    </w:p>
    <w:p w:rsidRDefault="00E94BBA" w:rsidP="00E94BBA" w:rsidR="00E94BBA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D7472F">
        <w:rPr>
          <w:bCs/>
        </w:rPr>
        <w:t xml:space="preserve">FINA RC Osijek </w:t>
      </w:r>
      <w:r>
        <w:rPr>
          <w:bCs/>
        </w:rPr>
        <w:t xml:space="preserve">je dana </w:t>
      </w:r>
      <w:r w:rsidR="00DC5A1A">
        <w:rPr>
          <w:bCs/>
        </w:rPr>
        <w:t>8. svibnja 2018</w:t>
      </w:r>
      <w:r w:rsidR="00E94BBA">
        <w:rPr>
          <w:bCs/>
        </w:rPr>
        <w:t>. g.</w:t>
      </w:r>
      <w:r>
        <w:rPr>
          <w:bCs/>
        </w:rPr>
        <w:t xml:space="preserve"> podnijela ovom sudu prijedlog za pokretanje stečajnog postupka nad dužnikom </w:t>
      </w:r>
      <w:r w:rsidR="00D7472F">
        <w:t xml:space="preserve">FINA RC Osijek Podružnica Osijek za otvaranje stečajnog postupka nad dužnikom </w:t>
      </w:r>
      <w:r w:rsidR="00DC5A1A">
        <w:rPr>
          <w:b/>
        </w:rPr>
        <w:t>SPUŽVA BOB j.d.o.o. Županja, J. J. Strossmayera 16, OIB: 51519904477, MBS: 030189968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AD6EE6" w:rsidP="0001726C" w:rsidR="00AD6EE6">
      <w:pPr>
        <w:pStyle w:val="Tijeloteksta"/>
      </w:pPr>
      <w:r>
        <w:tab/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DC5A1A">
        <w:rPr>
          <w:b/>
        </w:rPr>
        <w:t>8. svibnja 2018</w:t>
      </w:r>
      <w:r w:rsidR="0093698F">
        <w:rPr>
          <w:b/>
        </w:rPr>
        <w:t>.</w:t>
      </w:r>
      <w:r>
        <w:t xml:space="preserve">  (čl. 110 st. 1 SZ</w:t>
      </w:r>
      <w:r w:rsidR="00D7472F">
        <w:t>).</w:t>
      </w:r>
    </w:p>
    <w:p w:rsidRDefault="00AD6EE6" w:rsidP="009D4F4C" w:rsidR="002E5413">
      <w:pPr>
        <w:pStyle w:val="Tijeloteksta"/>
      </w:pPr>
      <w:r>
        <w:tab/>
      </w:r>
      <w:r w:rsidR="009D4F4C"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2E5413" w:rsidP="002E5413" w:rsidR="002E5413">
      <w:pPr>
        <w:ind w:firstLine="708"/>
        <w:jc w:val="both"/>
      </w:pPr>
      <w:r>
        <w:t xml:space="preserve">Ujedno rješenjem ovoga suda broj </w:t>
      </w:r>
      <w:r w:rsidR="00590757">
        <w:t xml:space="preserve">6 </w:t>
      </w:r>
      <w:r>
        <w:t>St</w:t>
      </w:r>
      <w:r w:rsidR="002042D7">
        <w:t>-</w:t>
      </w:r>
      <w:r w:rsidR="00DC5A1A">
        <w:t>847/18-4 od 18. lipnja 2018. g</w:t>
      </w:r>
      <w:r w:rsidR="00E94BBA">
        <w:t>.</w:t>
      </w:r>
      <w:r>
        <w:t xml:space="preserve"> pokrenut je prethodni postupak radi utvrđivanja uvjeta za otvaranje stečajnog postupka nad dužnikom te je imenovan privremen</w:t>
      </w:r>
      <w:r w:rsidR="00795208">
        <w:t>i</w:t>
      </w:r>
      <w:r>
        <w:t xml:space="preserve"> stečajn</w:t>
      </w:r>
      <w:r w:rsidR="00795208">
        <w:t>i</w:t>
      </w:r>
      <w:r>
        <w:t xml:space="preserve"> upravitelj u osobi </w:t>
      </w:r>
      <w:r w:rsidR="00DC5A1A">
        <w:t xml:space="preserve">Blanka </w:t>
      </w:r>
      <w:proofErr w:type="spellStart"/>
      <w:r w:rsidR="00DC5A1A">
        <w:t>Gambiraža</w:t>
      </w:r>
      <w:proofErr w:type="spellEnd"/>
      <w:r w:rsidR="00DC5A1A">
        <w:t xml:space="preserve"> iz Osijeka</w:t>
      </w:r>
      <w:r>
        <w:t>, automatskim odabirom a kako bi utvrdi</w:t>
      </w:r>
      <w:r w:rsidR="00E94BBA">
        <w:t>la</w:t>
      </w:r>
      <w:r>
        <w:t xml:space="preserve"> financijsko-gospodarsko stanje st. dužnika te mogućnosti provedbe stečajnog postupka nad njegovom imovinom.</w:t>
      </w:r>
    </w:p>
    <w:p w:rsidRDefault="00065E57" w:rsidP="00065E57" w:rsidR="002E5413">
      <w:pPr>
        <w:ind w:firstLine="708"/>
        <w:jc w:val="both"/>
      </w:pPr>
      <w:r>
        <w:t>Budući da je sud gore navedenim Rješenjem imenovao privremenog stečajnog upravitelja naloženo je</w:t>
      </w:r>
      <w:r w:rsidR="002E5413">
        <w:t xml:space="preserve"> </w:t>
      </w:r>
      <w:proofErr w:type="spellStart"/>
      <w:r w:rsidR="002E5413">
        <w:t>z.z</w:t>
      </w:r>
      <w:proofErr w:type="spellEnd"/>
      <w:r w:rsidR="002E5413">
        <w:t>. dužnika uplat</w:t>
      </w:r>
      <w:r>
        <w:t xml:space="preserve">a </w:t>
      </w:r>
      <w:r w:rsidR="009D4F4C">
        <w:t xml:space="preserve">dodatnog </w:t>
      </w:r>
      <w:r>
        <w:t>iznosa</w:t>
      </w:r>
      <w:r w:rsidR="009D4F4C">
        <w:t xml:space="preserve"> predujma</w:t>
      </w:r>
      <w:r>
        <w:t xml:space="preserve"> od 4.000,00 kn za rad privremenog stečajnog upravitelja.</w:t>
      </w:r>
    </w:p>
    <w:p w:rsidRDefault="009D4F4C" w:rsidP="002E5413" w:rsidR="002E5413">
      <w:pPr>
        <w:ind w:firstLine="708"/>
        <w:jc w:val="both"/>
      </w:pPr>
      <w:r>
        <w:t xml:space="preserve">Visina dodatnog predujma od 4.000,00 kn određena je iz razloga što je </w:t>
      </w:r>
      <w:r w:rsidR="002E5413">
        <w:t xml:space="preserve">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2E5413" w:rsidP="00FC6F35" w:rsidR="00A06D4A">
      <w:pPr>
        <w:ind w:firstLine="708"/>
        <w:jc w:val="both"/>
      </w:pPr>
      <w:r>
        <w:t xml:space="preserve">Budući da je sud uvidom u prijedlog za </w:t>
      </w:r>
      <w:r w:rsidR="00A06D4A">
        <w:t xml:space="preserve">pokretanje </w:t>
      </w:r>
      <w:r>
        <w:t xml:space="preserve">stečajnog postupka FINE od </w:t>
      </w:r>
      <w:r w:rsidR="00DC5A1A">
        <w:rPr>
          <w:b/>
        </w:rPr>
        <w:t>8. svibnja 2018</w:t>
      </w:r>
      <w:r w:rsidR="00E94BBA">
        <w:rPr>
          <w:b/>
        </w:rPr>
        <w:t>. g.</w:t>
      </w:r>
      <w:r>
        <w:t xml:space="preserve"> utvrdio da visina blokade žiro računa dužnika iznosi </w:t>
      </w:r>
      <w:r w:rsidR="00DC5A1A">
        <w:t>5.500,00</w:t>
      </w:r>
      <w:r w:rsidR="00FC6F35">
        <w:t xml:space="preserve"> kn </w:t>
      </w:r>
      <w:r w:rsidR="00065E57">
        <w:t xml:space="preserve">te </w:t>
      </w:r>
      <w:r w:rsidR="00207DAD">
        <w:t>da</w:t>
      </w:r>
      <w:r w:rsidR="00065E57">
        <w:t xml:space="preserve"> na ime predujma za namirenje troškova stečajnog postupka nema zaplijenjenih novčanih sredstava sukladno čl. 112 st. 5 SZ </w:t>
      </w:r>
      <w:r>
        <w:t>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0D2ABF" w:rsidP="00FC6F35" w:rsidR="000D2ABF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795208" w:rsidP="00FC6F35" w:rsidR="00795208">
      <w:pPr>
        <w:ind w:firstLine="708"/>
        <w:jc w:val="both"/>
      </w:pPr>
    </w:p>
    <w:p w:rsidRDefault="00FC6F35" w:rsidP="00FC6F35" w:rsidR="00FC6F35">
      <w:pPr>
        <w:ind w:firstLine="708"/>
        <w:jc w:val="both"/>
      </w:pPr>
    </w:p>
    <w:p w:rsidRDefault="00207DAD" w:rsidP="00FC6F35" w:rsidR="00207DAD">
      <w:pPr>
        <w:ind w:firstLine="708"/>
        <w:jc w:val="both"/>
      </w:pPr>
    </w:p>
    <w:p w:rsidRDefault="00207DAD" w:rsidP="00FC6F35" w:rsidR="00207DAD">
      <w:pPr>
        <w:ind w:firstLine="708"/>
        <w:jc w:val="both"/>
      </w:pPr>
    </w:p>
    <w:p w:rsidRDefault="00FC6F35" w:rsidP="0093698F" w:rsidR="00FC6F35">
      <w:pPr>
        <w:ind w:firstLine="708"/>
        <w:jc w:val="right"/>
      </w:pPr>
    </w:p>
    <w:p w:rsidRDefault="00DC5A1A" w:rsidP="00DC5A1A" w:rsidR="00DC5A1A">
      <w:pPr>
        <w:jc w:val="right"/>
      </w:pPr>
      <w:r>
        <w:lastRenderedPageBreak/>
        <w:t>Broj 6 St-847/18-5</w:t>
      </w: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0D2ABF" w:rsidP="000D2ABF" w:rsidR="000D2ABF">
      <w:pPr>
        <w:ind w:firstLine="708"/>
        <w:jc w:val="right"/>
      </w:pPr>
    </w:p>
    <w:p w:rsidRDefault="002E5413" w:rsidP="002E5413" w:rsidR="002E5413">
      <w:pPr>
        <w:ind w:firstLine="708"/>
        <w:jc w:val="both"/>
      </w:pPr>
      <w:r>
        <w:t xml:space="preserve"> Slijedom navedenog valjalo je </w:t>
      </w:r>
      <w:r w:rsidR="00FC6F35">
        <w:t xml:space="preserve">zakonskom zastupniku dužnika odrediti predujam i dodatni iznos predujma u ukupnom iznosu od 5.000,00 kn </w:t>
      </w:r>
      <w:r>
        <w:t xml:space="preserve">sukladno članku 113. SZ </w:t>
      </w:r>
      <w:r w:rsidR="00FC6F35">
        <w:t>te odlučiti kao u izreci.</w:t>
      </w:r>
    </w:p>
    <w:p w:rsidRDefault="002E5413" w:rsidP="002E5413" w:rsidR="002E5413">
      <w:pPr>
        <w:ind w:firstLine="708"/>
        <w:jc w:val="both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DC5A1A">
        <w:t>18</w:t>
      </w:r>
      <w:r w:rsidR="00E94BBA">
        <w:t>. lipnja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E94BBA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>. dužnika</w:t>
      </w:r>
      <w:r w:rsidR="00E94BBA">
        <w:t xml:space="preserve"> </w:t>
      </w:r>
      <w:r w:rsidR="00DC5A1A">
        <w:t>Ivica Bojanić, Županja, Gredice 60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06752A" w:rsidP="00B97155" w:rsidR="002E5413">
      <w:pPr>
        <w:numPr>
          <w:ilvl w:val="0"/>
          <w:numId w:val="13"/>
        </w:numPr>
      </w:pPr>
      <w:r>
        <w:t>R-18.7.</w:t>
      </w:r>
      <w:bookmarkStart w:name="_GoBack" w:id="0"/>
      <w:bookmarkEnd w:id="0"/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0384" w:rsidP="00C06AA6" w:rsidR="00AC0384">
      <w:r>
        <w:separator/>
      </w:r>
    </w:p>
  </w:endnote>
  <w:endnote w:id="0" w:type="continuationSeparator">
    <w:p w:rsidRDefault="00AC0384" w:rsidP="00C06AA6" w:rsidR="00AC03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0384" w:rsidP="00C06AA6" w:rsidR="00AC0384">
      <w:r>
        <w:separator/>
      </w:r>
    </w:p>
  </w:footnote>
  <w:footnote w:id="0" w:type="continuationSeparator">
    <w:p w:rsidRDefault="00AC0384" w:rsidP="00C06AA6" w:rsidR="00AC03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6752A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DE8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52A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437B2"/>
    <w:rsid w:val="00153A9D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07DAD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D7EC1"/>
    <w:rsid w:val="005E0CFB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15F6"/>
    <w:rsid w:val="00826384"/>
    <w:rsid w:val="008409A8"/>
    <w:rsid w:val="00860129"/>
    <w:rsid w:val="00875548"/>
    <w:rsid w:val="008A66B9"/>
    <w:rsid w:val="008D3E2B"/>
    <w:rsid w:val="00901EF5"/>
    <w:rsid w:val="00911AC2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C0384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D022CE"/>
    <w:rsid w:val="00D231AE"/>
    <w:rsid w:val="00D24D2F"/>
    <w:rsid w:val="00D7472F"/>
    <w:rsid w:val="00D97782"/>
    <w:rsid w:val="00DA4636"/>
    <w:rsid w:val="00DA6482"/>
    <w:rsid w:val="00DC5A1A"/>
    <w:rsid w:val="00DD49B7"/>
    <w:rsid w:val="00DD7213"/>
    <w:rsid w:val="00E07AC2"/>
    <w:rsid w:val="00E12BC0"/>
    <w:rsid w:val="00E23AF8"/>
    <w:rsid w:val="00E60C19"/>
    <w:rsid w:val="00E75FA5"/>
    <w:rsid w:val="00E906E4"/>
    <w:rsid w:val="00E9379E"/>
    <w:rsid w:val="00E94BBA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75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75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5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5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5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75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75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5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5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5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2018.</izvorni_sadrzaj>
    <derivirana_varijabla naziv="DomainObject.DatumDonosenjaOdluke_1">18.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</izvorni_sadrzaj>
    <derivirana_varijabla naziv="DomainObject.Predmet.Broj_1">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St-847/2018</izvorni_sadrzaj>
    <derivirana_varijabla naziv="DomainObject.Predmet.OznakaBroj_1">St-847/2018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SPUŽVA BOB jednostavno društvo s ograničenom odgovornošću za ugostiteljstvo i usluge</izvorni_sadrzaj>
    <derivirana_varijabla naziv="DomainObject.Predmet.ProtustrankaFormated_1">  SPUŽVA BOB jednostavno društvo s ograničenom odgovornošću za ugostiteljstvo i usluge</derivirana_varijabla>
  </DomainObject.Predmet.ProtustrankaFormated>
  <DomainObject.Predmet.ProtustrankaFormatedOIB>
    <izvorni_sadrzaj>  SPUŽVA BOB jednostavno društvo s ograničenom odgovornošću za ugostiteljstvo i usluge, OIB 51519904477</izvorni_sadrzaj>
    <derivirana_varijabla naziv="DomainObject.Predmet.ProtustrankaFormatedOIB_1">  SPUŽVA BOB jednostavno društvo s ograničenom odgovornošću za ugostiteljstvo i usluge, OIB 51519904477</derivirana_varijabla>
  </DomainObject.Predmet.ProtustrankaFormatedOIB>
  <DomainObject.Predmet.ProtustrankaFormatedWithAdress>
    <izvorni_sadrzaj> SPUŽVA BOB jednostavno društvo s ograničenom odgovornošću za ugostiteljstvo i usluge, Josipa Jurja Strossmayera 16, 32270 Županja</izvorni_sadrzaj>
    <derivirana_varijabla naziv="DomainObject.Predmet.ProtustrankaFormatedWithAdress_1"> SPUŽVA BOB jednostavno društvo s ograničenom odgovornošću za ugostiteljstvo i usluge, Josipa Jurja Strossmayera 16, 32270 Županja</derivirana_varijabla>
  </DomainObject.Predmet.ProtustrankaFormatedWithAdress>
  <DomainObject.Predmet.ProtustrankaFormatedWithAdressOIB>
    <izvorni_sadrzaj> SPUŽVA BOB jednostavno društvo s ograničenom odgovornošću za ugostiteljstvo i usluge, OIB 51519904477, Josipa Jurja Strossmayera 16, 32270 Županja</izvorni_sadrzaj>
    <derivirana_varijabla naziv="DomainObject.Predmet.ProtustrankaFormatedWithAdressOIB_1"> SPUŽVA BOB jednostavno društvo s ograničenom odgovornošću za ugostiteljstvo i usluge, OIB 51519904477, Josipa Jurja Strossmayera 16, 32270 Županja</derivirana_varijabla>
  </DomainObject.Predmet.ProtustrankaFormatedWithAdressOIB>
  <DomainObject.Predmet.ProtustrankaWithAdress>
    <izvorni_sadrzaj>SPUŽVA BOB jednostavno društvo s ograničenom odgovornošću za ugostiteljstvo i usluge Josipa Jurja Strossmayera 16, 32270 Županja</izvorni_sadrzaj>
    <derivirana_varijabla naziv="DomainObject.Predmet.ProtustrankaWithAdress_1">SPUŽVA BOB jednostavno društvo s ograničenom odgovornošću za ugostiteljstvo i usluge Josipa Jurja Strossmayera 16, 32270 Županja</derivirana_varijabla>
  </DomainObject.Predmet.ProtustrankaWithAdress>
  <DomainObject.Predmet.ProtustrankaWithAdressOIB>
    <izvorni_sadrzaj>SPUŽVA BOB jednostavno društvo s ograničenom odgovornošću za ugostiteljstvo i usluge, OIB 51519904477, Josipa Jurja Strossmayera 16, 32270 Županja</izvorni_sadrzaj>
    <derivirana_varijabla naziv="DomainObject.Predmet.ProtustrankaWithAdressOIB_1">SPUŽVA BOB jednostavno društvo s ograničenom odgovornošću za ugostiteljstvo i usluge, OIB 51519904477, Josipa Jurja Strossmayera 16, 32270 Županja</derivirana_varijabla>
  </DomainObject.Predmet.ProtustrankaWithAdressOIB>
  <DomainObject.Predmet.ProtustrankaNazivFormated>
    <izvorni_sadrzaj>SPUŽVA BOB jednostavno društvo s ograničenom odgovornošću za ugostiteljstvo i usluge</izvorni_sadrzaj>
    <derivirana_varijabla naziv="DomainObject.Predmet.ProtustrankaNazivFormated_1">SPUŽVA BOB jednostavno društvo s ograničenom odgovornošću za ugostiteljstvo i usluge</derivirana_varijabla>
  </DomainObject.Predmet.ProtustrankaNazivFormated>
  <DomainObject.Predmet.ProtustrankaNazivFormatedOIB>
    <izvorni_sadrzaj>SPUŽVA BOB jednostavno društvo s ograničenom odgovornošću za ugostiteljstvo i usluge, OIB 51519904477</izvorni_sadrzaj>
    <derivirana_varijabla naziv="DomainObject.Predmet.ProtustrankaNazivFormatedOIB_1">SPUŽVA BOB jednostavno društvo s ograničenom odgovornošću za ugostiteljstvo i usluge, OIB 51519904477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SPUŽVA BOB jednostavno društvo s ograničenom odgovornošću za ugostiteljstvo i usluge</item>
    </izvorni_sadrzaj>
    <derivirana_varijabla naziv="DomainObject.Predmet.ProtuStrankaListFormated_1">
      <item>SPUŽVA BOB jednostavno društvo s ograničenom odgovornošću za ugostiteljstvo i usluge</item>
    </derivirana_varijabla>
  </DomainObject.Predmet.ProtuStrankaListFormated>
  <DomainObject.Predmet.ProtuStrankaListFormatedOIB>
    <izvorni_sadrzaj>
      <item>SPUŽVA BOB jednostavno društvo s ograničenom odgovornošću za ugostiteljstvo i usluge, OIB 51519904477</item>
    </izvorni_sadrzaj>
    <derivirana_varijabla naziv="DomainObject.Predmet.ProtuStrankaListFormatedOIB_1">
      <item>SPUŽVA BOB jednostavno društvo s ograničenom odgovornošću za ugostiteljstvo i usluge, OIB 51519904477</item>
    </derivirana_varijabla>
  </DomainObject.Predmet.ProtuStrankaListFormatedOIB>
  <DomainObject.Predmet.ProtuStrankaListFormatedWithAdress>
    <izvorni_sadrzaj>
      <item>SPUŽVA BOB jednostavno društvo s ograničenom odgovornošću za ugostiteljstvo i usluge, Josipa Jurja Strossmayera 16, 32270 Županja</item>
    </izvorni_sadrzaj>
    <derivirana_varijabla naziv="DomainObject.Predmet.ProtuStrankaListFormatedWithAdress_1">
      <item>SPUŽVA BOB jednostavno društvo s ograničenom odgovornošću za ugostiteljstvo i usluge, Josipa Jurja Strossmayera 16, 32270 Županja</item>
    </derivirana_varijabla>
  </DomainObject.Predmet.ProtuStrankaListFormatedWithAdress>
  <DomainObject.Predmet.ProtuStrankaListFormatedWithAdressOIB>
    <izvorni_sadrzaj>
      <item>SPUŽVA BOB jednostavno društvo s ograničenom odgovornošću za ugostiteljstvo i usluge, OIB 51519904477, Josipa Jurja Strossmayera 16, 32270 Županja</item>
    </izvorni_sadrzaj>
    <derivirana_varijabla naziv="DomainObject.Predmet.ProtuStrankaListFormatedWithAdressOIB_1">
      <item>SPUŽVA BOB jednostavno društvo s ograničenom odgovornošću za ugostiteljstvo i usluge, OIB 51519904477, Josipa Jurja Strossmayera 16, 32270 Županja</item>
    </derivirana_varijabla>
  </DomainObject.Predmet.ProtuStrankaListFormatedWithAdressOIB>
  <DomainObject.Predmet.ProtuStrankaListNazivFormated>
    <izvorni_sadrzaj>
      <item>SPUŽVA BOB jednostavno društvo s ograničenom odgovornošću za ugostiteljstvo i usluge</item>
    </izvorni_sadrzaj>
    <derivirana_varijabla naziv="DomainObject.Predmet.ProtuStrankaListNazivFormated_1">
      <item>SPUŽVA BOB jednostavno društvo s ograničenom odgovornošću za ugostiteljstvo i usluge</item>
    </derivirana_varijabla>
  </DomainObject.Predmet.ProtuStrankaListNazivFormated>
  <DomainObject.Predmet.ProtuStrankaListNazivFormatedOIB>
    <izvorni_sadrzaj>
      <item>SPUŽVA BOB jednostavno društvo s ograničenom odgovornošću za ugostiteljstvo i usluge, OIB 51519904477</item>
    </izvorni_sadrzaj>
    <derivirana_varijabla naziv="DomainObject.Predmet.ProtuStrankaListNazivFormatedOIB_1">
      <item>SPUŽVA BOB jednostavno društvo s ograničenom odgovornošću za ugostiteljstvo i usluge, OIB 51519904477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2018.</izvorni_sadrzaj>
    <derivirana_varijabla naziv="DomainObject.Datum_1">18.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SPUŽVA BOB jednostavno društvo s ograničenom odgovornošću za ugostiteljstvo i usluge</izvorni_sadrzaj>
    <derivirana_varijabla naziv="DomainObject.Predmet.ProtustrankaIDrugi_1">SPUŽVA BOB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SPUŽVA BOB jednostavno društvo s ograničenom odgovornošću za ugostiteljstvo i usluge, OIB 51519904477, Josipa Jurja Strossmayera 16, 32270 Županja</izvorni_sadrzaj>
    <derivirana_varijabla naziv="DomainObject.Predmet.ProtustrankaIDrugiAdressOIB_1">SPUŽVA BOB jednostavno društvo s ograničenom odgovornošću za ugostiteljstvo i usluge, OIB 51519904477, Josipa Jurja Strossmayera 16,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SPUŽVA BOB jednostavno društvo s ograničenom odgovornošću za ugostiteljstvo i usluge</item>
    </izvorni_sadrzaj>
    <derivirana_varijabla naziv="DomainObject.Predmet.SudioniciListNaziv_1">
      <item>FINA RC OSIJEK</item>
      <item>SPUŽVA BOB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SPUŽVA BOB jednostavno društvo s ograničenom odgovornošću za ugostiteljstvo i usluge, OIB 51519904477, Josipa Jurja Strossmayera 16,32270 Županja</item>
    </izvorni_sadrzaj>
    <derivirana_varijabla naziv="DomainObject.Predmet.SudioniciListAdressOIB_1">
      <item>FINA RC OSIJEK, OIB 85821130368</item>
      <item>SPUŽVA BOB jednostavno društvo s ograničenom odgovornošću za ugostiteljstvo i usluge, OIB 51519904477, Josipa Jurja Strossmayera 16,32270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51519904477</item>
    </izvorni_sadrzaj>
    <derivirana_varijabla naziv="DomainObject.Predmet.SudioniciListNazivOIB_1">
      <item>, OIB 85821130368</item>
      <item>, OIB 51519904477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928647-5D58-48DD-911D-96FD96BAA6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866</properties:Words>
  <properties:Characters>4555</properties:Characters>
  <properties:Lines>156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2018-06-05T07:37:00Z</dcterms:created>
  <dc:creator>Korisnik</dc:creator>
  <cp:lastModifiedBy>Danijela Sekulić</cp:lastModifiedBy>
  <cp:lastPrinted>2018-06-18T10:59:00Z</cp:lastPrinted>
  <dcterms:modified xmlns:xsi="http://www.w3.org/2001/XMLSchema-instance" xsi:type="dcterms:W3CDTF">2018-06-18T11:02:00Z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(FINA-ONA 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