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a106" w14:paraId="aaaa106" w:rsidRDefault="00AE649C" w:rsidP="00FA5B5E" w:rsidR="00AE649C">
      <w:pPr>
        <w:pStyle w:val="Naslov3"/>
        <w15:collapsed w:val="false"/>
      </w:pPr>
    </w:p>
    <w:p w:rsidRDefault="00665261" w:rsidP="00665261" w:rsidR="00665261">
      <w:pPr>
        <w:spacing w:after="0"/>
      </w:pPr>
      <w:r>
        <w:t>REPUBLIKA HRVATSKA</w:t>
      </w:r>
    </w:p>
    <w:p w:rsidRDefault="00665261" w:rsidP="00665261" w:rsidR="00665261">
      <w:pPr>
        <w:spacing w:after="0"/>
      </w:pPr>
      <w:r>
        <w:t>Trgovački sud u Varaždinu</w:t>
      </w:r>
    </w:p>
    <w:p w:rsidRDefault="00665261" w:rsidP="00665261" w:rsidR="0071688E">
      <w:pPr>
        <w:spacing w:after="0"/>
      </w:pPr>
      <w:r>
        <w:t>Varaždin, Braće Radić br. 2.</w:t>
      </w:r>
      <w:r w:rsidR="009235AB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65261" w:rsidP="00665261" w:rsidR="00665261">
      <w:pPr>
        <w:spacing w:after="0"/>
      </w:pPr>
    </w:p>
    <w:p w:rsidRDefault="00665261" w:rsidP="00665261" w:rsidR="00665261">
      <w:pPr>
        <w:spacing w:after="0"/>
      </w:pPr>
    </w:p>
    <w:p w:rsidRDefault="00C97F13" w:rsidP="00C97F13" w:rsidR="00C97F13">
      <w:pPr>
        <w:spacing w:after="0"/>
        <w:jc w:val="center"/>
      </w:pPr>
      <w:r>
        <w:t>R E P U B L I K A       H R V A T S K A</w:t>
      </w:r>
    </w:p>
    <w:p w:rsidRDefault="00C97F13" w:rsidP="00C97F13" w:rsidR="00C97F13">
      <w:pPr>
        <w:spacing w:after="0"/>
        <w:jc w:val="center"/>
        <w:rPr>
          <w:b/>
        </w:rPr>
      </w:pPr>
    </w:p>
    <w:p w:rsidRDefault="00C97F13" w:rsidP="00C97F13" w:rsidR="00C97F13">
      <w:pPr>
        <w:spacing w:after="0"/>
        <w:jc w:val="center"/>
      </w:pPr>
      <w:r>
        <w:t xml:space="preserve">R  J  E   Š   E   N  J   E </w:t>
      </w:r>
    </w:p>
    <w:p w:rsidRDefault="00C97F13" w:rsidP="00C97F13" w:rsidR="00C97F13">
      <w:pPr>
        <w:spacing w:after="0"/>
        <w:jc w:val="center"/>
      </w:pPr>
    </w:p>
    <w:p w:rsidRDefault="00C97F13" w:rsidP="00C97F13" w:rsidR="00C97F13">
      <w:pPr>
        <w:spacing w:after="0"/>
        <w:jc w:val="center"/>
      </w:pPr>
    </w:p>
    <w:p w:rsidRDefault="00C97F13" w:rsidP="00C97F13" w:rsidR="00C97F13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kao stečajnom sucu, u stečajnom predmetu povodom zahtjeva podnositelja zahtjeva FINANCIJSKE AGENCIJE, Regionalni centar Zagreb, Podružnica Varaždin, Augusta Cesarca 2, Varaždin, za pokretanje skraćenog stečajnog postupka protiv dužnika</w:t>
      </w:r>
      <w:r w:rsidR="00665261">
        <w:t xml:space="preserve"> HALUSEK CO proizvodnja, trgovina i usluge d.o.o.</w:t>
      </w:r>
      <w:r>
        <w:t>,</w:t>
      </w:r>
      <w:r w:rsidR="00665261">
        <w:t xml:space="preserve"> iz Koprivnice, </w:t>
      </w:r>
      <w:proofErr w:type="spellStart"/>
      <w:r w:rsidR="00665261">
        <w:t>Ludbreški</w:t>
      </w:r>
      <w:proofErr w:type="spellEnd"/>
      <w:r w:rsidR="00665261">
        <w:t xml:space="preserve"> odvojak br. 16, OIB: 60619004632,</w:t>
      </w:r>
      <w:r>
        <w:t xml:space="preserve"> izvan ročišta, 6. travnja  2016. godine                </w:t>
      </w:r>
    </w:p>
    <w:p w:rsidRDefault="00C97F13" w:rsidP="00C97F13" w:rsidR="00C97F13">
      <w:pPr>
        <w:spacing w:after="0"/>
        <w:ind w:firstLine="720"/>
        <w:jc w:val="both"/>
      </w:pPr>
    </w:p>
    <w:p w:rsidRDefault="00C97F13" w:rsidP="00C97F13" w:rsidR="00C97F13">
      <w:pPr>
        <w:spacing w:after="0"/>
        <w:ind w:firstLine="720"/>
        <w:jc w:val="both"/>
      </w:pPr>
    </w:p>
    <w:p w:rsidRDefault="00C97F13" w:rsidP="00C97F13" w:rsidR="00C97F13">
      <w:pPr>
        <w:spacing w:after="0"/>
        <w:jc w:val="center"/>
      </w:pPr>
      <w:r>
        <w:t>r i j e š i o   j e</w:t>
      </w:r>
    </w:p>
    <w:p w:rsidRDefault="00C97F13" w:rsidP="00C97F13" w:rsidR="00C97F13">
      <w:pPr>
        <w:spacing w:after="0"/>
        <w:jc w:val="center"/>
      </w:pPr>
    </w:p>
    <w:p w:rsidRDefault="00C97F13" w:rsidP="00C97F13" w:rsidR="00C97F13">
      <w:pPr>
        <w:spacing w:after="0"/>
        <w:ind w:firstLine="720"/>
        <w:jc w:val="both"/>
      </w:pPr>
      <w:r>
        <w:t>I/ O b u s t a v l j a     s e     skraćeni stečajni postupak nad dužnikom</w:t>
      </w:r>
      <w:r w:rsidR="00C05799">
        <w:t xml:space="preserve"> </w:t>
      </w:r>
      <w:r w:rsidR="00C05799">
        <w:t xml:space="preserve">HALUSEK CO proizvodnja, trgovina i usluge d.o.o., iz Koprivnice, </w:t>
      </w:r>
      <w:proofErr w:type="spellStart"/>
      <w:r w:rsidR="00C05799">
        <w:t>Ludbreški</w:t>
      </w:r>
      <w:proofErr w:type="spellEnd"/>
      <w:r w:rsidR="00C05799">
        <w:t xml:space="preserve"> o</w:t>
      </w:r>
      <w:r w:rsidR="00C05799">
        <w:t>dvojak br. 16, OIB: 60619004632</w:t>
      </w:r>
      <w:r>
        <w:t>.</w:t>
      </w:r>
    </w:p>
    <w:p w:rsidRDefault="00C97F13" w:rsidP="00C97F13" w:rsidR="00C97F13">
      <w:pPr>
        <w:spacing w:after="0"/>
        <w:jc w:val="both"/>
      </w:pPr>
      <w:r>
        <w:t xml:space="preserve">       </w:t>
      </w:r>
    </w:p>
    <w:p w:rsidRDefault="00C97F13" w:rsidP="00C97F13" w:rsidR="00C97F13">
      <w:pPr>
        <w:spacing w:after="0"/>
        <w:ind w:firstLine="720"/>
        <w:jc w:val="both"/>
      </w:pPr>
      <w:r>
        <w:t xml:space="preserve">II/ O pokretanju prethodnog postupka, odnosno, o otvaranju </w:t>
      </w:r>
      <w:r w:rsidR="00C05799">
        <w:t>stečajnog postupka nad dužnikom</w:t>
      </w:r>
      <w:r>
        <w:t xml:space="preserve"> </w:t>
      </w:r>
      <w:r w:rsidR="00C05799">
        <w:t xml:space="preserve">HALUSEK CO proizvodnja, trgovina i usluge d.o.o., iz Koprivnice, </w:t>
      </w:r>
      <w:proofErr w:type="spellStart"/>
      <w:r w:rsidR="00C05799">
        <w:t>Ludbreški</w:t>
      </w:r>
      <w:proofErr w:type="spellEnd"/>
      <w:r w:rsidR="00C05799">
        <w:t xml:space="preserve"> odvojak br. 16, OIB: 60619004632</w:t>
      </w:r>
      <w:r>
        <w:t>, sud će donijeti posebno rješenje.</w:t>
      </w:r>
    </w:p>
    <w:p w:rsidRDefault="00C97F13" w:rsidP="00C97F13" w:rsidR="00C97F13">
      <w:pPr>
        <w:spacing w:after="0"/>
        <w:jc w:val="both"/>
      </w:pPr>
      <w:r>
        <w:t xml:space="preserve">                   </w:t>
      </w:r>
    </w:p>
    <w:p w:rsidRDefault="00C97F13" w:rsidP="00C97F13" w:rsidR="00C97F13">
      <w:pPr>
        <w:spacing w:after="0"/>
        <w:jc w:val="center"/>
      </w:pPr>
    </w:p>
    <w:p w:rsidRDefault="00C97F13" w:rsidP="00C97F13" w:rsidR="00C97F13">
      <w:pPr>
        <w:spacing w:after="0"/>
        <w:jc w:val="center"/>
      </w:pPr>
      <w:r>
        <w:t>Obrazloženje</w:t>
      </w:r>
    </w:p>
    <w:p w:rsidRDefault="00C97F13" w:rsidP="00C97F13" w:rsidR="00C97F13">
      <w:pPr>
        <w:pStyle w:val="Tijeloteksta"/>
        <w:spacing w:after="0"/>
      </w:pPr>
    </w:p>
    <w:p w:rsidRDefault="00C97F13" w:rsidP="00C97F13" w:rsidR="00C97F13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C05799">
        <w:t>11. rujna 2015</w:t>
      </w:r>
      <w:r>
        <w:t>. godine podnijela zahtjev za pokretanje skraćenog stečajnog postupka nad dužnikom</w:t>
      </w:r>
      <w:r w:rsidR="00C05799">
        <w:t xml:space="preserve"> </w:t>
      </w:r>
      <w:r w:rsidR="00C05799">
        <w:t xml:space="preserve">HALUSEK CO proizvodnja, trgovina i usluge d.o.o., iz Koprivnice, </w:t>
      </w:r>
      <w:proofErr w:type="spellStart"/>
      <w:r w:rsidR="00C05799">
        <w:t>Ludbreški</w:t>
      </w:r>
      <w:proofErr w:type="spellEnd"/>
      <w:r w:rsidR="00C05799">
        <w:t xml:space="preserve"> o</w:t>
      </w:r>
      <w:r w:rsidR="00C05799">
        <w:t>dvojak br. 16, OIB: 60619004632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 xml:space="preserve">(Narodne novine br. </w:t>
      </w:r>
      <w:r w:rsidR="00C05799">
        <w:rPr>
          <w:color w:val="000000"/>
          <w:shd w:fill="FFFFFF" w:color="auto" w:val="clear"/>
        </w:rPr>
        <w:t>71/15., dalje : SZ-a), sud je 4</w:t>
      </w:r>
      <w:r>
        <w:rPr>
          <w:color w:val="000000"/>
          <w:shd w:fill="FFFFFF" w:color="auto" w:val="clear"/>
        </w:rPr>
        <w:t>. veljače 2016. godine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(15)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(45) dana od objave poziva predlože otvaranje stečajnoga postupka. </w:t>
      </w:r>
    </w:p>
    <w:p w:rsidRDefault="00EC4341" w:rsidP="00C97F13" w:rsidR="00C97F13">
      <w:pPr>
        <w:spacing w:after="0"/>
        <w:jc w:val="both"/>
      </w:pPr>
      <w:r>
        <w:tab/>
        <w:t>Nadalje je 17. veljače</w:t>
      </w:r>
      <w:r w:rsidR="00C97F13">
        <w:t xml:space="preserve"> 2016. godine zaprimljen prijedlog vjerovnika Republika Hrvatska, Ministarstvo financija, Porezna uprava Područni ured Sjeverna Hrvatska, zastupano po Županijskom državnom odvjetništvu u Varaždinu, za otvaranje stečajnog postupka nad </w:t>
      </w:r>
      <w:r w:rsidR="00C97F13">
        <w:lastRenderedPageBreak/>
        <w:t>dužnikom iz kojeg prijedloga proizlazi da vjerovnik ima tražbinu pre</w:t>
      </w:r>
      <w:r>
        <w:t>ma dužniku u iznosu od 913.139,04</w:t>
      </w:r>
      <w:r w:rsidR="00C97F13">
        <w:t xml:space="preserve"> kuna. </w:t>
      </w:r>
    </w:p>
    <w:p w:rsidRDefault="00C97F13" w:rsidP="00C97F13" w:rsidR="00C97F13">
      <w:pPr>
        <w:spacing w:after="0"/>
        <w:jc w:val="both"/>
      </w:pPr>
      <w:r>
        <w:tab/>
        <w:t xml:space="preserve">Uvidom u stanje računa poreznog obveznika na dan 10. veljače 2016. proizlazi da dug dužnika prema Republici Hrvatskoj, Ministarstvu financija iznosi </w:t>
      </w:r>
      <w:r w:rsidR="00EC4341">
        <w:t>913.139,04</w:t>
      </w:r>
      <w:r>
        <w:t xml:space="preserve"> kuna, a uvidom u  podatke  Ministarstv</w:t>
      </w:r>
      <w:r w:rsidR="00EC4341">
        <w:t>a financija, Porezne uprave od 8</w:t>
      </w:r>
      <w:r>
        <w:t>. veljače 2016. godine proizlazi da dužnik ima u vlasništvu nekretnine navedene u predmetnim podacima dostavljenim od strane Ministarstva financija.</w:t>
      </w:r>
    </w:p>
    <w:p w:rsidRDefault="00C97F13" w:rsidP="00C97F13" w:rsidR="00C97F13">
      <w:pPr>
        <w:spacing w:after="0"/>
        <w:jc w:val="both"/>
      </w:pPr>
      <w:r>
        <w:t xml:space="preserve">            S obzirom na iznijeto, proizlazi da nisu ispunjene pretpostavke za istodobno otvaranje i zaključenje skraćenog stečajnog postupka, u smislu čl. 431. SZ-a, pa je sud temeljem članka 433. SZ-a riješio kao u izreci.</w:t>
      </w:r>
    </w:p>
    <w:p w:rsidRDefault="00C97F13" w:rsidP="00C97F13" w:rsidR="00C97F13">
      <w:pPr>
        <w:spacing w:after="0"/>
        <w:ind w:firstLine="720"/>
        <w:jc w:val="both"/>
        <w:rPr>
          <w:lang w:val="en-AU"/>
        </w:rPr>
      </w:pPr>
    </w:p>
    <w:p w:rsidRDefault="00C97F13" w:rsidP="00C97F13" w:rsidR="00C97F13">
      <w:pPr>
        <w:spacing w:after="0"/>
        <w:jc w:val="center"/>
      </w:pPr>
      <w:r>
        <w:t>U Varaždinu, 6. travnja 2016. godine</w:t>
      </w:r>
    </w:p>
    <w:p w:rsidRDefault="00C97F13" w:rsidP="00C97F13" w:rsidR="00C97F13">
      <w:pPr>
        <w:spacing w:after="0"/>
        <w:jc w:val="center"/>
      </w:pPr>
    </w:p>
    <w:p w:rsidRDefault="00C97F13" w:rsidP="00C97F13" w:rsidR="00C97F13">
      <w:pPr>
        <w:spacing w:after="0"/>
      </w:pPr>
    </w:p>
    <w:p w:rsidRDefault="00C97F13" w:rsidP="00C97F13" w:rsidR="00C97F1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C97F13" w:rsidP="00C97F13" w:rsidR="00C97F13">
      <w:pPr>
        <w:spacing w:after="0"/>
        <w:ind w:firstLine="720"/>
        <w:jc w:val="both"/>
      </w:pPr>
    </w:p>
    <w:p w:rsidRDefault="00C97F13" w:rsidP="007E67F6" w:rsidR="00C97F13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7E67F6">
        <w:t xml:space="preserve"> </w:t>
      </w:r>
      <w:r w:rsidR="00305B94">
        <w:t xml:space="preserve"> </w:t>
      </w:r>
      <w:bookmarkStart w:name="_GoBack" w:id="0"/>
      <w:bookmarkEnd w:id="0"/>
      <w:r w:rsidR="007E67F6">
        <w:t xml:space="preserve"> </w:t>
      </w:r>
      <w:r>
        <w:t xml:space="preserve"> Hugo </w:t>
      </w:r>
      <w:proofErr w:type="spellStart"/>
      <w:r>
        <w:t>Wedemeyer</w:t>
      </w:r>
      <w:proofErr w:type="spellEnd"/>
    </w:p>
    <w:p w:rsidRDefault="00C97F13" w:rsidP="00C97F13" w:rsidR="00C97F13">
      <w:pPr>
        <w:spacing w:after="0"/>
        <w:jc w:val="both"/>
      </w:pPr>
    </w:p>
    <w:p w:rsidRDefault="00C97F13" w:rsidP="00C97F13" w:rsidR="00C97F13">
      <w:pPr>
        <w:spacing w:after="0"/>
        <w:jc w:val="both"/>
      </w:pPr>
    </w:p>
    <w:p w:rsidRDefault="00C97F13" w:rsidP="00C97F13" w:rsidR="00C97F13">
      <w:pPr>
        <w:spacing w:after="0"/>
        <w:jc w:val="both"/>
      </w:pPr>
    </w:p>
    <w:p w:rsidRDefault="00C97F13" w:rsidP="00C97F13" w:rsidR="00C97F13">
      <w:pPr>
        <w:spacing w:after="0"/>
        <w:jc w:val="both"/>
      </w:pPr>
    </w:p>
    <w:p w:rsidRDefault="00C97F13" w:rsidP="00C97F13" w:rsidR="00C97F13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C97F13" w:rsidP="00C97F13" w:rsidR="00C97F13">
      <w:pPr>
        <w:spacing w:after="0"/>
        <w:ind w:firstLine="720"/>
        <w:jc w:val="both"/>
      </w:pPr>
    </w:p>
    <w:p w:rsidRDefault="00C97F13" w:rsidP="00C97F13" w:rsidR="00C97F13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pisano putem ovog suda, u tri (3) primjerka.</w:t>
      </w:r>
    </w:p>
    <w:p w:rsidRDefault="00C97F13" w:rsidP="00C97F13" w:rsidR="00C97F13">
      <w:pPr>
        <w:spacing w:after="0"/>
        <w:jc w:val="both"/>
      </w:pPr>
    </w:p>
    <w:p w:rsidRDefault="00C97F13" w:rsidP="00C97F13" w:rsidR="00C97F13">
      <w:pPr>
        <w:spacing w:after="0"/>
        <w:jc w:val="both"/>
      </w:pPr>
    </w:p>
    <w:p w:rsidRDefault="00C97F13" w:rsidP="00C97F13" w:rsidR="00C97F13">
      <w:pPr>
        <w:spacing w:after="0"/>
        <w:jc w:val="both"/>
      </w:pPr>
      <w:r>
        <w:t xml:space="preserve">DNA: </w:t>
      </w:r>
    </w:p>
    <w:p w:rsidRDefault="00C97F13" w:rsidP="00C97F13" w:rsidR="00C97F13">
      <w:pPr>
        <w:spacing w:after="0"/>
        <w:jc w:val="both"/>
      </w:pPr>
    </w:p>
    <w:p w:rsidRDefault="00C97F13" w:rsidP="00C97F13" w:rsidR="00C97F13">
      <w:pPr>
        <w:spacing w:after="0"/>
        <w:jc w:val="both"/>
      </w:pPr>
      <w:r>
        <w:t>1. Predlagatelj Financijska agencija, Regionalni centar Zagreb, Podružnica Varaždin, A. Cesarca br. 2,</w:t>
      </w:r>
    </w:p>
    <w:p w:rsidRDefault="00C97F13" w:rsidP="00C97F13" w:rsidR="00C97F13">
      <w:pPr>
        <w:spacing w:after="0"/>
        <w:jc w:val="both"/>
      </w:pPr>
      <w:r>
        <w:t xml:space="preserve"> </w:t>
      </w:r>
    </w:p>
    <w:p w:rsidRDefault="00C97F13" w:rsidP="00C97F13" w:rsidR="00C97F13">
      <w:pPr>
        <w:spacing w:after="0"/>
        <w:jc w:val="both"/>
      </w:pPr>
      <w:r>
        <w:t xml:space="preserve">2. Republika Hrvatska, Ministarstvo financija, Porezna uprava, Područni ured Sjeverna Hrvatska, po Županijskom državnom odvjetništvu u Varaždinu, </w:t>
      </w:r>
    </w:p>
    <w:p w:rsidRDefault="00C97F13" w:rsidP="00C97F13" w:rsidR="00C97F13">
      <w:pPr>
        <w:spacing w:after="0"/>
        <w:jc w:val="both"/>
      </w:pPr>
      <w:r>
        <w:t xml:space="preserve">         </w:t>
      </w:r>
    </w:p>
    <w:p w:rsidRDefault="00C97F13" w:rsidP="00C97F13" w:rsidR="00C97F13">
      <w:pPr>
        <w:spacing w:after="0"/>
        <w:jc w:val="both"/>
      </w:pPr>
      <w:r>
        <w:t xml:space="preserve"> 3. Dužni</w:t>
      </w:r>
      <w:r w:rsidR="00EC4341">
        <w:t>k</w:t>
      </w:r>
      <w:r w:rsidR="00EC4341" w:rsidRPr="00EC4341">
        <w:t xml:space="preserve"> </w:t>
      </w:r>
      <w:r w:rsidR="00EC4341">
        <w:t xml:space="preserve">HALUSEK CO proizvodnja, trgovina i usluge d.o.o., iz Koprivnice, </w:t>
      </w:r>
      <w:proofErr w:type="spellStart"/>
      <w:r w:rsidR="00EC4341">
        <w:t>Ludbreški</w:t>
      </w:r>
      <w:proofErr w:type="spellEnd"/>
      <w:r w:rsidR="00EC4341">
        <w:t xml:space="preserve"> o</w:t>
      </w:r>
      <w:r w:rsidR="00EC4341">
        <w:t xml:space="preserve">dvojak br. 16, </w:t>
      </w:r>
    </w:p>
    <w:p w:rsidRDefault="00C97F13" w:rsidP="00C97F13" w:rsidR="00C97F13">
      <w:pPr>
        <w:spacing w:after="0"/>
        <w:jc w:val="both"/>
      </w:pPr>
    </w:p>
    <w:p w:rsidRDefault="00C97F13" w:rsidP="00C97F13" w:rsidR="00C97F13">
      <w:pPr>
        <w:spacing w:after="0"/>
        <w:jc w:val="both"/>
      </w:pPr>
    </w:p>
    <w:p w:rsidRDefault="00C97F13" w:rsidP="00C97F13" w:rsidR="00C97F13">
      <w:pPr>
        <w:spacing w:after="0"/>
        <w:jc w:val="both"/>
      </w:pPr>
      <w:r>
        <w:t>Pisarnica – kal. pravomoćnosti – 8 dana.</w:t>
      </w:r>
    </w:p>
    <w:p w:rsidRDefault="00C97F13" w:rsidP="00C97F13" w:rsidR="00C97F13">
      <w:pPr>
        <w:spacing w:after="0"/>
        <w:jc w:val="both"/>
      </w:pPr>
    </w:p>
    <w:p w:rsidRDefault="00EC4341" w:rsidP="00C97F13" w:rsidR="00EC4341">
      <w:pPr>
        <w:spacing w:after="0"/>
        <w:jc w:val="both"/>
      </w:pPr>
    </w:p>
    <w:p w:rsidRDefault="00C97F13" w:rsidP="00C97F13" w:rsidR="00C97F13">
      <w:pPr>
        <w:spacing w:after="0"/>
        <w:jc w:val="center"/>
      </w:pPr>
      <w:r>
        <w:t>U Varaždinu, 6. travnja 2016. godine.</w:t>
      </w:r>
    </w:p>
    <w:p w:rsidRDefault="00C97F13" w:rsidP="00C97F13" w:rsidR="00C97F13">
      <w:pPr>
        <w:spacing w:after="0"/>
        <w:jc w:val="center"/>
      </w:pPr>
    </w:p>
    <w:p w:rsidRDefault="00C97F13" w:rsidP="007E67F6" w:rsidR="00DA0242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5AB" w:rsidP="00537B78" w:rsidR="009235AB">
      <w:r>
        <w:separator/>
      </w:r>
    </w:p>
  </w:endnote>
  <w:endnote w:id="0" w:type="continuationSeparator">
    <w:p w:rsidRDefault="009235AB" w:rsidP="00537B78" w:rsidR="009235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6825500"/>
      <w:docPartObj>
        <w:docPartGallery w:val="Page Numbers (Bottom of Page)"/>
        <w:docPartUnique/>
      </w:docPartObj>
    </w:sdtPr>
    <w:sdtContent>
      <w:p w:rsidRDefault="00665261" w:rsidR="0066526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B94">
          <w:t>2</w:t>
        </w:r>
        <w:r>
          <w:fldChar w:fldCharType="end"/>
        </w:r>
      </w:p>
    </w:sdtContent>
  </w:sdt>
  <w:p w:rsidRDefault="00C97F13" w:rsidR="00C97F1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5AB" w:rsidP="00537B78" w:rsidR="009235AB">
      <w:r>
        <w:separator/>
      </w:r>
    </w:p>
  </w:footnote>
  <w:footnote w:id="0" w:type="continuationSeparator">
    <w:p w:rsidRDefault="009235AB" w:rsidP="00537B78" w:rsidR="009235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261" w:rsidR="008333A9">
    <w:pPr>
      <w:pStyle w:val="Zaglavlje"/>
    </w:pPr>
    <w:r>
      <w:rPr>
        <w:rStyle w:val="PozadinaSvijetloCrvena"/>
        <w:shd w:fill="auto" w:color="auto" w:val="clear"/>
      </w:rPr>
      <w:t>POSL. BROJ : 6 St-146/15-6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5B94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261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67F6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5AB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99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F1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8DA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341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776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St-146/2015-6</izvorni_sadrzaj>
    <derivirana_varijabla naziv="DomainObject.Oznaka_1">St-146/2015-6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St-146/2015</izvorni_sadrzaj>
    <derivirana_varijabla naziv="DomainObject.Predmet.OznakaBroj_1">St-146/2015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HALUSEK CO, proizvodnja, trgovina i usluge, d.o.o.</izvorni_sadrzaj>
    <derivirana_varijabla naziv="DomainObject.Predmet.ProtustrankaFormated_1">  HALUSEK CO, proizvodnja, trgovina i usluge, d.o.o.</derivirana_varijabla>
  </DomainObject.Predmet.ProtustrankaFormated>
  <DomainObject.Predmet.ProtustrankaFormatedOIB>
    <izvorni_sadrzaj>  HALUSEK CO, proizvodnja, trgovina i usluge, d.o.o., OIB 60619004632</izvorni_sadrzaj>
    <derivirana_varijabla naziv="DomainObject.Predmet.ProtustrankaFormatedOIB_1">  HALUSEK CO, proizvodnja, trgovina i usluge, d.o.o., OIB 60619004632</derivirana_varijabla>
  </DomainObject.Predmet.ProtustrankaFormatedOIB>
  <DomainObject.Predmet.ProtustrankaFormatedWithAdress>
    <izvorni_sadrzaj> HALUSEK CO, proizvodnja, trgovina i usluge, d.o.o., Ludbreški Odvojak 16, 48000 Koprivnica</izvorni_sadrzaj>
    <derivirana_varijabla naziv="DomainObject.Predmet.ProtustrankaFormatedWithAdress_1"> HALUSEK CO, proizvodnja, trgovina i usluge, d.o.o., Ludbreški Odvojak 16, 48000 Koprivnica</derivirana_varijabla>
  </DomainObject.Predmet.ProtustrankaFormatedWithAdress>
  <DomainObject.Predmet.ProtustrankaFormatedWithAdressOIB>
    <izvorni_sadrzaj> HALUSEK CO, proizvodnja, trgovina i usluge, d.o.o., OIB 60619004632, Ludbreški Odvojak 16, 48000 Koprivnica</izvorni_sadrzaj>
    <derivirana_varijabla naziv="DomainObject.Predmet.ProtustrankaFormatedWithAdressOIB_1"> HALUSEK CO, proizvodnja, trgovina i usluge, d.o.o., OIB 60619004632, Ludbreški Odvojak 16, 48000 Koprivnica</derivirana_varijabla>
  </DomainObject.Predmet.ProtustrankaFormatedWithAdressOIB>
  <DomainObject.Predmet.ProtustrankaWithAdress>
    <izvorni_sadrzaj>HALUSEK CO, proizvodnja, trgovina i usluge, d.o.o. Ludbreški Odvojak 16, 48000 Koprivnica</izvorni_sadrzaj>
    <derivirana_varijabla naziv="DomainObject.Predmet.ProtustrankaWithAdress_1">HALUSEK CO, proizvodnja, trgovina i usluge, d.o.o. Ludbreški Odvojak 16, 48000 Koprivnica</derivirana_varijabla>
  </DomainObject.Predmet.ProtustrankaWithAdress>
  <DomainObject.Predmet.ProtustrankaWithAdressOIB>
    <izvorni_sadrzaj>HALUSEK CO, proizvodnja, trgovina i usluge, d.o.o., OIB 60619004632, Ludbreški Odvojak 16, 48000 Koprivnica</izvorni_sadrzaj>
    <derivirana_varijabla naziv="DomainObject.Predmet.ProtustrankaWithAdressOIB_1">HALUSEK CO, proizvodnja, trgovina i usluge, d.o.o., OIB 60619004632, Ludbreški Odvojak 16, 48000 Koprivnica</derivirana_varijabla>
  </DomainObject.Predmet.ProtustrankaWithAdressOIB>
  <DomainObject.Predmet.ProtustrankaNazivFormated>
    <izvorni_sadrzaj>HALUSEK CO, proizvodnja, trgovina i usluge, d.o.o.</izvorni_sadrzaj>
    <derivirana_varijabla naziv="DomainObject.Predmet.ProtustrankaNazivFormated_1">HALUSEK CO, proizvodnja, trgovina i usluge, d.o.o.</derivirana_varijabla>
  </DomainObject.Predmet.ProtustrankaNazivFormated>
  <DomainObject.Predmet.ProtustrankaNazivFormatedOIB>
    <izvorni_sadrzaj>HALUSEK CO, proizvodnja, trgovina i usluge, d.o.o., OIB 60619004632</izvorni_sadrzaj>
    <derivirana_varijabla naziv="DomainObject.Predmet.ProtustrankaNazivFormatedOIB_1">HALUSEK CO, proizvodnja, trgovina i usluge, d.o.o., OIB 60619004632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159065.68</izvorni_sadrzaj>
    <derivirana_varijabla naziv="DomainObject.Predmet.TrenutnaVrijednost_1">159065.68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HALUSEK CO, proizvodnja, trgovina i usluge, d.o.o.</item>
    </izvorni_sadrzaj>
    <derivirana_varijabla naziv="DomainObject.Predmet.ProtuStrankaListFormated_1">
      <item>HALUSEK CO, proizvodnja, trgovina i usluge, d.o.o.</item>
    </derivirana_varijabla>
  </DomainObject.Predmet.ProtuStrankaListFormated>
  <DomainObject.Predmet.ProtuStrankaListFormatedOIB>
    <izvorni_sadrzaj>
      <item>HALUSEK CO, proizvodnja, trgovina i usluge, d.o.o., OIB 60619004632</item>
    </izvorni_sadrzaj>
    <derivirana_varijabla naziv="DomainObject.Predmet.ProtuStrankaListFormatedOIB_1">
      <item>HALUSEK CO, proizvodnja, trgovina i usluge, d.o.o., OIB 60619004632</item>
    </derivirana_varijabla>
  </DomainObject.Predmet.ProtuStrankaListFormatedOIB>
  <DomainObject.Predmet.ProtuStrankaListFormatedWithAdress>
    <izvorni_sadrzaj>
      <item>HALUSEK CO, proizvodnja, trgovina i usluge, d.o.o., Ludbreški Odvojak 16, 48000 Koprivnica</item>
    </izvorni_sadrzaj>
    <derivirana_varijabla naziv="DomainObject.Predmet.ProtuStrankaListFormatedWithAdress_1">
      <item>HALUSEK CO, proizvodnja, trgovina i usluge, d.o.o., Ludbreški Odvojak 16, 48000 Koprivnica</item>
    </derivirana_varijabla>
  </DomainObject.Predmet.ProtuStrankaListFormatedWithAdress>
  <DomainObject.Predmet.ProtuStrankaListFormatedWithAdressOIB>
    <izvorni_sadrzaj>
      <item>HALUSEK CO, proizvodnja, trgovina i usluge, d.o.o., OIB 60619004632, Ludbreški Odvojak 16, 48000 Koprivnica</item>
    </izvorni_sadrzaj>
    <derivirana_varijabla naziv="DomainObject.Predmet.ProtuStrankaListFormatedWithAdressOIB_1">
      <item>HALUSEK CO, proizvodnja, trgovina i usluge, d.o.o., OIB 60619004632, Ludbreški Odvojak 16, 48000 Koprivnica</item>
    </derivirana_varijabla>
  </DomainObject.Predmet.ProtuStrankaListFormatedWithAdressOIB>
  <DomainObject.Predmet.ProtuStrankaListNazivFormated>
    <izvorni_sadrzaj>
      <item>HALUSEK CO, proizvodnja, trgovina i usluge, d.o.o.</item>
    </izvorni_sadrzaj>
    <derivirana_varijabla naziv="DomainObject.Predmet.ProtuStrankaListNazivFormated_1">
      <item>HALUSEK CO, proizvodnja, trgovina i usluge, d.o.o.</item>
    </derivirana_varijabla>
  </DomainObject.Predmet.ProtuStrankaListNazivFormated>
  <DomainObject.Predmet.ProtuStrankaListNazivFormatedOIB>
    <izvorni_sadrzaj>
      <item>HALUSEK CO, proizvodnja, trgovina i usluge, d.o.o., OIB 60619004632</item>
    </izvorni_sadrzaj>
    <derivirana_varijabla naziv="DomainObject.Predmet.ProtuStrankaListNazivFormatedOIB_1">
      <item>HALUSEK CO, proizvodnja, trgovina i usluge, d.o.o., OIB 60619004632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OstaliListFormated_1">
      <item>Sudski registar</item>
      <item>Ministarstvo financija, Porezna uprava, Područni ured Sjeverna Hrvatska, Ispostava Koprivnica</item>
      <item>Županijsko državno odvjetništvo u Varaždinu</item>
    </derivirana_varijabla>
  </DomainObject.Predmet.OstaliListFormated>
  <DomainObject.Predmet.OstaliListFormatedOIB>
    <izvorni_sadrzaj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OstaliListFormatedOIB_1">
      <item>Sudski registar</item>
      <item>Ministarstvo financija, Porezna uprava, Područni ured Sjeverna Hrvatska, Ispostava Koprivnica</item>
      <item>Županijsko državno odvjetništvo u Varaždinu</item>
    </derivirana_varijabla>
  </DomainObject.Predmet.OstaliListFormatedOIB>
  <DomainObject.Predmet.OstaliListFormatedWithAdress>
    <izvorni_sadrzaj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OstaliListFormatedWithAdress_1">
      <item>Sudski registar</item>
      <item>Ministarstvo financija, Porezna uprava, Područni ured Sjeverna Hrvatska, Ispostava Koprivnica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OstaliListFormatedWithAdressOIB_1">
      <item>Sudski registar</item>
      <item>Ministarstvo financija, Porezna uprava, Područni ured Sjeverna Hrvatska, Ispostava Koprivnica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OstaliListNazivFormated_1">
      <item>Sudski registar</item>
      <item>Ministarstvo financija, Porezna uprava, Područni ured Sjeverna Hrvatska, Ispostava Koprivnica</item>
      <item>Županijsko državno odvjetništvo u Varaždinu</item>
    </derivirana_varijabla>
  </DomainObject.Predmet.OstaliListNazivFormated>
  <DomainObject.Predmet.OstaliListNazivFormatedOIB>
    <izvorni_sadrzaj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OstaliListNazivFormatedOIB_1">
      <item>Sudski registar</item>
      <item>Ministarstvo financija, Porezna uprava, Područni ured Sjeverna Hrvatska, Ispostava Koprivnica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St-146/2015-6</izvorni_sadrzaj>
    <derivirana_varijabla naziv="DomainObject.PoslovniBrojDokumenta_1">St-146/2015-6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HALUSEK CO, proizvodnja, trgovina i usluge, d.o.o.</izvorni_sadrzaj>
    <derivirana_varijabla naziv="DomainObject.Predmet.ProtustrankaIDrugi_1">HALUSEK CO, proizvodnja, trgovina i usluge,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HALUSEK CO, proizvodnja, trgovina i usluge, d.o.o., OIB 60619004632, Ludbreški Odvojak 16, 48000 Koprivnica</izvorni_sadrzaj>
    <derivirana_varijabla naziv="DomainObject.Predmet.ProtustrankaIDrugiAdressOIB_1">HALUSEK CO, proizvodnja, trgovina i usluge, d.o.o., OIB 60619004632, Ludbreški Odvojak 16,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HALUSEK CO, proizvodnja, trgovina i usluge, d.o.o.</item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SudioniciListNaziv_1">
      <item>Financijska agencija, Regionalni centar Zagreb, Podružnica Varaždin</item>
      <item>HALUSEK CO, proizvodnja, trgovina i usluge, d.o.o.</item>
      <item>Sudski registar</item>
      <item>Ministarstvo financija, Porezna uprava, Područni ured Sjeverna Hrvatska, Ispostava Koprivnica</item>
      <item>Županijsko državno odvjetništvo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HALUSEK CO, proizvodnja, trgovina i usluge, d.o.o., OIB 60619004632, Ludbreški Odvojak 16,48000 Koprivnica</item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SudioniciListAdressOIB_1">
      <item>Financijska agencija, Regionalni centar Zagreb, Podružnica Varaždin, A. Cesarca 2,42000 Varaždin</item>
      <item>HALUSEK CO, proizvodnja, trgovina i usluge, d.o.o., OIB 60619004632, Ludbreški Odvojak 16,48000 Koprivnica</item>
      <item>Sudski registar</item>
      <item>Ministarstvo financija, Porezna uprava, Područni ured Sjeverna Hrvatska, Ispostava Koprivnica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6A0216-2E9E-4F69-965D-186C77548B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3018</properties:Characters>
  <properties:Lines>91</properties:Lines>
  <properties:Paragraphs>26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2016-04-06T13:19:00Z</cp:lastPrinted>
  <dcterms:modified xmlns:xsi="http://www.w3.org/2001/XMLSchema-instance" xsi:type="dcterms:W3CDTF">2016-04-06T13:20:00Z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