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8ede5c" w14:paraId="e8ede5c" w:rsidRDefault="00D0047A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D0047A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D0047A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047A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D0047A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D0047A" w:rsidP="00F7176F" w:rsidR="00D0047A">
      <w:pPr>
        <w:spacing w:after="0"/>
        <w:jc w:val="center"/>
      </w:pP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D0047A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  <w:rFonts w:eastAsiaTheme="minorHAnsi"/>
            </w:rPr>
            <w:t>Zdenki Horvat,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  <w:rFonts w:eastAsiaTheme="minorHAnsi"/>
            </w:rPr>
            <w:t>podnositelja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  <w:rFonts w:eastAsiaTheme="minorHAnsi"/>
            </w:rPr>
            <w:t xml:space="preserve"> OGREŠEVIĆ j.d.o.o., OIB 24205955631, Mrzljaki 100, 47201 Draganić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  <w:rFonts w:eastAsiaTheme="minorHAnsi"/>
            </w:rPr>
            <w:t xml:space="preserve"> OGREŠEVIĆ j.d.o.o., OIB 24205955631, Mrzljaki 100, 47201 Draganić zastupanog po punomoćniku Irena Blauhorn; Mevludin Ogrešević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D0047A">
            <w:rPr>
              <w:rStyle w:val="eSPISCCParagraphDefaultFont"/>
              <w:rFonts w:eastAsiaTheme="minorHAnsi"/>
            </w:rPr>
            <w:t>9. listopada 2017.</w:t>
          </w:r>
        </w:sdtContent>
      </w:sdt>
    </w:p>
    <w:p w:rsidRDefault="00D0047A" w:rsidP="00BC4B7C" w:rsidR="00D0047A">
      <w:pPr>
        <w:pStyle w:val="abcNaslov0"/>
        <w:spacing w:after="0" w:before="0"/>
      </w:pPr>
    </w:p>
    <w:p w:rsidRDefault="00D0047A" w:rsidP="00BC4B7C" w:rsidR="00D0047A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0047A" w:rsidRPr="00D0047A">
            <w:rPr>
              <w:rStyle w:val="eSPISCCParagraphDefaultFont"/>
              <w:rFonts w:eastAsiaTheme="minorHAnsi"/>
            </w:rPr>
            <w:t>OGREŠEVIĆ j.d.o.o., OIB 24205955631, po pun.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0047A" w:rsidRPr="00D0047A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0047A" w:rsidRPr="00D0047A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0047A" w:rsidRPr="00D0047A">
            <w:rPr>
              <w:rStyle w:val="eSPISCCParagraphDefaultFont"/>
              <w:rFonts w:eastAsiaTheme="minorHAnsi"/>
            </w:rPr>
            <w:t>HR635045-20735-10030870755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0047A" w:rsidRPr="00D0047A">
            <w:rPr>
              <w:rStyle w:val="eSPISCCParagraphDefaultFont"/>
              <w:rFonts w:eastAsiaTheme="minorHAnsi"/>
            </w:rPr>
            <w:t>Pristojbe iz predmeta St-2665/2017,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D0047A" w:rsidRPr="00D0047A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D0047A" w:rsidRPr="00D0047A">
            <w:rPr>
              <w:rStyle w:val="eSPISCCParagraphDefaultFont"/>
              <w:rFonts w:eastAsiaTheme="minorHAnsi"/>
            </w:rPr>
            <w:t>9. listopada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D0047A" w:rsidP="00544921" w:rsidR="00D0047A">
      <w:pPr>
        <w:keepNext/>
        <w:spacing w:after="0"/>
        <w:ind w:left="5387"/>
        <w:contextualSpacing/>
        <w:rPr>
          <w:noProof/>
        </w:rPr>
      </w:pPr>
    </w:p>
    <w:p w:rsidRDefault="00D0047A" w:rsidP="00544921" w:rsidR="00D0047A">
      <w:pPr>
        <w:keepNext/>
        <w:spacing w:after="0"/>
        <w:ind w:left="5387"/>
        <w:contextualSpacing/>
        <w:rPr>
          <w:noProof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D0047A" w:rsidRPr="00D0047A">
            <w:rPr>
              <w:rStyle w:val="eSPISCCParagraphDefaultFont"/>
              <w:rFonts w:eastAsiaTheme="minorHAnsi"/>
            </w:rPr>
            <w:t>Zdenka Horvat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D0047A" w:rsidRPr="00D0047A">
            <w:rPr>
              <w:rStyle w:val="eSPISCCParagraphDefaultFont"/>
              <w:rFonts w:eastAsiaTheme="minorHAnsi"/>
            </w:rPr>
            <w:t>OGREŠEVIĆ j.d.o.o., OIB 24205955631, po pun.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D0047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0047A">
            <w:rPr>
              <w:rStyle w:val="eSPISCCParagraphDefaultFont"/>
              <w:rFonts w:eastAsiaTheme="minorHAnsi"/>
            </w:rPr>
            <w:t>Pristojbe iz predmeta St-2665/2017,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D0047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D0047A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0047A">
                  <w:rPr>
                    <w:rStyle w:val="eSPISCCParagraphDefaultFont"/>
                    <w:rFonts w:eastAsiaTheme="minorHAnsi"/>
                  </w:rPr>
                  <w:t>OGREŠEVIĆ j.d.o.o., OIB 24205955631, po pun.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D0047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0047A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D0047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0047A">
                  <w:rPr>
                    <w:rStyle w:val="eSPISCCParagraphDefaultFont"/>
                    <w:rFonts w:eastAsiaTheme="minorHAnsi"/>
                  </w:rPr>
                  <w:t>23. listopada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D0047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0047A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D0047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0047A">
                  <w:rPr>
                    <w:rStyle w:val="eSPISCCParagraphDefaultFont"/>
                    <w:rFonts w:eastAsiaTheme="minorHAnsi"/>
                  </w:rPr>
                  <w:t>HR635045-20735-10030870755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D0047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0047A">
                  <w:rPr>
                    <w:rStyle w:val="eSPISCCParagraphDefaultFont"/>
                    <w:rFonts w:eastAsiaTheme="minorHAnsi"/>
                  </w:rPr>
                  <w:t>Pristojbe iz predmeta St-2665/2017, TS ZG</w:t>
                </w:r>
              </w:sdtContent>
            </w:sdt>
          </w:p>
        </w:tc>
      </w:tr>
    </w:tbl>
    <w:p w:rsidRDefault="00D0047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47A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D0047A" w:rsidRPr="00D0047A">
          <w:rPr>
            <w:rStyle w:val="eSPISCCParagraphDefaultFont"/>
          </w:rPr>
          <w:t>89.St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D0047A" w:rsidRPr="00D0047A">
          <w:rPr>
            <w:rStyle w:val="eSPISCCParagraphDefaultFont"/>
          </w:rPr>
          <w:t>St-2665/2017-6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47A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St-2665/2017-6</izvorni_sadrzaj>
    <derivirana_varijabla naziv="DomainObject.Oznaka_1">St-2665/2017-6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St-2665/2017</izvorni_sadrzaj>
    <derivirana_varijabla naziv="DomainObject.Predmet.OznakaBroj_1">St-2665/2017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OGREŠEVIĆ j.d.o.o. zastupanog po punomoćniku Irena Blauhorn; Mevludin Ogrešević</izvorni_sadrzaj>
    <derivirana_varijabla naziv="DomainObject.Predmet.ProtustrankaFormated_1">  OGREŠEVIĆ j.d.o.o. zastupanog po punomoćniku Irena Blauhorn; Mevludin Ogrešević</derivirana_varijabla>
  </DomainObject.Predmet.ProtustrankaFormated>
  <DomainObject.Predmet.ProtustrankaFormatedOIB>
    <izvorni_sadrzaj>  OGREŠEVIĆ j.d.o.o., OIB 24205955631 zastupanog po punomoćniku Irena Blauhorn; Mevludin Ogrešević</izvorni_sadrzaj>
    <derivirana_varijabla naziv="DomainObject.Predmet.ProtustrankaFormatedOIB_1">  OGREŠEVIĆ j.d.o.o., OIB 24205955631 zastupanog po punomoćniku Irena Blauhorn; Mevludin Ogrešević</derivirana_varijabla>
  </DomainObject.Predmet.ProtustrankaFormatedOIB>
  <DomainObject.Predmet.ProtustrankaFormatedWithAdress>
    <izvorni_sadrzaj> OGREŠEVIĆ j.d.o.o., Mrzljaki 100, 47201 Draganić zastupanog po punomoćniku Irena Blauhorn; Mevludin Ogrešević</izvorni_sadrzaj>
    <derivirana_varijabla naziv="DomainObject.Predmet.ProtustrankaFormatedWithAdress_1"> OGREŠEVIĆ j.d.o.o., Mrzljaki 100, 47201 Draganić zastupanog po punomoćniku Irena Blauhorn; Mevludin Ogrešević</derivirana_varijabla>
  </DomainObject.Predmet.ProtustrankaFormatedWithAdress>
  <DomainObject.Predmet.ProtustrankaFormatedWithAdressOIB>
    <izvorni_sadrzaj> OGREŠEVIĆ j.d.o.o., OIB 24205955631, Mrzljaki 100, 47201 Draganić zastupanog po punomoćniku Irena Blauhorn; Mevludin Ogrešević</izvorni_sadrzaj>
    <derivirana_varijabla naziv="DomainObject.Predmet.ProtustrankaFormatedWithAdressOIB_1"> OGREŠEVIĆ j.d.o.o., OIB 24205955631, Mrzljaki 100, 47201 Draganić zastupanog po punomoćniku Irena Blauhorn; Mevludin Ogrešević</derivirana_varijabla>
  </DomainObject.Predmet.ProtustrankaFormatedWithAdressOIB>
  <DomainObject.Predmet.ProtustrankaWithAdress>
    <izvorni_sadrzaj>OGREŠEVIĆ j.d.o.o. Mrzljaki 100, 47201 Draganić</izvorni_sadrzaj>
    <derivirana_varijabla naziv="DomainObject.Predmet.ProtustrankaWithAdress_1">OGREŠEVIĆ j.d.o.o. Mrzljaki 100, 47201 Draganić</derivirana_varijabla>
  </DomainObject.Predmet.ProtustrankaWithAdress>
  <DomainObject.Predmet.ProtustrankaWithAdressOIB>
    <izvorni_sadrzaj>OGREŠEVIĆ j.d.o.o., OIB 24205955631, Mrzljaki 100, 47201 Draganić</izvorni_sadrzaj>
    <derivirana_varijabla naziv="DomainObject.Predmet.ProtustrankaWithAdressOIB_1">OGREŠEVIĆ j.d.o.o., OIB 24205955631, Mrzljaki 100, 47201 Draganić</derivirana_varijabla>
  </DomainObject.Predmet.ProtustrankaWithAdressOIB>
  <DomainObject.Predmet.ProtustrankaNazivFormated>
    <izvorni_sadrzaj>OGREŠEVIĆ j.d.o.o.</izvorni_sadrzaj>
    <derivirana_varijabla naziv="DomainObject.Predmet.ProtustrankaNazivFormated_1">OGREŠEVIĆ j.d.o.o.</derivirana_varijabla>
    <derivirana_varijabla naziv="Padez">OGREŠEVIĆ j.d.o.o.</derivirana_varijabla>
  </DomainObject.Predmet.ProtustrankaNazivFormated>
  <DomainObject.Predmet.ProtustrankaNazivFormatedOIB>
    <izvorni_sadrzaj>OGREŠEVIĆ j.d.o.o., OIB 24205955631</izvorni_sadrzaj>
    <derivirana_varijabla naziv="DomainObject.Predmet.ProtustrankaNazivFormatedOIB_1">OGREŠEVIĆ j.d.o.o., OIB 24205955631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  <derivirana_varijabla naziv="Dativ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OGREŠEVIĆ j.d.o.o.</izvorni_sadrzaj>
    <derivirana_varijabla naziv="DomainObject.Predmet.StrankaFormated_1">  OGREŠEVIĆ j.d.o.o.</derivirana_varijabla>
  </DomainObject.Predmet.StrankaFormated>
  <DomainObject.Predmet.StrankaFormatedOIB>
    <izvorni_sadrzaj>  OGREŠEVIĆ j.d.o.o., OIB 24205955631</izvorni_sadrzaj>
    <derivirana_varijabla naziv="DomainObject.Predmet.StrankaFormatedOIB_1">  OGREŠEVIĆ j.d.o.o., OIB 24205955631</derivirana_varijabla>
  </DomainObject.Predmet.StrankaFormatedOIB>
  <DomainObject.Predmet.StrankaFormatedWithAdress>
    <izvorni_sadrzaj> OGREŠEVIĆ j.d.o.o., Mrzljaki 100, 47201 Draganić</izvorni_sadrzaj>
    <derivirana_varijabla naziv="DomainObject.Predmet.StrankaFormatedWithAdress_1"> OGREŠEVIĆ j.d.o.o., Mrzljaki 100, 47201 Draganić</derivirana_varijabla>
  </DomainObject.Predmet.StrankaFormatedWithAdress>
  <DomainObject.Predmet.StrankaFormatedWithAdressOIB>
    <izvorni_sadrzaj> OGREŠEVIĆ j.d.o.o., OIB 24205955631, Mrzljaki 100, 47201 Draganić</izvorni_sadrzaj>
    <derivirana_varijabla naziv="DomainObject.Predmet.StrankaFormatedWithAdressOIB_1"> OGREŠEVIĆ j.d.o.o., OIB 24205955631, Mrzljaki 100, 47201 Draganić</derivirana_varijabla>
  </DomainObject.Predmet.StrankaFormatedWithAdressOIB>
  <DomainObject.Predmet.StrankaWithAdress>
    <izvorni_sadrzaj>OGREŠEVIĆ j.d.o.o. Mrzljaki 100,47201 Draganić</izvorni_sadrzaj>
    <derivirana_varijabla naziv="DomainObject.Predmet.StrankaWithAdress_1">OGREŠEVIĆ j.d.o.o. Mrzljaki 100,47201 Draganić</derivirana_varijabla>
  </DomainObject.Predmet.StrankaWithAdress>
  <DomainObject.Predmet.StrankaWithAdressOIB>
    <izvorni_sadrzaj>OGREŠEVIĆ j.d.o.o., OIB 24205955631, Mrzljaki 100,47201 Draganić</izvorni_sadrzaj>
    <derivirana_varijabla naziv="DomainObject.Predmet.StrankaWithAdressOIB_1">OGREŠEVIĆ j.d.o.o., OIB 24205955631, Mrzljaki 100,47201 Draganić</derivirana_varijabla>
  </DomainObject.Predmet.StrankaWithAdressOIB>
  <DomainObject.Predmet.StrankaNazivFormated>
    <izvorni_sadrzaj>OGREŠEVIĆ j.d.o.o.</izvorni_sadrzaj>
    <derivirana_varijabla naziv="DomainObject.Predmet.StrankaNazivFormated_1">OGREŠEVIĆ j.d.o.o.</derivirana_varijabla>
    <derivirana_varijabla naziv="Padez">OGREŠEVIĆ j.d.o.o.</derivirana_varijabla>
  </DomainObject.Predmet.StrankaNazivFormated>
  <DomainObject.Predmet.StrankaNazivFormatedOIB>
    <izvorni_sadrzaj>OGREŠEVIĆ j.d.o.o., OIB 24205955631</izvorni_sadrzaj>
    <derivirana_varijabla naziv="DomainObject.Predmet.StrankaNazivFormatedOIB_1">OGREŠEVIĆ j.d.o.o., OIB 24205955631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  <derivirana_varijabla naziv="Padez">Karmela Dolenc</derivirana_varijabla>
  </DomainObject.Predmet.Zapisnicar>
  <DomainObject.Predmet.StrankaListFormated>
    <izvorni_sadrzaj>
      <item>OGREŠEVIĆ j.d.o.o.</item>
    </izvorni_sadrzaj>
    <derivirana_varijabla naziv="DomainObject.Predmet.StrankaListFormated_1">
      <item>OGREŠEVIĆ j.d.o.o.</item>
    </derivirana_varijabla>
  </DomainObject.Predmet.StrankaListFormated>
  <DomainObject.Predmet.StrankaListFormatedOIB>
    <izvorni_sadrzaj>
      <item>OGREŠEVIĆ j.d.o.o., OIB 24205955631</item>
    </izvorni_sadrzaj>
    <derivirana_varijabla naziv="DomainObject.Predmet.StrankaListFormatedOIB_1">
      <item>OGREŠEVIĆ j.d.o.o., OIB 24205955631</item>
    </derivirana_varijabla>
  </DomainObject.Predmet.StrankaListFormatedOIB>
  <DomainObject.Predmet.StrankaListFormatedWithAdress>
    <izvorni_sadrzaj>
      <item>OGREŠEVIĆ j.d.o.o., Mrzljaki 100, 47201 Draganić</item>
    </izvorni_sadrzaj>
    <derivirana_varijabla naziv="DomainObject.Predmet.StrankaListFormatedWithAdress_1">
      <item>OGREŠEVIĆ j.d.o.o., Mrzljaki 100, 47201 Draganić</item>
    </derivirana_varijabla>
  </DomainObject.Predmet.StrankaListFormatedWithAdress>
  <DomainObject.Predmet.StrankaListFormatedWithAdressOIB>
    <izvorni_sadrzaj>
      <item>OGREŠEVIĆ j.d.o.o., OIB 24205955631, Mrzljaki 100, 47201 Draganić</item>
    </izvorni_sadrzaj>
    <derivirana_varijabla naziv="DomainObject.Predmet.StrankaListFormatedWithAdressOIB_1">
      <item>OGREŠEVIĆ j.d.o.o., OIB 24205955631, Mrzljaki 100, 47201 Draganić</item>
    </derivirana_varijabla>
  </DomainObject.Predmet.StrankaListFormatedWithAdressOIB>
  <DomainObject.Predmet.StrankaListNazivFormated>
    <izvorni_sadrzaj>
      <item>OGREŠEVIĆ j.d.o.o.</item>
    </izvorni_sadrzaj>
    <derivirana_varijabla naziv="DomainObject.Predmet.StrankaListNazivFormated_1">
      <item>OGREŠEVIĆ j.d.o.o.</item>
    </derivirana_varijabla>
  </DomainObject.Predmet.StrankaListNazivFormated>
  <DomainObject.Predmet.StrankaListNazivFormatedOIB>
    <izvorni_sadrzaj>
      <item>OGREŠEVIĆ j.d.o.o., OIB 24205955631</item>
    </izvorni_sadrzaj>
    <derivirana_varijabla naziv="DomainObject.Predmet.StrankaListNazivFormatedOIB_1">
      <item>OGREŠEVIĆ j.d.o.o., OIB 24205955631</item>
    </derivirana_varijabla>
  </DomainObject.Predmet.StrankaListNazivFormatedOIB>
  <DomainObject.Predmet.ProtuStrankaListFormated>
    <izvorni_sadrzaj>
      <item>OGREŠEVIĆ j.d.o.o. zastupanog po punomoćniku Irena Blauhorn; Mevludin Ogrešević</item>
    </izvorni_sadrzaj>
    <derivirana_varijabla naziv="DomainObject.Predmet.ProtuStrankaListFormated_1">
      <item>OGREŠEVIĆ j.d.o.o. zastupanog po punomoćniku Irena Blauhorn; Mevludin Ogrešević</item>
    </derivirana_varijabla>
  </DomainObject.Predmet.ProtuStrankaListFormated>
  <DomainObject.Predmet.ProtuStrankaListFormatedOIB>
    <izvorni_sadrzaj>
      <item>OGREŠEVIĆ j.d.o.o., OIB 24205955631 zastupanog po punomoćniku Irena Blauhorn; Mevludin Ogrešević</item>
    </izvorni_sadrzaj>
    <derivirana_varijabla naziv="DomainObject.Predmet.ProtuStrankaListFormatedOIB_1">
      <item>OGREŠEVIĆ j.d.o.o., OIB 24205955631 zastupanog po punomoćniku Irena Blauhorn; Mevludin Ogrešević</item>
    </derivirana_varijabla>
  </DomainObject.Predmet.ProtuStrankaListFormatedOIB>
  <DomainObject.Predmet.ProtuStrankaListFormatedWithAdress>
    <izvorni_sadrzaj>
      <item>OGREŠEVIĆ j.d.o.o., Mrzljaki 100, 47201 Draganić zastupanog po punomoćniku Irena Blauhorn; Mevludin Ogrešević</item>
    </izvorni_sadrzaj>
    <derivirana_varijabla naziv="DomainObject.Predmet.ProtuStrankaListFormatedWithAdress_1">
      <item>OGREŠEVIĆ j.d.o.o., Mrzljaki 100, 47201 Draganić zastupanog po punomoćniku Irena Blauhorn; Mevludin Ogrešević</item>
    </derivirana_varijabla>
  </DomainObject.Predmet.ProtuStrankaListFormatedWithAdress>
  <DomainObject.Predmet.ProtuStrankaListFormatedWithAdressOIB>
    <izvorni_sadrzaj>
      <item>OGREŠEVIĆ j.d.o.o., OIB 24205955631, Mrzljaki 100, 47201 Draganić zastupanog po punomoćniku Irena Blauhorn; Mevludin Ogrešević</item>
    </izvorni_sadrzaj>
    <derivirana_varijabla naziv="DomainObject.Predmet.ProtuStrankaListFormatedWithAdressOIB_1">
      <item>OGREŠEVIĆ j.d.o.o., OIB 24205955631, Mrzljaki 100, 47201 Draganić zastupanog po punomoćniku Irena Blauhorn; Mevludin Ogrešević</item>
    </derivirana_varijabla>
  </DomainObject.Predmet.ProtuStrankaListFormatedWithAdressOIB>
  <DomainObject.Predmet.ProtuStrankaListNazivFormated>
    <izvorni_sadrzaj>
      <item>OGREŠEVIĆ j.d.o.o.</item>
    </izvorni_sadrzaj>
    <derivirana_varijabla naziv="DomainObject.Predmet.ProtuStrankaListNazivFormated_1">
      <item>OGREŠEVIĆ j.d.o.o.</item>
    </derivirana_varijabla>
  </DomainObject.Predmet.ProtuStrankaListNazivFormated>
  <DomainObject.Predmet.ProtuStrankaListNazivFormatedOIB>
    <izvorni_sadrzaj>
      <item>OGREŠEVIĆ j.d.o.o., OIB 24205955631</item>
    </izvorni_sadrzaj>
    <derivirana_varijabla naziv="DomainObject.Predmet.ProtuStrankaListNazivFormatedOIB_1">
      <item>OGREŠEVIĆ j.d.o.o., OIB 24205955631</item>
    </derivirana_varijabla>
  </DomainObject.Predmet.ProtuStrankaListNazivFormatedOIB>
  <DomainObject.Predmet.OstaliListFormated>
    <izvorni_sadrzaj>
      <item>Mevludin Ogrešević punomoćnik sudionika u postupku OGREŠEVIĆ j.d.o.o.</item>
      <item>Irena Blauhorn punomoćnik sudionika u postupku OGREŠEVIĆ j.d.o.o.</item>
    </izvorni_sadrzaj>
    <derivirana_varijabla naziv="DomainObject.Predmet.OstaliListFormated_1">
      <item>Mevludin Ogrešević punomoćnik sudionika u postupku OGREŠEVIĆ j.d.o.o.</item>
      <item>Irena Blauhorn punomoćnik sudionika u postupku OGREŠEVIĆ j.d.o.o.</item>
    </derivirana_varijabla>
    <derivirana_varijabla naziv="DrugaOsoba">
      <item>Mevludin Ogrešević punomoćnik sudionika u postupku OGREŠEVIĆ j.d.o.o.</item>
      <item>Irena Blauhorn punomoćnik sudionika u postupku OGREŠEVIĆ j.d.o.o.</item>
    </derivirana_varijabla>
  </DomainObject.Predmet.OstaliListFormated>
  <DomainObject.Predmet.OstaliListFormatedOIB>
    <izvorni_sadrzaj>
      <item>Mevludin Ogrešević, OIB 66092934966 punomoćnik sudionika u postupku OGREŠEVIĆ j.d.o.o.</item>
      <item>Irena Blauhorn punomoćnik sudionika u postupku OGREŠEVIĆ j.d.o.o.</item>
    </izvorni_sadrzaj>
    <derivirana_varijabla naziv="DomainObject.Predmet.OstaliListFormatedOIB_1">
      <item>Mevludin Ogrešević, OIB 66092934966 punomoćnik sudionika u postupku OGREŠEVIĆ j.d.o.o.</item>
      <item>Irena Blauhorn punomoćnik sudionika u postupku OGREŠEVIĆ j.d.o.o.</item>
    </derivirana_varijabla>
  </DomainObject.Predmet.OstaliListFormatedOIB>
  <DomainObject.Predmet.OstaliListFormatedWithAdress>
    <izvorni_sadrzaj>
      <item>Mevludin Ogrešević, Mrzljaki 100, 47201 Draganić punomoćnik sudionika u postupku OGREŠEVIĆ j.d.o.o.</item>
      <item>Irena Blauhorn, Tuškanova 10, 47000 Karlovac punomoćnik sudionika u postupku OGREŠEVIĆ j.d.o.o.</item>
    </izvorni_sadrzaj>
    <derivirana_varijabla naziv="DomainObject.Predmet.OstaliListFormatedWithAdress_1">
      <item>Mevludin Ogrešević, Mrzljaki 100, 47201 Draganić punomoćnik sudionika u postupku OGREŠEVIĆ j.d.o.o.</item>
      <item>Irena Blauhorn, Tuškanova 10, 47000 Karlovac punomoćnik sudionika u postupku OGREŠEVIĆ j.d.o.o.</item>
    </derivirana_varijabla>
  </DomainObject.Predmet.OstaliListFormatedWithAdress>
  <DomainObject.Predmet.OstaliListFormatedWithAdressOIB>
    <izvorni_sadrzaj>
      <item>Mevludin Ogrešević, OIB 66092934966, Mrzljaki 100, 47201 Draganić punomoćnik sudionika u postupku OGREŠEVIĆ j.d.o.o.</item>
      <item>Irena Blauhorn, Tuškanova 10, 47000 Karlovac punomoćnik sudionika u postupku OGREŠEVIĆ j.d.o.o.</item>
    </izvorni_sadrzaj>
    <derivirana_varijabla naziv="DomainObject.Predmet.OstaliListFormatedWithAdressOIB_1">
      <item>Mevludin Ogrešević, OIB 66092934966, Mrzljaki 100, 47201 Draganić punomoćnik sudionika u postupku OGREŠEVIĆ j.d.o.o.</item>
      <item>Irena Blauhorn, Tuškanova 10, 47000 Karlovac punomoćnik sudionika u postupku OGREŠEVIĆ j.d.o.o.</item>
    </derivirana_varijabla>
  </DomainObject.Predmet.OstaliListFormatedWithAdressOIB>
  <DomainObject.Predmet.OstaliListNazivFormated>
    <izvorni_sadrzaj>
      <item>Mevludin Ogrešević</item>
      <item>Irena Blauhorn</item>
    </izvorni_sadrzaj>
    <derivirana_varijabla naziv="DomainObject.Predmet.OstaliListNazivFormated_1">
      <item>Mevludin Ogrešević</item>
      <item>Irena Blauhorn</item>
    </derivirana_varijabla>
  </DomainObject.Predmet.OstaliListNazivFormated>
  <DomainObject.Predmet.OstaliListNazivFormatedOIB>
    <izvorni_sadrzaj>
      <item>Mevludin Ogrešević, OIB 66092934966</item>
      <item>Irena Blauhorn</item>
    </izvorni_sadrzaj>
    <derivirana_varijabla naziv="DomainObject.Predmet.OstaliListNazivFormatedOIB_1">
      <item>Mevludin Ogrešević, OIB 66092934966</item>
      <item>Irena Blauhorn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St-2665/2017-6</izvorni_sadrzaj>
    <derivirana_varijabla naziv="DomainObject.PoslovniBrojDokumenta_1">St-2665/2017-6</derivirana_varijabla>
  </DomainObject.PoslovniBrojDokumenta>
  <DomainObject.Predmet.StrankaIDrugi>
    <izvorni_sadrzaj>OGREŠEVIĆ j.d.o.o.</izvorni_sadrzaj>
    <derivirana_varijabla naziv="DomainObject.Predmet.StrankaIDrugi_1">OGREŠEVIĆ j.d.o.o.</derivirana_varijabla>
  </DomainObject.Predmet.StrankaIDrugi>
  <DomainObject.Predmet.ProtustrankaIDrugi>
    <izvorni_sadrzaj>OGREŠEVIĆ j.d.o.o.</izvorni_sadrzaj>
    <derivirana_varijabla naziv="DomainObject.Predmet.ProtustrankaIDrugi_1">OGREŠEVIĆ j.d.o.o.</derivirana_varijabla>
  </DomainObject.Predmet.ProtustrankaIDrugi>
  <DomainObject.Predmet.StrankaIDrugiAdressOIB>
    <izvorni_sadrzaj>OGREŠEVIĆ j.d.o.o., OIB 24205955631, Mrzljaki 100, 47201 Draganić</izvorni_sadrzaj>
    <derivirana_varijabla naziv="DomainObject.Predmet.StrankaIDrugiAdressOIB_1">OGREŠEVIĆ j.d.o.o., OIB 24205955631, Mrzljaki 100, 47201 Draganić</derivirana_varijabla>
  </DomainObject.Predmet.StrankaIDrugiAdressOIB>
  <DomainObject.Predmet.ProtustrankaIDrugiAdressOIB>
    <izvorni_sadrzaj>OGREŠEVIĆ j.d.o.o., OIB 24205955631, Mrzljaki 100, 47201 Draganić</izvorni_sadrzaj>
    <derivirana_varijabla naziv="DomainObject.Predmet.ProtustrankaIDrugiAdressOIB_1">OGREŠEVIĆ j.d.o.o., OIB 24205955631, Mrzljaki 100,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Mevludin Ogrešević</item>
      <item>Irena Blauhorn</item>
      <item>OGREŠEVIĆ j.d.o.o.</item>
      <item>OGREŠEVIĆ j.d.o.o.</item>
    </izvorni_sadrzaj>
    <derivirana_varijabla naziv="DomainObject.Predmet.SudioniciListNaziv_1">
      <item>Mevludin Ogrešević</item>
      <item>Irena Blauhorn</item>
      <item>OGREŠEVIĆ j.d.o.o.</item>
      <item>OGREŠEVIĆ j.d.o.o.</item>
    </derivirana_varijabla>
    <derivirana_varijabla naziv="OstaliSudionici">
      <item>Mevludin Ogrešević</item>
      <item>Irena Blauhorn</item>
      <item>OGREŠEVIĆ j.d.o.o.</item>
      <item>OGREŠEVIĆ j.d.o.o.</item>
    </derivirana_varijabla>
  </DomainObject.Predmet.SudioniciListNaziv>
  <DomainObject.Predmet.SudioniciListAdressOIB>
    <izvorni_sadrzaj>
      <item>Mevludin Ogrešević, OIB 66092934966, Mrzljaki 100,47201 Draganić</item>
      <item>Irena Blauhorn, Tuškanova 10,47000 Karlovac</item>
      <item>OGREŠEVIĆ j.d.o.o., OIB 24205955631, Mrzljaki 100,47201 Draganić</item>
      <item>OGREŠEVIĆ j.d.o.o., OIB 24205955631, Mrzljaki 100,47201 Draganić</item>
    </izvorni_sadrzaj>
    <derivirana_varijabla naziv="DomainObject.Predmet.SudioniciListAdressOIB_1">
      <item>Mevludin Ogrešević, OIB 66092934966, Mrzljaki 100,47201 Draganić</item>
      <item>Irena Blauhorn, Tuškanova 10,47000 Karlovac</item>
      <item>OGREŠEVIĆ j.d.o.o., OIB 24205955631, Mrzljaki 100,47201 Draganić</item>
      <item>OGREŠEVIĆ j.d.o.o., OIB 24205955631, Mrzljaki 100,47201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OGREŠEVIĆ j.d.o.o., OIB 24205955631</izvorni_sadrzaj>
    <derivirana_varijabla naziv="DomainObject.Predmet.PristojbeSudionikNazivOIB_1">OGREŠEVIĆ j.d.o.o., OIB 24205955631, po pun.</derivirana_varijabla>
  </DomainObject.Predmet.PristojbeSudionikNazivOIB>
  <DomainObject.Predmet.PristojbePNB>
    <izvorni_sadrzaj>HR635045-20735-10030870755</izvorni_sadrzaj>
    <derivirana_varijabla naziv="DomainObject.Predmet.PristojbePNB_1">HR635045-20735-10030870755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St-2665/2017, TS ZG</izvorni_sadrzaj>
    <derivirana_varijabla naziv="DomainObject.Predmet.PristojbeOpisPlacanja_1">Pristojbe iz predmeta St-2665/2017,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66092934966</item>
      <item>, OIB null</item>
      <item>, OIB 24205955631</item>
      <item>, OIB 24205955631</item>
    </izvorni_sadrzaj>
    <derivirana_varijabla naziv="DomainObject.Predmet.SudioniciListNazivOIB_1">
      <item>, OIB 66092934966</item>
      <item>, OIB null</item>
      <item>, OIB 24205955631</item>
      <item>, OIB 24205955631</item>
    </derivirana_varijabla>
  </DomainObject.Predmet.SudioniciListNazivOIB>
  <DomainObject.Barcode>
    <izvorni_sadrzaj>iVBORw0KGgoAAAANSUhEUgAABVUAAAFTAQAAAAAR99EcAAAEjElEQVR42u3dQW7jMAyFYQI+QI7k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</izvorni_sadrzaj>
    <derivirana_varijabla naziv="DomainObject.Barcode_1">iVBORw0KGgoAAAANSUhEUgAABVUAAAFTAQAAAAAR99EcAAAEjElEQVR42u3dQW7jMAyFYQI+QI7k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</derivirana_varijabla>
  </DomainObject.Barcode>
  <DomainObject.Predmet.PristojbeDatumRokPlacanja>
    <izvorni_sadrzaj>23. listopada 2017.</izvorni_sadrzaj>
    <derivirana_varijabla naziv="DomainObject.Predmet.PristojbeDatumRokPlacanja_1">23. listopada 2017.</derivirana_varijabla>
  </DomainObject.Predmet.PristojbeDatumRokPlacanja>
  <DomainObject.Predmet.PristojbeNazivVrste>
    <izvorni_sadrzaj>Pristojbe iz predmeta St-2665/2017, TS ZG</izvorni_sadrzaj>
    <derivirana_varijabla naziv="DomainObject.Predmet.PristojbeNazivVrste_1">Pristojbe iz predmeta St-2665/2017,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90C2E-F4FD-41D5-8390-231E8BB35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451</properties:Words>
  <properties:Characters>2622</properties:Characters>
  <properties:Lines>80</properties:Lines>
  <properties:Paragraphs>39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Zdenka Horvat</cp:lastModifiedBy>
  <cp:lastPrinted>2017-10-09T05:34:00Z</cp:lastPrinted>
  <dcterms:modified xmlns:xsi="http://www.w3.org/2001/XMLSchema-instance" xsi:type="dcterms:W3CDTF">2017-10-09T05:34:00Z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St-2665/2017-6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