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88bb" w14:paraId="28f88b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23C9F">
        <w:t>1945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E5D1C">
        <w:t>24. studenoga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4E527C">
        <w:t>a</w:t>
      </w:r>
      <w:r w:rsidR="00AC4528">
        <w:t xml:space="preserve"> </w:t>
      </w:r>
      <w:r w:rsidR="00E23C9F">
        <w:t>PUTOKAZ TURIST d.o.o. Zagreb, Međugorska 63, MBS: 080583039, OIB: 88383244610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23C9F">
        <w:t>667.187,15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 2</w:t>
      </w:r>
      <w:r w:rsidR="00011C35">
        <w:t>6</w:t>
      </w:r>
      <w:r w:rsidR="003E5D1C">
        <w:t>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C35"/>
    <w:rsid w:val="00034CEF"/>
    <w:rsid w:val="00114EAD"/>
    <w:rsid w:val="00185571"/>
    <w:rsid w:val="001D3860"/>
    <w:rsid w:val="001E50FB"/>
    <w:rsid w:val="001F6933"/>
    <w:rsid w:val="00230A63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E527C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23C9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C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C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C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C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C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C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C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C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St-1945/2015</izvorni_sadrzaj>
    <derivirana_varijabla naziv="DomainObject.Predmet.OznakaBroj_1">St-1945/2015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PUTOKAZ TURIST d.o.o. zastupanog po punomoćniku Bernarda Šimičić</izvorni_sadrzaj>
    <derivirana_varijabla naziv="DomainObject.Predmet.ProtustrankaFormated_1">  PUTOKAZ TURIST d.o.o. zastupanog po punomoćniku Bernarda Šimičić</derivirana_varijabla>
  </DomainObject.Predmet.ProtustrankaFormated>
  <DomainObject.Predmet.ProtustrankaFormatedOIB>
    <izvorni_sadrzaj>  PUTOKAZ TURIST d.o.o., OIB 88383244610 zastupanog po punomoćniku Bernarda Šimičić</izvorni_sadrzaj>
    <derivirana_varijabla naziv="DomainObject.Predmet.ProtustrankaFormatedOIB_1">  PUTOKAZ TURIST d.o.o., OIB 88383244610 zastupanog po punomoćniku Bernarda Šimičić</derivirana_varijabla>
  </DomainObject.Predmet.ProtustrankaFormatedOIB>
  <DomainObject.Predmet.ProtustrankaFormatedWithAdress>
    <izvorni_sadrzaj> PUTOKAZ TURIST d.o.o., Međugorska 63, 10000 Zagreb zastupanog po punomoćniku Bernarda Šimičić</izvorni_sadrzaj>
    <derivirana_varijabla naziv="DomainObject.Predmet.ProtustrankaFormatedWithAdress_1"> PUTOKAZ TURIST d.o.o., Međugorska 63, 10000 Zagreb zastupanog po punomoćniku Bernarda Šimičić</derivirana_varijabla>
  </DomainObject.Predmet.ProtustrankaFormatedWithAdress>
  <DomainObject.Predmet.ProtustrankaFormatedWithAdressOIB>
    <izvorni_sadrzaj> PUTOKAZ TURIST d.o.o., OIB 88383244610, Međugorska 63, 10000 Zagreb zastupanog po punomoćniku Bernarda Šimičić</izvorni_sadrzaj>
    <derivirana_varijabla naziv="DomainObject.Predmet.ProtustrankaFormatedWithAdressOIB_1"> PUTOKAZ TURIST d.o.o., OIB 88383244610, Međugorska 63, 10000 Zagreb zastupanog po punomoćniku Bernarda Šimičić</derivirana_varijabla>
  </DomainObject.Predmet.ProtustrankaFormatedWithAdressOIB>
  <DomainObject.Predmet.ProtustrankaWithAdress>
    <izvorni_sadrzaj>PUTOKAZ TURIST d.o.o. Međugorska 63, 10000 Zagreb</izvorni_sadrzaj>
    <derivirana_varijabla naziv="DomainObject.Predmet.ProtustrankaWithAdress_1">PUTOKAZ TURIST d.o.o. Međugorska 63, 10000 Zagreb</derivirana_varijabla>
  </DomainObject.Predmet.ProtustrankaWithAdress>
  <DomainObject.Predmet.ProtustrankaWithAdressOIB>
    <izvorni_sadrzaj>PUTOKAZ TURIST d.o.o., OIB 88383244610, Međugorska 63, 10000 Zagreb</izvorni_sadrzaj>
    <derivirana_varijabla naziv="DomainObject.Predmet.ProtustrankaWithAdressOIB_1">PUTOKAZ TURIST d.o.o., OIB 88383244610, Međugorska 63, 10000 Zagreb</derivirana_varijabla>
  </DomainObject.Predmet.ProtustrankaWithAdressOIB>
  <DomainObject.Predmet.ProtustrankaNazivFormated>
    <izvorni_sadrzaj>PUTOKAZ TURIST d.o.o.</izvorni_sadrzaj>
    <derivirana_varijabla naziv="DomainObject.Predmet.ProtustrankaNazivFormated_1">PUTOKAZ TURIST d.o.o.</derivirana_varijabla>
  </DomainObject.Predmet.ProtustrankaNazivFormated>
  <DomainObject.Predmet.ProtustrankaNazivFormatedOIB>
    <izvorni_sadrzaj>PUTOKAZ TURIST d.o.o., OIB 88383244610</izvorni_sadrzaj>
    <derivirana_varijabla naziv="DomainObject.Predmet.ProtustrankaNazivFormatedOIB_1">PUTOKAZ TURIST d.o.o., OIB 88383244610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PUTOKAZ TURIST d.o.o. zastupanog po punomoćniku Bernarda Šimičić</item>
    </izvorni_sadrzaj>
    <derivirana_varijabla naziv="DomainObject.Predmet.ProtuStrankaListFormated_1">
      <item>PUTOKAZ TURIST d.o.o. zastupanog po punomoćniku Bernarda Šimičić</item>
    </derivirana_varijabla>
  </DomainObject.Predmet.ProtuStrankaListFormated>
  <DomainObject.Predmet.ProtuStrankaListFormatedOIB>
    <izvorni_sadrzaj>
      <item>PUTOKAZ TURIST d.o.o., OIB 88383244610 zastupanog po punomoćniku Bernarda Šimičić</item>
    </izvorni_sadrzaj>
    <derivirana_varijabla naziv="DomainObject.Predmet.ProtuStrankaListFormatedOIB_1">
      <item>PUTOKAZ TURIST d.o.o., OIB 88383244610 zastupanog po punomoćniku Bernarda Šimičić</item>
    </derivirana_varijabla>
  </DomainObject.Predmet.ProtuStrankaListFormatedOIB>
  <DomainObject.Predmet.ProtuStrankaListFormatedWithAdress>
    <izvorni_sadrzaj>
      <item>PUTOKAZ TURIST d.o.o., Međugorska 63, 10000 Zagreb zastupanog po punomoćniku Bernarda Šimičić</item>
    </izvorni_sadrzaj>
    <derivirana_varijabla naziv="DomainObject.Predmet.ProtuStrankaListFormatedWithAdress_1">
      <item>PUTOKAZ TURIST d.o.o., Međugorska 63, 10000 Zagreb zastupanog po punomoćniku Bernarda Šimičić</item>
    </derivirana_varijabla>
  </DomainObject.Predmet.ProtuStrankaListFormatedWithAdress>
  <DomainObject.Predmet.ProtuStrankaListFormatedWithAdressOIB>
    <izvorni_sadrzaj>
      <item>PUTOKAZ TURIST d.o.o., OIB 88383244610, Međugorska 63, 10000 Zagreb zastupanog po punomoćniku Bernarda Šimičić</item>
    </izvorni_sadrzaj>
    <derivirana_varijabla naziv="DomainObject.Predmet.ProtuStrankaListFormatedWithAdressOIB_1">
      <item>PUTOKAZ TURIST d.o.o., OIB 88383244610, Međugorska 63, 10000 Zagreb zastupanog po punomoćniku Bernarda Šimičić</item>
    </derivirana_varijabla>
  </DomainObject.Predmet.ProtuStrankaListFormatedWithAdressOIB>
  <DomainObject.Predmet.ProtuStrankaListNazivFormated>
    <izvorni_sadrzaj>
      <item>PUTOKAZ TURIST d.o.o.</item>
    </izvorni_sadrzaj>
    <derivirana_varijabla naziv="DomainObject.Predmet.ProtuStrankaListNazivFormated_1">
      <item>PUTOKAZ TURIST d.o.o.</item>
    </derivirana_varijabla>
  </DomainObject.Predmet.ProtuStrankaListNazivFormated>
  <DomainObject.Predmet.ProtuStrankaListNazivFormatedOIB>
    <izvorni_sadrzaj>
      <item>PUTOKAZ TURIST d.o.o., OIB 88383244610</item>
    </izvorni_sadrzaj>
    <derivirana_varijabla naziv="DomainObject.Predmet.ProtuStrankaListNazivFormatedOIB_1">
      <item>PUTOKAZ TURIST d.o.o., OIB 88383244610</item>
    </derivirana_varijabla>
  </DomainObject.Predmet.ProtuStrankaListNazivFormatedOIB>
  <DomainObject.Predmet.OstaliListFormated>
    <izvorni_sadrzaj>
      <item>Bernarda Šimičić punomoćnik sudionika u postupku PUTOKAZ TURIST d.o.o.</item>
    </izvorni_sadrzaj>
    <derivirana_varijabla naziv="DomainObject.Predmet.OstaliListFormated_1">
      <item>Bernarda Šimičić punomoćnik sudionika u postupku PUTOKAZ TURIST d.o.o.</item>
    </derivirana_varijabla>
  </DomainObject.Predmet.OstaliListFormated>
  <DomainObject.Predmet.OstaliListFormatedOIB>
    <izvorni_sadrzaj>
      <item>Bernarda Šimičić, OIB 01987806790 punomoćnik sudionika u postupku PUTOKAZ TURIST d.o.o.</item>
    </izvorni_sadrzaj>
    <derivirana_varijabla naziv="DomainObject.Predmet.OstaliListFormatedOIB_1">
      <item>Bernarda Šimičić, OIB 01987806790 punomoćnik sudionika u postupku PUTOKAZ TURIST d.o.o.</item>
    </derivirana_varijabla>
  </DomainObject.Predmet.OstaliListFormatedOIB>
  <DomainObject.Predmet.OstaliListFormatedWithAdress>
    <izvorni_sadrzaj>
      <item>Bernarda Šimičić, Bjelovarska Ulica 74, 10370 Lukarišće punomoćnik sudionika u postupku PUTOKAZ TURIST d.o.o.</item>
    </izvorni_sadrzaj>
    <derivirana_varijabla naziv="DomainObject.Predmet.OstaliListFormatedWithAdress_1">
      <item>Bernarda Šimičić, Bjelovarska Ulica 74, 10370 Lukarišće punomoćnik sudionika u postupku PUTOKAZ TURIST d.o.o.</item>
    </derivirana_varijabla>
  </DomainObject.Predmet.OstaliListFormatedWithAdress>
  <DomainObject.Predmet.OstaliListFormatedWithAdressOIB>
    <izvorni_sadrzaj>
      <item>Bernarda Šimičić, OIB 01987806790, Bjelovarska Ulica 74, 10370 Lukarišće punomoćnik sudionika u postupku PUTOKAZ TURIST d.o.o.</item>
    </izvorni_sadrzaj>
    <derivirana_varijabla naziv="DomainObject.Predmet.OstaliListFormatedWithAdressOIB_1">
      <item>Bernarda Šimičić, OIB 01987806790, Bjelovarska Ulica 74, 10370 Lukarišće punomoćnik sudionika u postupku PUTOKAZ TURIST d.o.o.</item>
    </derivirana_varijabla>
  </DomainObject.Predmet.OstaliListFormatedWithAdressOIB>
  <DomainObject.Predmet.OstaliListNazivFormated>
    <izvorni_sadrzaj>
      <item>Bernarda Šimičić</item>
    </izvorni_sadrzaj>
    <derivirana_varijabla naziv="DomainObject.Predmet.OstaliListNazivFormated_1">
      <item>Bernarda Šimičić</item>
    </derivirana_varijabla>
  </DomainObject.Predmet.OstaliListNazivFormated>
  <DomainObject.Predmet.OstaliListNazivFormatedOIB>
    <izvorni_sadrzaj>
      <item>Bernarda Šimičić, OIB 01987806790</item>
    </izvorni_sadrzaj>
    <derivirana_varijabla naziv="DomainObject.Predmet.OstaliListNazivFormatedOIB_1">
      <item>Bernarda Šimičić, OIB 01987806790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PUTOKAZ TURIST d.o.o.</izvorni_sadrzaj>
    <derivirana_varijabla naziv="DomainObject.Predmet.ProtustrankaIDrugi_1">PUTOKAZ 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PUTOKAZ TURIST d.o.o., OIB 88383244610, Međugorska 63, 10000 Zagreb</izvorni_sadrzaj>
    <derivirana_varijabla naziv="DomainObject.Predmet.ProtustrankaIDrugiAdressOIB_1">PUTOKAZ TURIST d.o.o., OIB 88383244610, Međugorska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PUTOKAZ TURIST d.o.o.</item>
      <item>Bernarda Šimičić</item>
    </izvorni_sadrzaj>
    <derivirana_varijabla naziv="DomainObject.Predmet.SudioniciListNaziv_1">
      <item>FINA Regionalni centar Zagreb</item>
      <item>PUTOKAZ TURIST d.o.o.</item>
      <item>Bernarda Šimičić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PUTOKAZ TURIST d.o.o., OIB 88383244610, Međugorska 63,10000 Zagreb</item>
      <item>Bernarda Šimičić, OIB 01987806790, Bjelovarska Ulica 74,10370 Lukarišće</item>
    </izvorni_sadrzaj>
    <derivirana_varijabla naziv="DomainObject.Predmet.SudioniciListAdressOIB_1">
      <item>FINA Regionalni centar Zagreb, OIB 85821130368, Trg svibanjskih žrtava 1995. 1,10000 Zagreb</item>
      <item>PUTOKAZ TURIST d.o.o., OIB 88383244610, Međugorska 63,10000 Zagreb</item>
      <item>Bernarda Šimičić, OIB 01987806790, Bjelovarska Ulica 74,10370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88383244610</item>
      <item>, OIB 01987806790</item>
    </izvorni_sadrzaj>
    <derivirana_varijabla naziv="DomainObject.Predmet.SudioniciListNazivOIB_1">
      <item>, OIB 85821130368</item>
      <item>, OIB 88383244610</item>
      <item>, OIB 01987806790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1299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2015-11-23T14:15:00Z</dcterms:created>
  <dc:creator>ilukac</dc:creator>
  <cp:lastModifiedBy>Marija Kojić</cp:lastModifiedBy>
  <cp:lastPrinted>2015-11-26T10:17:00Z</cp:lastPrinted>
  <dcterms:modified xmlns:xsi="http://www.w3.org/2001/XMLSchema-instance" xsi:type="dcterms:W3CDTF">2015-11-26T10:17:00Z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