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152f4" w14:paraId="41152f4" w:rsidRDefault="0079239D" w:rsidP="007F2731" w:rsidR="0079239D" w:rsidRPr="0079239D">
      <w:pPr>
        <w:jc w:val="both"/>
        <w15:collapsed w:val="false"/>
        <w:rPr>
          <w:rStyle w:val="Istaknuto"/>
          <w:i w:val="false"/>
        </w:rPr>
      </w:pPr>
      <w:bookmarkStart w:name="_GoBack" w:id="0"/>
      <w:bookmarkEnd w:id="0"/>
      <w:r w:rsidRPr="0079239D">
        <w:rPr>
          <w:rStyle w:val="Istaknuto"/>
          <w:i w:val="false"/>
        </w:rPr>
        <w:t>Privremeni stečajni upravitelj</w:t>
      </w:r>
    </w:p>
    <w:p w:rsidRDefault="008D67B8" w:rsidP="007F2731" w:rsidR="007F2731" w:rsidRPr="0079239D">
      <w:pPr>
        <w:jc w:val="both"/>
        <w:rPr>
          <w:rStyle w:val="Istaknuto"/>
          <w:i w:val="false"/>
        </w:rPr>
      </w:pPr>
      <w:r>
        <w:rPr>
          <w:rStyle w:val="Istaknuto"/>
          <w:i w:val="false"/>
        </w:rPr>
        <w:t>Josip Lončarić</w:t>
      </w:r>
    </w:p>
    <w:p w:rsidRDefault="007F2731" w:rsidP="007F2731" w:rsidR="007F2731" w:rsidRPr="0079239D">
      <w:pPr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>Kosirnikova 9</w:t>
      </w:r>
    </w:p>
    <w:p w:rsidRDefault="007F2731" w:rsidP="007F2731" w:rsidR="007F2731" w:rsidRPr="0079239D">
      <w:pPr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>10000 Zagreb</w:t>
      </w:r>
    </w:p>
    <w:p w:rsidRDefault="00CF3816" w:rsidP="007F2731" w:rsidR="00CF3816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>Mob: 099/218-5006</w:t>
      </w:r>
    </w:p>
    <w:p w:rsidRDefault="00CF3816" w:rsidP="007F2731" w:rsidR="007F2731">
      <w:pPr>
        <w:jc w:val="both"/>
        <w:rPr>
          <w:rStyle w:val="Istaknuto"/>
          <w:i w:val="false"/>
        </w:rPr>
      </w:pPr>
      <w:r>
        <w:rPr>
          <w:rStyle w:val="Istaknuto"/>
          <w:i w:val="false"/>
        </w:rPr>
        <w:t>Mail:josip.loncaric2@zg.t-com.hr</w:t>
      </w:r>
    </w:p>
    <w:p w:rsidRDefault="00CF3816" w:rsidP="007F2731" w:rsidR="00CF3816" w:rsidRPr="0079239D">
      <w:pPr>
        <w:jc w:val="both"/>
        <w:rPr>
          <w:rStyle w:val="Istaknuto"/>
          <w:i w:val="false"/>
        </w:rPr>
      </w:pPr>
    </w:p>
    <w:p w:rsidRDefault="0079239D" w:rsidP="007F2731" w:rsidR="007F2731" w:rsidRPr="0079239D">
      <w:pPr>
        <w:jc w:val="both"/>
        <w:rPr>
          <w:rStyle w:val="Istaknuto"/>
          <w:i w:val="false"/>
        </w:rPr>
      </w:pPr>
      <w:r>
        <w:rPr>
          <w:rStyle w:val="Istaknuto"/>
          <w:i w:val="false"/>
        </w:rPr>
        <w:t xml:space="preserve">Zagreb, </w:t>
      </w:r>
      <w:r w:rsidR="00CF3816">
        <w:rPr>
          <w:rStyle w:val="Istaknuto"/>
          <w:i w:val="false"/>
        </w:rPr>
        <w:t>30. svibanj</w:t>
      </w:r>
      <w:r>
        <w:rPr>
          <w:rStyle w:val="Istaknuto"/>
          <w:i w:val="false"/>
        </w:rPr>
        <w:t xml:space="preserve"> 201</w:t>
      </w:r>
      <w:r w:rsidR="00FE684A">
        <w:rPr>
          <w:rStyle w:val="Istaknuto"/>
          <w:i w:val="false"/>
        </w:rPr>
        <w:t>8</w:t>
      </w:r>
      <w:r>
        <w:rPr>
          <w:rStyle w:val="Istaknuto"/>
          <w:i w:val="false"/>
        </w:rPr>
        <w:t>.god.</w:t>
      </w:r>
    </w:p>
    <w:p w:rsidRDefault="0079239D" w:rsidP="0079239D" w:rsidR="0079239D" w:rsidRPr="0079239D">
      <w:pPr>
        <w:ind w:left="5664"/>
        <w:jc w:val="both"/>
        <w:rPr>
          <w:rStyle w:val="Istaknuto"/>
          <w:b/>
          <w:i w:val="false"/>
        </w:rPr>
      </w:pPr>
      <w:r w:rsidRPr="0079239D">
        <w:rPr>
          <w:rStyle w:val="Istaknuto"/>
          <w:b/>
          <w:i w:val="false"/>
        </w:rPr>
        <w:t>Trgovački sud u Zagrebu</w:t>
      </w:r>
    </w:p>
    <w:p w:rsidRDefault="0079239D" w:rsidP="0079239D" w:rsidR="00FE684A" w:rsidRPr="0079239D">
      <w:pPr>
        <w:jc w:val="both"/>
        <w:rPr>
          <w:rStyle w:val="Istaknuto"/>
          <w:b/>
          <w:i w:val="false"/>
        </w:rPr>
      </w:pPr>
      <w:r w:rsidRPr="0079239D">
        <w:rPr>
          <w:rStyle w:val="Istaknuto"/>
          <w:b/>
          <w:i w:val="false"/>
        </w:rPr>
        <w:tab/>
      </w:r>
      <w:r w:rsidRPr="0079239D">
        <w:rPr>
          <w:rStyle w:val="Istaknuto"/>
          <w:b/>
          <w:i w:val="false"/>
        </w:rPr>
        <w:tab/>
      </w:r>
      <w:r w:rsidRPr="0079239D">
        <w:rPr>
          <w:rStyle w:val="Istaknuto"/>
          <w:b/>
          <w:i w:val="false"/>
        </w:rPr>
        <w:tab/>
      </w:r>
      <w:r w:rsidRPr="0079239D">
        <w:rPr>
          <w:rStyle w:val="Istaknuto"/>
          <w:b/>
          <w:i w:val="false"/>
        </w:rPr>
        <w:tab/>
      </w:r>
      <w:r w:rsidRPr="0079239D">
        <w:rPr>
          <w:rStyle w:val="Istaknuto"/>
          <w:b/>
          <w:i w:val="false"/>
        </w:rPr>
        <w:tab/>
      </w:r>
      <w:r w:rsidRPr="0079239D">
        <w:rPr>
          <w:rStyle w:val="Istaknuto"/>
          <w:b/>
          <w:i w:val="false"/>
        </w:rPr>
        <w:tab/>
      </w:r>
      <w:r w:rsidRPr="0079239D">
        <w:rPr>
          <w:rStyle w:val="Istaknuto"/>
          <w:b/>
          <w:i w:val="false"/>
        </w:rPr>
        <w:tab/>
      </w:r>
      <w:r w:rsidRPr="0079239D">
        <w:rPr>
          <w:rStyle w:val="Istaknuto"/>
          <w:b/>
          <w:i w:val="false"/>
        </w:rPr>
        <w:tab/>
        <w:t xml:space="preserve">              </w:t>
      </w:r>
      <w:r w:rsidR="008D67B8">
        <w:rPr>
          <w:rStyle w:val="Istaknuto"/>
          <w:b/>
          <w:i w:val="false"/>
        </w:rPr>
        <w:t>Amruševa 2/II</w:t>
      </w:r>
    </w:p>
    <w:p w:rsidRDefault="00FE684A" w:rsidP="0079239D" w:rsidR="0079239D" w:rsidRPr="0079239D">
      <w:pPr>
        <w:jc w:val="both"/>
        <w:rPr>
          <w:rStyle w:val="Istaknuto"/>
          <w:b/>
          <w:i w:val="false"/>
        </w:rPr>
      </w:pPr>
      <w:r>
        <w:rPr>
          <w:rStyle w:val="Istaknuto"/>
          <w:b/>
          <w:i w:val="false"/>
        </w:rPr>
        <w:tab/>
      </w:r>
      <w:r>
        <w:rPr>
          <w:rStyle w:val="Istaknuto"/>
          <w:b/>
          <w:i w:val="false"/>
        </w:rPr>
        <w:tab/>
      </w:r>
      <w:r>
        <w:rPr>
          <w:rStyle w:val="Istaknuto"/>
          <w:b/>
          <w:i w:val="false"/>
        </w:rPr>
        <w:tab/>
      </w:r>
      <w:r>
        <w:rPr>
          <w:rStyle w:val="Istaknuto"/>
          <w:b/>
          <w:i w:val="false"/>
        </w:rPr>
        <w:tab/>
      </w:r>
      <w:r>
        <w:rPr>
          <w:rStyle w:val="Istaknuto"/>
          <w:b/>
          <w:i w:val="false"/>
        </w:rPr>
        <w:tab/>
      </w:r>
      <w:r>
        <w:rPr>
          <w:rStyle w:val="Istaknuto"/>
          <w:b/>
          <w:i w:val="false"/>
        </w:rPr>
        <w:tab/>
      </w:r>
      <w:r>
        <w:rPr>
          <w:rStyle w:val="Istaknuto"/>
          <w:b/>
          <w:i w:val="false"/>
        </w:rPr>
        <w:tab/>
      </w:r>
      <w:r>
        <w:rPr>
          <w:rStyle w:val="Istaknuto"/>
          <w:b/>
          <w:i w:val="false"/>
        </w:rPr>
        <w:tab/>
        <w:t xml:space="preserve">               </w:t>
      </w:r>
      <w:r w:rsidR="008D67B8">
        <w:rPr>
          <w:rStyle w:val="Istaknuto"/>
          <w:b/>
          <w:i w:val="false"/>
        </w:rPr>
        <w:t>10000 ZAGREB</w:t>
      </w:r>
    </w:p>
    <w:p w:rsidRDefault="0079239D" w:rsidP="0079239D" w:rsidR="0079239D" w:rsidRPr="0079239D">
      <w:pPr>
        <w:jc w:val="both"/>
        <w:rPr>
          <w:rStyle w:val="Istaknuto"/>
          <w:b/>
          <w:i w:val="false"/>
        </w:rPr>
      </w:pPr>
    </w:p>
    <w:p w:rsidRDefault="0079239D" w:rsidP="0079239D" w:rsidR="0079239D" w:rsidRPr="0079239D">
      <w:pPr>
        <w:jc w:val="both"/>
        <w:rPr>
          <w:rStyle w:val="Istaknuto"/>
          <w:b/>
          <w:i w:val="false"/>
        </w:rPr>
      </w:pPr>
    </w:p>
    <w:p w:rsidRDefault="0079239D" w:rsidP="0079239D" w:rsidR="0079239D" w:rsidRPr="0079239D">
      <w:pPr>
        <w:jc w:val="both"/>
        <w:rPr>
          <w:rStyle w:val="Istaknuto"/>
          <w:b/>
          <w:i w:val="false"/>
          <w:u w:val="single"/>
        </w:rPr>
      </w:pPr>
      <w:r w:rsidRPr="0079239D">
        <w:rPr>
          <w:rStyle w:val="Istaknuto"/>
          <w:b/>
          <w:i w:val="false"/>
        </w:rPr>
        <w:t xml:space="preserve">                                                                                             </w:t>
      </w:r>
      <w:r w:rsidRPr="0079239D">
        <w:rPr>
          <w:rStyle w:val="Istaknuto"/>
          <w:b/>
          <w:i w:val="false"/>
          <w:u w:val="single"/>
        </w:rPr>
        <w:t xml:space="preserve">Na broj: </w:t>
      </w:r>
      <w:r w:rsidR="008D67B8">
        <w:rPr>
          <w:rStyle w:val="Istaknuto"/>
          <w:b/>
          <w:i w:val="false"/>
          <w:u w:val="single"/>
        </w:rPr>
        <w:t xml:space="preserve">3 </w:t>
      </w:r>
      <w:r w:rsidRPr="0079239D">
        <w:rPr>
          <w:rStyle w:val="Istaknuto"/>
          <w:b/>
          <w:i w:val="false"/>
          <w:u w:val="single"/>
        </w:rPr>
        <w:t>St-</w:t>
      </w:r>
      <w:r w:rsidR="00CF3816">
        <w:rPr>
          <w:rStyle w:val="Istaknuto"/>
          <w:b/>
          <w:i w:val="false"/>
          <w:u w:val="single"/>
        </w:rPr>
        <w:t>8966</w:t>
      </w:r>
      <w:r w:rsidR="008D67B8">
        <w:rPr>
          <w:rStyle w:val="Istaknuto"/>
          <w:b/>
          <w:i w:val="false"/>
          <w:u w:val="single"/>
        </w:rPr>
        <w:t>/</w:t>
      </w:r>
      <w:r w:rsidR="00FE684A">
        <w:rPr>
          <w:rStyle w:val="Istaknuto"/>
          <w:b/>
          <w:i w:val="false"/>
          <w:u w:val="single"/>
        </w:rPr>
        <w:t>1</w:t>
      </w:r>
      <w:r w:rsidR="00CF3816">
        <w:rPr>
          <w:rStyle w:val="Istaknuto"/>
          <w:b/>
          <w:i w:val="false"/>
          <w:u w:val="single"/>
        </w:rPr>
        <w:t>5</w:t>
      </w:r>
    </w:p>
    <w:p w:rsidRDefault="0079239D" w:rsidP="0079239D" w:rsidR="0079239D" w:rsidRPr="0079239D">
      <w:pPr>
        <w:jc w:val="both"/>
        <w:rPr>
          <w:rStyle w:val="Istaknuto"/>
          <w:b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b/>
          <w:i w:val="false"/>
        </w:rPr>
      </w:pPr>
    </w:p>
    <w:p w:rsidRDefault="007F2731" w:rsidP="007F2731" w:rsidR="007F2731" w:rsidRPr="0079239D">
      <w:pPr>
        <w:rPr>
          <w:rStyle w:val="Istaknuto"/>
          <w:i w:val="false"/>
        </w:rPr>
      </w:pPr>
      <w:r w:rsidRPr="0079239D">
        <w:rPr>
          <w:rStyle w:val="Istaknuto"/>
          <w:i w:val="false"/>
        </w:rPr>
        <w:tab/>
      </w:r>
      <w:r w:rsidRPr="0079239D">
        <w:rPr>
          <w:rStyle w:val="Istaknuto"/>
          <w:i w:val="false"/>
        </w:rPr>
        <w:tab/>
      </w:r>
      <w:r w:rsidRPr="0079239D">
        <w:rPr>
          <w:rStyle w:val="Istaknuto"/>
          <w:i w:val="false"/>
        </w:rPr>
        <w:tab/>
      </w:r>
      <w:r w:rsidRPr="0079239D">
        <w:rPr>
          <w:rStyle w:val="Istaknuto"/>
          <w:i w:val="false"/>
        </w:rPr>
        <w:tab/>
        <w:t xml:space="preserve">   </w:t>
      </w:r>
      <w:r w:rsidR="0079239D">
        <w:rPr>
          <w:rStyle w:val="Istaknuto"/>
          <w:i w:val="false"/>
        </w:rPr>
        <w:t xml:space="preserve">      </w:t>
      </w:r>
      <w:r w:rsidRPr="0079239D">
        <w:rPr>
          <w:rStyle w:val="Istaknuto"/>
          <w:i w:val="false"/>
        </w:rPr>
        <w:t xml:space="preserve">  I Z V J E Š Ć E</w:t>
      </w:r>
    </w:p>
    <w:p w:rsidRDefault="0079239D" w:rsidP="007F2731" w:rsidR="007F2731" w:rsidRPr="0079239D">
      <w:pPr>
        <w:rPr>
          <w:rStyle w:val="Istaknuto"/>
          <w:i w:val="false"/>
        </w:rPr>
      </w:pPr>
      <w:r>
        <w:rPr>
          <w:rStyle w:val="Istaknuto"/>
          <w:i w:val="false"/>
        </w:rPr>
        <w:t xml:space="preserve">                        </w:t>
      </w:r>
      <w:r w:rsidR="007F2731" w:rsidRPr="0079239D">
        <w:rPr>
          <w:rStyle w:val="Istaknuto"/>
          <w:i w:val="false"/>
        </w:rPr>
        <w:t xml:space="preserve">privremenog stečajnog upravitelja u postupku radi utvrđivanja                                                                                                       </w:t>
      </w:r>
    </w:p>
    <w:p w:rsidRDefault="007F2731" w:rsidP="007F2731" w:rsidR="007F2731" w:rsidRPr="0079239D">
      <w:pPr>
        <w:rPr>
          <w:rStyle w:val="Istaknuto"/>
          <w:i w:val="false"/>
        </w:rPr>
      </w:pPr>
      <w:r w:rsidRPr="0079239D">
        <w:rPr>
          <w:rStyle w:val="Istaknuto"/>
          <w:i w:val="false"/>
        </w:rPr>
        <w:t xml:space="preserve">   </w:t>
      </w:r>
      <w:r w:rsidR="0079239D">
        <w:rPr>
          <w:rStyle w:val="Istaknuto"/>
          <w:i w:val="false"/>
        </w:rPr>
        <w:t xml:space="preserve">                      </w:t>
      </w:r>
      <w:r w:rsidRPr="0079239D">
        <w:rPr>
          <w:rStyle w:val="Istaknuto"/>
          <w:i w:val="false"/>
        </w:rPr>
        <w:t xml:space="preserve"> uvjeta za otvaranje stečajnog postupka nad dužnikom</w:t>
      </w:r>
    </w:p>
    <w:p w:rsidRDefault="007F2731" w:rsidP="007F2731" w:rsidR="007F2731" w:rsidRPr="0079239D">
      <w:pPr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ab/>
        <w:t xml:space="preserve">                       </w:t>
      </w:r>
    </w:p>
    <w:p w:rsidRDefault="008D67B8" w:rsidP="007F2731" w:rsidR="007F2731" w:rsidRPr="0079239D">
      <w:pPr>
        <w:ind w:firstLine="708" w:left="2124"/>
        <w:jc w:val="both"/>
        <w:rPr>
          <w:rStyle w:val="Istaknuto"/>
          <w:i w:val="false"/>
        </w:rPr>
      </w:pPr>
      <w:r>
        <w:rPr>
          <w:rStyle w:val="Istaknuto"/>
          <w:i w:val="false"/>
        </w:rPr>
        <w:t xml:space="preserve">           </w:t>
      </w:r>
      <w:r w:rsidR="00CF3816">
        <w:rPr>
          <w:rStyle w:val="Istaknuto"/>
          <w:i w:val="false"/>
        </w:rPr>
        <w:t>FEMINA</w:t>
      </w:r>
      <w:r w:rsidR="007F2731" w:rsidRPr="0079239D">
        <w:rPr>
          <w:rStyle w:val="Istaknuto"/>
          <w:i w:val="false"/>
        </w:rPr>
        <w:t xml:space="preserve"> d.o.o. </w:t>
      </w:r>
    </w:p>
    <w:p w:rsidRDefault="007F2731" w:rsidP="007F2731" w:rsidR="00FE684A">
      <w:pPr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 xml:space="preserve">                </w:t>
      </w:r>
      <w:r w:rsidR="00670B9F" w:rsidRPr="0079239D">
        <w:rPr>
          <w:rStyle w:val="Istaknuto"/>
          <w:i w:val="false"/>
        </w:rPr>
        <w:t xml:space="preserve">   </w:t>
      </w:r>
      <w:r w:rsidR="00C70C93" w:rsidRPr="0079239D">
        <w:rPr>
          <w:rStyle w:val="Istaknuto"/>
          <w:i w:val="false"/>
        </w:rPr>
        <w:t xml:space="preserve">         </w:t>
      </w:r>
      <w:r w:rsidR="000C4E1A" w:rsidRPr="0079239D">
        <w:rPr>
          <w:rStyle w:val="Istaknuto"/>
          <w:i w:val="false"/>
        </w:rPr>
        <w:t xml:space="preserve"> </w:t>
      </w:r>
      <w:r w:rsidR="0079239D">
        <w:rPr>
          <w:rStyle w:val="Istaknuto"/>
          <w:i w:val="false"/>
        </w:rPr>
        <w:t xml:space="preserve">            </w:t>
      </w:r>
      <w:r w:rsidR="00FE684A">
        <w:rPr>
          <w:rStyle w:val="Istaknuto"/>
          <w:i w:val="false"/>
        </w:rPr>
        <w:t xml:space="preserve">    </w:t>
      </w:r>
      <w:r w:rsidR="0079239D">
        <w:rPr>
          <w:rStyle w:val="Istaknuto"/>
          <w:i w:val="false"/>
        </w:rPr>
        <w:t xml:space="preserve">  </w:t>
      </w:r>
      <w:r w:rsidR="00C70C93" w:rsidRPr="0079239D">
        <w:rPr>
          <w:rStyle w:val="Istaknuto"/>
          <w:i w:val="false"/>
        </w:rPr>
        <w:t>Zagreb</w:t>
      </w:r>
      <w:r w:rsidRPr="0079239D">
        <w:rPr>
          <w:rStyle w:val="Istaknuto"/>
          <w:i w:val="false"/>
        </w:rPr>
        <w:t xml:space="preserve">,  </w:t>
      </w:r>
      <w:r w:rsidR="00CF3816">
        <w:rPr>
          <w:rStyle w:val="Istaknuto"/>
          <w:i w:val="false"/>
        </w:rPr>
        <w:t xml:space="preserve">Rukavec </w:t>
      </w:r>
      <w:r w:rsidR="008D67B8">
        <w:rPr>
          <w:rStyle w:val="Istaknuto"/>
          <w:i w:val="false"/>
        </w:rPr>
        <w:t>14</w:t>
      </w:r>
    </w:p>
    <w:p w:rsidRDefault="00670B9F" w:rsidP="007F2731" w:rsidR="00670B9F" w:rsidRPr="0079239D">
      <w:pPr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ab/>
      </w:r>
      <w:r w:rsidRPr="0079239D">
        <w:rPr>
          <w:rStyle w:val="Istaknuto"/>
          <w:i w:val="false"/>
        </w:rPr>
        <w:tab/>
      </w:r>
      <w:r w:rsidRPr="0079239D">
        <w:rPr>
          <w:rStyle w:val="Istaknuto"/>
          <w:i w:val="false"/>
        </w:rPr>
        <w:tab/>
        <w:t xml:space="preserve">         </w:t>
      </w:r>
    </w:p>
    <w:p w:rsidRDefault="007F2731" w:rsidP="007F2731" w:rsidR="00C70C93" w:rsidRPr="0079239D">
      <w:pPr>
        <w:ind w:firstLine="708"/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 xml:space="preserve">                               </w:t>
      </w:r>
      <w:r w:rsidR="00FE684A">
        <w:rPr>
          <w:rStyle w:val="Istaknuto"/>
          <w:i w:val="false"/>
        </w:rPr>
        <w:t xml:space="preserve">        </w:t>
      </w:r>
      <w:r w:rsidRPr="0079239D">
        <w:rPr>
          <w:rStyle w:val="Istaknuto"/>
          <w:i w:val="false"/>
        </w:rPr>
        <w:t xml:space="preserve"> OIB:</w:t>
      </w:r>
      <w:r w:rsidR="00CF3816">
        <w:rPr>
          <w:rStyle w:val="Istaknuto"/>
          <w:i w:val="false"/>
        </w:rPr>
        <w:t>87992969767</w:t>
      </w:r>
      <w:r w:rsidRPr="0079239D">
        <w:rPr>
          <w:rStyle w:val="Istaknuto"/>
          <w:i w:val="false"/>
        </w:rPr>
        <w:t xml:space="preserve">  </w:t>
      </w:r>
    </w:p>
    <w:p w:rsidRDefault="0079239D" w:rsidP="00E96958" w:rsidR="007F2731" w:rsidRPr="0079239D">
      <w:pPr>
        <w:ind w:firstLine="708"/>
        <w:jc w:val="both"/>
        <w:rPr>
          <w:rStyle w:val="Istaknuto"/>
          <w:i w:val="false"/>
        </w:rPr>
      </w:pPr>
      <w:r>
        <w:rPr>
          <w:rStyle w:val="Istaknuto"/>
          <w:i w:val="false"/>
        </w:rPr>
        <w:t xml:space="preserve">       </w:t>
      </w:r>
      <w:r w:rsidR="007F2731" w:rsidRPr="0079239D">
        <w:rPr>
          <w:rStyle w:val="Istaknuto"/>
          <w:i w:val="false"/>
        </w:rPr>
        <w:t xml:space="preserve">  po </w:t>
      </w:r>
      <w:r w:rsidR="00FE684A">
        <w:rPr>
          <w:rStyle w:val="Istaknuto"/>
          <w:i w:val="false"/>
        </w:rPr>
        <w:t>R</w:t>
      </w:r>
      <w:r w:rsidR="007F2731" w:rsidRPr="0079239D">
        <w:rPr>
          <w:rStyle w:val="Istaknuto"/>
          <w:i w:val="false"/>
        </w:rPr>
        <w:t xml:space="preserve">ješenju </w:t>
      </w:r>
      <w:r w:rsidR="00C70C93" w:rsidRPr="0079239D">
        <w:rPr>
          <w:rStyle w:val="Istaknuto"/>
          <w:i w:val="false"/>
        </w:rPr>
        <w:t xml:space="preserve">br. </w:t>
      </w:r>
      <w:r w:rsidR="008D67B8">
        <w:rPr>
          <w:rStyle w:val="Istaknuto"/>
          <w:i w:val="false"/>
        </w:rPr>
        <w:t>3</w:t>
      </w:r>
      <w:r w:rsidR="007F2731" w:rsidRPr="0079239D">
        <w:rPr>
          <w:rStyle w:val="Istaknuto"/>
          <w:i w:val="false"/>
        </w:rPr>
        <w:t xml:space="preserve"> St-</w:t>
      </w:r>
      <w:r w:rsidR="00CF3816">
        <w:rPr>
          <w:rStyle w:val="Istaknuto"/>
          <w:i w:val="false"/>
        </w:rPr>
        <w:t>8966/15</w:t>
      </w:r>
      <w:r w:rsidR="007F2731" w:rsidRPr="0079239D">
        <w:rPr>
          <w:rStyle w:val="Istaknuto"/>
          <w:i w:val="false"/>
        </w:rPr>
        <w:t xml:space="preserve"> od </w:t>
      </w:r>
      <w:r w:rsidR="00CF3816">
        <w:rPr>
          <w:rStyle w:val="Istaknuto"/>
          <w:i w:val="false"/>
        </w:rPr>
        <w:t>8</w:t>
      </w:r>
      <w:r w:rsidR="007F2731" w:rsidRPr="0079239D">
        <w:rPr>
          <w:rStyle w:val="Istaknuto"/>
          <w:i w:val="false"/>
        </w:rPr>
        <w:t xml:space="preserve">. </w:t>
      </w:r>
      <w:r w:rsidR="00CF3816">
        <w:rPr>
          <w:rStyle w:val="Istaknuto"/>
          <w:i w:val="false"/>
        </w:rPr>
        <w:t>svibnja</w:t>
      </w:r>
      <w:r w:rsidR="007F2731" w:rsidRPr="0079239D">
        <w:rPr>
          <w:rStyle w:val="Istaknuto"/>
          <w:i w:val="false"/>
        </w:rPr>
        <w:t xml:space="preserve"> 201</w:t>
      </w:r>
      <w:r w:rsidR="008D67B8">
        <w:rPr>
          <w:rStyle w:val="Istaknuto"/>
          <w:i w:val="false"/>
        </w:rPr>
        <w:t>8</w:t>
      </w:r>
      <w:r w:rsidR="007F2731" w:rsidRPr="0079239D">
        <w:rPr>
          <w:rStyle w:val="Istaknuto"/>
          <w:i w:val="false"/>
        </w:rPr>
        <w:t>. godine</w:t>
      </w: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>
      <w:pPr>
        <w:jc w:val="both"/>
        <w:rPr>
          <w:rStyle w:val="Istaknuto"/>
          <w:i w:val="false"/>
        </w:rPr>
      </w:pPr>
    </w:p>
    <w:p w:rsidRDefault="008D67B8" w:rsidP="007F2731" w:rsidR="008D67B8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0C4E1A" w:rsidR="000C4E1A" w:rsidRPr="0079239D">
      <w:pPr>
        <w:numPr>
          <w:ilvl w:val="0"/>
          <w:numId w:val="19"/>
        </w:numPr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lastRenderedPageBreak/>
        <w:t>UVOD</w:t>
      </w:r>
    </w:p>
    <w:p w:rsidRDefault="007F2731" w:rsidP="008D67B8" w:rsidR="007F2731" w:rsidRPr="0079239D">
      <w:pPr>
        <w:rPr>
          <w:rStyle w:val="Istaknuto"/>
          <w:i w:val="false"/>
        </w:rPr>
      </w:pPr>
      <w:r w:rsidRPr="0079239D">
        <w:rPr>
          <w:rStyle w:val="Istaknuto"/>
          <w:i w:val="false"/>
        </w:rPr>
        <w:tab/>
        <w:t>Rješenjem Trgovačkog suda u Zagrebu</w:t>
      </w:r>
      <w:r w:rsidR="00670B9F" w:rsidRPr="0079239D">
        <w:rPr>
          <w:rStyle w:val="Istaknuto"/>
          <w:i w:val="false"/>
        </w:rPr>
        <w:t xml:space="preserve">, </w:t>
      </w:r>
      <w:r w:rsidR="00CF3816">
        <w:rPr>
          <w:rStyle w:val="Istaknuto"/>
          <w:i w:val="false"/>
        </w:rPr>
        <w:t>br. 3</w:t>
      </w:r>
      <w:r w:rsidR="00CF3816" w:rsidRPr="0079239D">
        <w:rPr>
          <w:rStyle w:val="Istaknuto"/>
          <w:i w:val="false"/>
        </w:rPr>
        <w:t xml:space="preserve"> St-</w:t>
      </w:r>
      <w:r w:rsidR="00CF3816">
        <w:rPr>
          <w:rStyle w:val="Istaknuto"/>
          <w:i w:val="false"/>
        </w:rPr>
        <w:t>8966/15</w:t>
      </w:r>
      <w:r w:rsidR="00CF3816" w:rsidRPr="0079239D">
        <w:rPr>
          <w:rStyle w:val="Istaknuto"/>
          <w:i w:val="false"/>
        </w:rPr>
        <w:t xml:space="preserve"> od </w:t>
      </w:r>
      <w:r w:rsidR="00CF3816">
        <w:rPr>
          <w:rStyle w:val="Istaknuto"/>
          <w:i w:val="false"/>
        </w:rPr>
        <w:t>8</w:t>
      </w:r>
      <w:r w:rsidR="00CF3816" w:rsidRPr="0079239D">
        <w:rPr>
          <w:rStyle w:val="Istaknuto"/>
          <w:i w:val="false"/>
        </w:rPr>
        <w:t xml:space="preserve">. </w:t>
      </w:r>
      <w:r w:rsidR="00CF3816">
        <w:rPr>
          <w:rStyle w:val="Istaknuto"/>
          <w:i w:val="false"/>
        </w:rPr>
        <w:t>svibnja</w:t>
      </w:r>
      <w:r w:rsidR="00CF3816" w:rsidRPr="0079239D">
        <w:rPr>
          <w:rStyle w:val="Istaknuto"/>
          <w:i w:val="false"/>
        </w:rPr>
        <w:t xml:space="preserve"> 201</w:t>
      </w:r>
      <w:r w:rsidR="00CF3816">
        <w:rPr>
          <w:rStyle w:val="Istaknuto"/>
          <w:i w:val="false"/>
        </w:rPr>
        <w:t>8</w:t>
      </w:r>
      <w:r w:rsidR="00CF3816" w:rsidRPr="0079239D">
        <w:rPr>
          <w:rStyle w:val="Istaknuto"/>
          <w:i w:val="false"/>
        </w:rPr>
        <w:t xml:space="preserve">. </w:t>
      </w:r>
      <w:r w:rsidR="00E4590A" w:rsidRPr="0079239D">
        <w:rPr>
          <w:rStyle w:val="Istaknuto"/>
          <w:i w:val="false"/>
        </w:rPr>
        <w:t>G</w:t>
      </w:r>
      <w:r w:rsidR="00CF3816" w:rsidRPr="0079239D">
        <w:rPr>
          <w:rStyle w:val="Istaknuto"/>
          <w:i w:val="false"/>
        </w:rPr>
        <w:t>odine</w:t>
      </w:r>
      <w:r w:rsidR="00E4590A">
        <w:rPr>
          <w:rStyle w:val="Istaknuto"/>
          <w:i w:val="false"/>
        </w:rPr>
        <w:t xml:space="preserve">, obustavljen je skraćeni stečajni postupak, te je </w:t>
      </w:r>
      <w:r w:rsidRPr="0079239D">
        <w:rPr>
          <w:rStyle w:val="Istaknuto"/>
          <w:i w:val="false"/>
        </w:rPr>
        <w:t xml:space="preserve">pokrenut prethodni postupak nad dužnikom </w:t>
      </w:r>
      <w:r w:rsidR="00CF3816">
        <w:rPr>
          <w:rStyle w:val="Istaknuto"/>
          <w:i w:val="false"/>
        </w:rPr>
        <w:t>FEMINA</w:t>
      </w:r>
      <w:r w:rsidR="00A118DE" w:rsidRPr="0079239D">
        <w:rPr>
          <w:rStyle w:val="Istaknuto"/>
          <w:i w:val="false"/>
        </w:rPr>
        <w:t xml:space="preserve">  </w:t>
      </w:r>
      <w:r w:rsidRPr="0079239D">
        <w:rPr>
          <w:rStyle w:val="Istaknuto"/>
          <w:i w:val="false"/>
        </w:rPr>
        <w:t xml:space="preserve">d.o.o. radi utvrđivanja </w:t>
      </w:r>
      <w:r w:rsidR="008D67B8">
        <w:rPr>
          <w:rStyle w:val="Istaknuto"/>
          <w:i w:val="false"/>
        </w:rPr>
        <w:t>pretpostavki</w:t>
      </w:r>
      <w:r w:rsidRPr="0079239D">
        <w:rPr>
          <w:rStyle w:val="Istaknuto"/>
          <w:i w:val="false"/>
        </w:rPr>
        <w:t xml:space="preserve"> za otvaranje stečajnog postupka</w:t>
      </w:r>
      <w:r w:rsidR="00E4590A">
        <w:rPr>
          <w:rStyle w:val="Istaknuto"/>
          <w:i w:val="false"/>
        </w:rPr>
        <w:t>.</w:t>
      </w:r>
    </w:p>
    <w:p w:rsidRDefault="007F2731" w:rsidP="00065E9E" w:rsidR="00065E9E">
      <w:pPr>
        <w:rPr>
          <w:rStyle w:val="Istaknuto"/>
          <w:i w:val="false"/>
        </w:rPr>
      </w:pPr>
      <w:r w:rsidRPr="0079239D">
        <w:rPr>
          <w:rStyle w:val="Istaknuto"/>
          <w:i w:val="false"/>
        </w:rPr>
        <w:tab/>
      </w:r>
      <w:r w:rsidR="00065E9E" w:rsidRPr="0079239D">
        <w:rPr>
          <w:rStyle w:val="Istaknuto"/>
          <w:i w:val="false"/>
        </w:rPr>
        <w:t xml:space="preserve">Prijedlog za otvaranje </w:t>
      </w:r>
      <w:r w:rsidR="00E4590A">
        <w:rPr>
          <w:rStyle w:val="Istaknuto"/>
          <w:i w:val="false"/>
        </w:rPr>
        <w:t xml:space="preserve">skraćenog </w:t>
      </w:r>
      <w:r w:rsidR="00065E9E" w:rsidRPr="0079239D">
        <w:rPr>
          <w:rStyle w:val="Istaknuto"/>
          <w:i w:val="false"/>
        </w:rPr>
        <w:t>stečajnog postupka nad dužnikom podni</w:t>
      </w:r>
      <w:r w:rsidR="00065E9E">
        <w:rPr>
          <w:rStyle w:val="Istaknuto"/>
          <w:i w:val="false"/>
        </w:rPr>
        <w:t xml:space="preserve">jela je FINA, </w:t>
      </w:r>
      <w:r w:rsidR="00E4590A">
        <w:rPr>
          <w:rStyle w:val="Istaknuto"/>
          <w:i w:val="false"/>
        </w:rPr>
        <w:t>navodeći da na dan 1.rujna 2015.godine</w:t>
      </w:r>
      <w:r w:rsidR="00065E9E">
        <w:rPr>
          <w:rStyle w:val="Istaknuto"/>
          <w:i w:val="false"/>
        </w:rPr>
        <w:t xml:space="preserve">  u Očevidniku redoslijeda za plaćanje pravna osoba ima neizvršene osnove za plaćanje </w:t>
      </w:r>
      <w:r w:rsidR="00063B7E">
        <w:rPr>
          <w:rStyle w:val="Istaknuto"/>
          <w:i w:val="false"/>
        </w:rPr>
        <w:t xml:space="preserve">u neprekinutom razdoblju </w:t>
      </w:r>
      <w:r w:rsidR="00065E9E">
        <w:rPr>
          <w:rStyle w:val="Istaknuto"/>
          <w:i w:val="false"/>
        </w:rPr>
        <w:t xml:space="preserve">od </w:t>
      </w:r>
      <w:r w:rsidR="00E4590A">
        <w:rPr>
          <w:rStyle w:val="Istaknuto"/>
          <w:i w:val="false"/>
        </w:rPr>
        <w:t>688</w:t>
      </w:r>
      <w:r w:rsidR="00065E9E">
        <w:rPr>
          <w:rStyle w:val="Istaknuto"/>
          <w:i w:val="false"/>
        </w:rPr>
        <w:t xml:space="preserve"> dana</w:t>
      </w:r>
      <w:r w:rsidR="00E4590A">
        <w:rPr>
          <w:rStyle w:val="Istaknuto"/>
          <w:i w:val="false"/>
        </w:rPr>
        <w:t xml:space="preserve"> u ukupnom iznosu 4.259.945,92 kn</w:t>
      </w:r>
      <w:r w:rsidR="00065E9E">
        <w:rPr>
          <w:rStyle w:val="Istaknuto"/>
          <w:i w:val="false"/>
        </w:rPr>
        <w:t>.</w:t>
      </w:r>
    </w:p>
    <w:p w:rsidRDefault="00E4590A" w:rsidP="00065E9E" w:rsidR="00E4590A">
      <w:pPr>
        <w:rPr>
          <w:rStyle w:val="Istaknuto"/>
          <w:i w:val="false"/>
        </w:rPr>
      </w:pPr>
      <w:r>
        <w:rPr>
          <w:rStyle w:val="Istaknuto"/>
          <w:i w:val="false"/>
        </w:rPr>
        <w:tab/>
        <w:t>Budući da nisu bile ispunjene pretpostavke za istodobno otvaranje i zaključenje skraćenog stečajnog postupka, jer je prijedlog za otvaranje stečajnog postupka podnio vjerovnik PROLES d.o.o. Đakovo, a Sud je provjerom utvrdio da dužnik ima imovine, imenovan je privremeni stečajni upravitelj koji je dužan ispitati postoji li razlog za otvaranje stečajnog postupka i da li se imovinom dužnika mogu namiriti troškovi postupka.</w:t>
      </w:r>
    </w:p>
    <w:p w:rsidRDefault="004E705E" w:rsidP="007F2731" w:rsidR="004E705E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>2. PROVEDENE AKTIVNOSTI</w:t>
      </w:r>
    </w:p>
    <w:p w:rsidRDefault="006654D5" w:rsidP="007F2731" w:rsidR="00275EF7">
      <w:pPr>
        <w:ind w:firstLine="708"/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>Po primitku Rješenja</w:t>
      </w:r>
      <w:r w:rsidR="00275EF7">
        <w:rPr>
          <w:rStyle w:val="Istaknuto"/>
          <w:i w:val="false"/>
        </w:rPr>
        <w:t xml:space="preserve"> o imenovanju za privremenog stečajnog upravitelja:</w:t>
      </w:r>
    </w:p>
    <w:p w:rsidRDefault="00275EF7" w:rsidP="007F2731" w:rsidR="00CE1F32">
      <w:pPr>
        <w:ind w:firstLine="708"/>
        <w:jc w:val="both"/>
        <w:rPr>
          <w:rStyle w:val="Istaknuto"/>
          <w:i w:val="false"/>
        </w:rPr>
      </w:pPr>
      <w:r>
        <w:rPr>
          <w:rStyle w:val="Istaknuto"/>
          <w:i w:val="false"/>
        </w:rPr>
        <w:t>-</w:t>
      </w:r>
      <w:r w:rsidR="006654D5" w:rsidRPr="0079239D">
        <w:rPr>
          <w:rStyle w:val="Istaknuto"/>
          <w:i w:val="false"/>
        </w:rPr>
        <w:t xml:space="preserve"> </w:t>
      </w:r>
      <w:r>
        <w:rPr>
          <w:rStyle w:val="Istaknuto"/>
          <w:i w:val="false"/>
        </w:rPr>
        <w:t xml:space="preserve">uputio sam dopis na odgovornu osobu u društvu </w:t>
      </w:r>
      <w:r w:rsidR="00E4590A">
        <w:rPr>
          <w:rStyle w:val="Istaknuto"/>
          <w:i w:val="false"/>
        </w:rPr>
        <w:t>FEMINA</w:t>
      </w:r>
      <w:r>
        <w:rPr>
          <w:rStyle w:val="Istaknuto"/>
          <w:i w:val="false"/>
        </w:rPr>
        <w:t xml:space="preserve"> d.o.o. </w:t>
      </w:r>
      <w:r w:rsidR="00E4590A">
        <w:rPr>
          <w:rStyle w:val="Istaknuto"/>
          <w:i w:val="false"/>
        </w:rPr>
        <w:t xml:space="preserve">Rukavec </w:t>
      </w:r>
      <w:r w:rsidR="00063B7E">
        <w:rPr>
          <w:rStyle w:val="Istaknuto"/>
          <w:i w:val="false"/>
        </w:rPr>
        <w:t>14</w:t>
      </w:r>
      <w:r>
        <w:rPr>
          <w:rStyle w:val="Istaknuto"/>
          <w:i w:val="false"/>
        </w:rPr>
        <w:t>, Zagreb, radi pripreme i dostave poslovne dokumentacije</w:t>
      </w:r>
      <w:r w:rsidR="00063B7E">
        <w:rPr>
          <w:rStyle w:val="Istaknuto"/>
          <w:i w:val="false"/>
        </w:rPr>
        <w:t xml:space="preserve">, </w:t>
      </w:r>
      <w:r w:rsidR="00CE1F32">
        <w:rPr>
          <w:rStyle w:val="Istaknuto"/>
          <w:i w:val="false"/>
        </w:rPr>
        <w:t>međutim pošta mi je vratila dopis uz obrazloženje „obaviješten, nije podigao pošiljku“,</w:t>
      </w:r>
    </w:p>
    <w:p w:rsidRDefault="00CE1F32" w:rsidP="007F2731" w:rsidR="007C5C26">
      <w:pPr>
        <w:ind w:firstLine="708"/>
        <w:jc w:val="both"/>
        <w:rPr>
          <w:rStyle w:val="Istaknuto"/>
          <w:i w:val="false"/>
        </w:rPr>
      </w:pPr>
      <w:r>
        <w:rPr>
          <w:rStyle w:val="Istaknuto"/>
          <w:i w:val="false"/>
        </w:rPr>
        <w:t xml:space="preserve">- osobnom provjerom privremenog stečajnog upravitelja na adresi društva Rukavec 14, Zagreb, utvrđeno je da </w:t>
      </w:r>
      <w:r w:rsidR="007C5C26">
        <w:rPr>
          <w:rStyle w:val="Istaknuto"/>
          <w:i w:val="false"/>
        </w:rPr>
        <w:t>nema istaknute tvrtke društva FEMINA d.o.o. a nitko nije niti zatečen na adresi društva.</w:t>
      </w:r>
    </w:p>
    <w:p w:rsidRDefault="007C5C26" w:rsidP="007F2731" w:rsidR="007C5C26">
      <w:pPr>
        <w:ind w:firstLine="708"/>
        <w:jc w:val="both"/>
        <w:rPr>
          <w:rStyle w:val="Istaknuto"/>
          <w:i w:val="false"/>
        </w:rPr>
      </w:pPr>
    </w:p>
    <w:p w:rsidRDefault="007C5C26" w:rsidP="007F2731" w:rsidR="00855461">
      <w:pPr>
        <w:ind w:firstLine="708"/>
        <w:jc w:val="both"/>
        <w:rPr>
          <w:rStyle w:val="Istaknuto"/>
          <w:i w:val="false"/>
        </w:rPr>
      </w:pPr>
      <w:r>
        <w:rPr>
          <w:rStyle w:val="Istaknuto"/>
          <w:i w:val="false"/>
        </w:rPr>
        <w:t xml:space="preserve">Kako nije bilo moguće stupiti u kontakt s odgovornom osobom društva FEMINA d.o.o. niti do poslovne dokumentacije društva, ovo </w:t>
      </w:r>
      <w:r w:rsidR="00855461">
        <w:rPr>
          <w:rStyle w:val="Istaknuto"/>
          <w:i w:val="false"/>
        </w:rPr>
        <w:t xml:space="preserve">izvješće </w:t>
      </w:r>
      <w:r>
        <w:rPr>
          <w:rStyle w:val="Istaknuto"/>
          <w:i w:val="false"/>
        </w:rPr>
        <w:t xml:space="preserve">izrađeno je </w:t>
      </w:r>
      <w:r w:rsidR="00855461">
        <w:rPr>
          <w:rStyle w:val="Istaknuto"/>
          <w:i w:val="false"/>
        </w:rPr>
        <w:t xml:space="preserve"> prema podacima</w:t>
      </w:r>
      <w:r>
        <w:rPr>
          <w:rStyle w:val="Istaknuto"/>
          <w:i w:val="false"/>
        </w:rPr>
        <w:t xml:space="preserve"> dostupnim iz </w:t>
      </w:r>
      <w:r w:rsidR="00855461">
        <w:rPr>
          <w:rStyle w:val="Istaknuto"/>
          <w:i w:val="false"/>
        </w:rPr>
        <w:t>javnih izvora.</w:t>
      </w:r>
    </w:p>
    <w:p w:rsidRDefault="007F2731" w:rsidP="007F2731" w:rsidR="007F2731" w:rsidRPr="0079239D">
      <w:pPr>
        <w:ind w:firstLine="708"/>
        <w:jc w:val="both"/>
        <w:rPr>
          <w:rStyle w:val="Istaknuto"/>
          <w:i w:val="false"/>
        </w:rPr>
      </w:pPr>
    </w:p>
    <w:p w:rsidRDefault="00855461" w:rsidP="007F2731" w:rsidR="007F2731" w:rsidRPr="0079239D">
      <w:pPr>
        <w:ind w:firstLine="708"/>
        <w:jc w:val="both"/>
        <w:rPr>
          <w:rStyle w:val="Istaknuto"/>
          <w:i w:val="false"/>
        </w:rPr>
      </w:pPr>
      <w:r>
        <w:rPr>
          <w:rStyle w:val="Istaknuto"/>
          <w:i w:val="false"/>
        </w:rPr>
        <w:t>I</w:t>
      </w:r>
      <w:r w:rsidR="007F2731" w:rsidRPr="0079239D">
        <w:rPr>
          <w:rStyle w:val="Istaknuto"/>
          <w:i w:val="false"/>
        </w:rPr>
        <w:t>zvrš</w:t>
      </w:r>
      <w:r>
        <w:rPr>
          <w:rStyle w:val="Istaknuto"/>
          <w:i w:val="false"/>
        </w:rPr>
        <w:t>ene su</w:t>
      </w:r>
      <w:r w:rsidR="007F2731" w:rsidRPr="0079239D">
        <w:rPr>
          <w:rStyle w:val="Istaknuto"/>
          <w:i w:val="false"/>
        </w:rPr>
        <w:t xml:space="preserve"> provjere u više institucija za trgovačko društvo </w:t>
      </w:r>
      <w:r w:rsidR="007C5C26">
        <w:rPr>
          <w:rStyle w:val="Istaknuto"/>
          <w:i w:val="false"/>
        </w:rPr>
        <w:t>FEMINA</w:t>
      </w:r>
      <w:r w:rsidR="000F72B6" w:rsidRPr="0079239D">
        <w:rPr>
          <w:rStyle w:val="Istaknuto"/>
          <w:i w:val="false"/>
        </w:rPr>
        <w:t xml:space="preserve"> </w:t>
      </w:r>
      <w:r w:rsidR="0087222F" w:rsidRPr="0079239D">
        <w:rPr>
          <w:rStyle w:val="Istaknuto"/>
          <w:i w:val="false"/>
        </w:rPr>
        <w:t>d.o.o.</w:t>
      </w:r>
    </w:p>
    <w:p w:rsidRDefault="007F2731" w:rsidP="007F2731" w:rsidR="007F2731" w:rsidRPr="0079239D">
      <w:pPr>
        <w:ind w:firstLine="708"/>
        <w:jc w:val="both"/>
        <w:rPr>
          <w:rStyle w:val="Istaknuto"/>
          <w:i w:val="false"/>
        </w:rPr>
      </w:pPr>
    </w:p>
    <w:p w:rsidRDefault="007F2731" w:rsidP="007F2731" w:rsidR="007C5C26">
      <w:pPr>
        <w:ind w:firstLine="708"/>
        <w:jc w:val="both"/>
        <w:rPr>
          <w:rStyle w:val="Istaknuto"/>
          <w:i w:val="false"/>
        </w:rPr>
      </w:pPr>
      <w:r w:rsidRPr="003814CF">
        <w:rPr>
          <w:rStyle w:val="Istaknuto"/>
          <w:b/>
          <w:i w:val="false"/>
        </w:rPr>
        <w:t>-</w:t>
      </w:r>
      <w:r w:rsidRPr="0079239D">
        <w:rPr>
          <w:rStyle w:val="Istaknuto"/>
          <w:i w:val="false"/>
        </w:rPr>
        <w:t xml:space="preserve"> </w:t>
      </w:r>
      <w:r w:rsidR="00F214C6">
        <w:rPr>
          <w:rStyle w:val="Istaknuto"/>
          <w:i w:val="false"/>
        </w:rPr>
        <w:t xml:space="preserve">u Općinskom građanskom sudu u Zagrebu, Zemljišnoknjižni odjel Zagreb, </w:t>
      </w:r>
      <w:r w:rsidR="007C5C26">
        <w:rPr>
          <w:rStyle w:val="Istaknuto"/>
          <w:i w:val="false"/>
        </w:rPr>
        <w:t xml:space="preserve">prema OIB-u, </w:t>
      </w:r>
      <w:r w:rsidR="00F214C6">
        <w:rPr>
          <w:rStyle w:val="Istaknuto"/>
          <w:i w:val="false"/>
        </w:rPr>
        <w:t xml:space="preserve">pribavljen je izvadak iz zemljišne knjige, iz kojeg je vidljivo da je društvo </w:t>
      </w:r>
      <w:r w:rsidR="007C5C26">
        <w:rPr>
          <w:rStyle w:val="Istaknuto"/>
          <w:i w:val="false"/>
        </w:rPr>
        <w:t>FEMINA</w:t>
      </w:r>
      <w:r w:rsidR="00F214C6">
        <w:rPr>
          <w:rStyle w:val="Istaknuto"/>
          <w:i w:val="false"/>
        </w:rPr>
        <w:t xml:space="preserve"> d.o.o. vlasnik</w:t>
      </w:r>
      <w:r w:rsidR="007C5C26">
        <w:rPr>
          <w:rStyle w:val="Istaknuto"/>
          <w:i w:val="false"/>
        </w:rPr>
        <w:t>:</w:t>
      </w:r>
    </w:p>
    <w:p w:rsidRDefault="007C5C26" w:rsidP="007F2731" w:rsidR="00F214C6">
      <w:pPr>
        <w:ind w:firstLine="708"/>
        <w:jc w:val="both"/>
        <w:rPr>
          <w:rStyle w:val="Istaknuto"/>
          <w:i w:val="false"/>
        </w:rPr>
      </w:pPr>
      <w:r>
        <w:rPr>
          <w:rStyle w:val="Istaknuto"/>
          <w:rFonts w:cs="Arial"/>
          <w:i w:val="false"/>
        </w:rPr>
        <w:t>●</w:t>
      </w:r>
      <w:r w:rsidR="00D07629">
        <w:rPr>
          <w:rStyle w:val="Istaknuto"/>
          <w:i w:val="false"/>
        </w:rPr>
        <w:t xml:space="preserve"> </w:t>
      </w:r>
      <w:r w:rsidR="00F214C6">
        <w:rPr>
          <w:rStyle w:val="Istaknuto"/>
          <w:i w:val="false"/>
        </w:rPr>
        <w:t xml:space="preserve">stana </w:t>
      </w:r>
      <w:r w:rsidR="00D07629">
        <w:rPr>
          <w:rStyle w:val="Istaknuto"/>
          <w:i w:val="false"/>
        </w:rPr>
        <w:t>broj 7 u potkrovlju, obračunske površine 113,5m</w:t>
      </w:r>
      <w:r w:rsidR="00D07629">
        <w:rPr>
          <w:rStyle w:val="Istaknuto"/>
          <w:rFonts w:cs="Arial"/>
          <w:i w:val="false"/>
        </w:rPr>
        <w:t>²</w:t>
      </w:r>
      <w:r w:rsidR="00D07629">
        <w:rPr>
          <w:rStyle w:val="Istaknuto"/>
          <w:i w:val="false"/>
        </w:rPr>
        <w:t>, etaža E-7, suvlasnički dio 220/1000 stambeno-poslovne zgrade br.161B tloc.po</w:t>
      </w:r>
      <w:r w:rsidR="005D63CF">
        <w:rPr>
          <w:rStyle w:val="Istaknuto"/>
          <w:i w:val="false"/>
        </w:rPr>
        <w:t>v</w:t>
      </w:r>
      <w:r w:rsidR="00D07629">
        <w:rPr>
          <w:rStyle w:val="Istaknuto"/>
          <w:i w:val="false"/>
        </w:rPr>
        <w:t>ršine 159 čm i dvorište Samoborska cesta</w:t>
      </w:r>
      <w:r w:rsidR="00F214C6">
        <w:rPr>
          <w:rStyle w:val="Istaknuto"/>
          <w:i w:val="false"/>
        </w:rPr>
        <w:t xml:space="preserve">, upisano u zemljišne knjige </w:t>
      </w:r>
      <w:r w:rsidR="005D63CF">
        <w:rPr>
          <w:rStyle w:val="Istaknuto"/>
          <w:i w:val="false"/>
        </w:rPr>
        <w:t xml:space="preserve">Općinskog građanskog suda u Zagrebu, Zemljišnoknjižni odjel Zagreb, </w:t>
      </w:r>
      <w:r w:rsidR="00F214C6">
        <w:rPr>
          <w:rStyle w:val="Istaknuto"/>
          <w:i w:val="false"/>
        </w:rPr>
        <w:t>k.o.</w:t>
      </w:r>
      <w:r w:rsidR="005D63CF">
        <w:rPr>
          <w:rStyle w:val="Istaknuto"/>
          <w:i w:val="false"/>
        </w:rPr>
        <w:t xml:space="preserve"> 335592 Stenjevec</w:t>
      </w:r>
      <w:r w:rsidR="00F214C6">
        <w:rPr>
          <w:rStyle w:val="Istaknuto"/>
          <w:i w:val="false"/>
        </w:rPr>
        <w:t>, zk.ul.</w:t>
      </w:r>
      <w:r w:rsidR="005D63CF">
        <w:rPr>
          <w:rStyle w:val="Istaknuto"/>
          <w:i w:val="false"/>
        </w:rPr>
        <w:t>8456</w:t>
      </w:r>
      <w:r w:rsidR="00F214C6">
        <w:rPr>
          <w:rStyle w:val="Istaknuto"/>
          <w:i w:val="false"/>
        </w:rPr>
        <w:t>, k.č.</w:t>
      </w:r>
      <w:r w:rsidR="005D63CF">
        <w:rPr>
          <w:rStyle w:val="Istaknuto"/>
          <w:i w:val="false"/>
        </w:rPr>
        <w:t>476/1</w:t>
      </w:r>
      <w:r w:rsidR="00F214C6">
        <w:rPr>
          <w:rStyle w:val="Istaknuto"/>
          <w:i w:val="false"/>
        </w:rPr>
        <w:t>,</w:t>
      </w:r>
    </w:p>
    <w:p w:rsidRDefault="005D63CF" w:rsidP="005D63CF" w:rsidR="005D63CF">
      <w:pPr>
        <w:ind w:firstLine="708"/>
        <w:jc w:val="both"/>
        <w:rPr>
          <w:rStyle w:val="Istaknuto"/>
          <w:i w:val="false"/>
        </w:rPr>
      </w:pPr>
      <w:r>
        <w:rPr>
          <w:rStyle w:val="Istaknuto"/>
          <w:rFonts w:cs="Arial"/>
          <w:i w:val="false"/>
        </w:rPr>
        <w:t>●</w:t>
      </w:r>
      <w:r>
        <w:rPr>
          <w:rStyle w:val="Istaknuto"/>
          <w:i w:val="false"/>
        </w:rPr>
        <w:t xml:space="preserve"> oranica Samoborska cesta, površine 59m</w:t>
      </w:r>
      <w:r>
        <w:rPr>
          <w:rStyle w:val="Istaknuto"/>
          <w:rFonts w:cs="Arial"/>
          <w:i w:val="false"/>
        </w:rPr>
        <w:t>²</w:t>
      </w:r>
      <w:r>
        <w:rPr>
          <w:rStyle w:val="Istaknuto"/>
          <w:i w:val="false"/>
        </w:rPr>
        <w:t>, upisano u zemljišne knjige Općinskog građanskog suda u Zagrebu, Zemljišnoknjižni odjel Zagreb, k.o. 335592 Stenjevec, zk.ul.3715, k.č.476/2,</w:t>
      </w:r>
    </w:p>
    <w:p w:rsidRDefault="00BC06FC" w:rsidP="00276F81" w:rsidR="00BC06FC">
      <w:pPr>
        <w:ind w:firstLine="708"/>
        <w:jc w:val="both"/>
        <w:rPr>
          <w:rStyle w:val="Istaknuto"/>
          <w:i w:val="false"/>
        </w:rPr>
      </w:pPr>
    </w:p>
    <w:p w:rsidRDefault="007F2731" w:rsidP="00AA37D9" w:rsidR="005D63CF">
      <w:pPr>
        <w:ind w:firstLine="708"/>
        <w:jc w:val="both"/>
        <w:rPr>
          <w:rStyle w:val="Istaknuto"/>
          <w:i w:val="false"/>
        </w:rPr>
      </w:pPr>
      <w:r w:rsidRPr="003814CF">
        <w:rPr>
          <w:rStyle w:val="Istaknuto"/>
          <w:b/>
          <w:i w:val="false"/>
        </w:rPr>
        <w:t>-</w:t>
      </w:r>
      <w:r w:rsidRPr="0079239D">
        <w:rPr>
          <w:rStyle w:val="Istaknuto"/>
          <w:i w:val="false"/>
        </w:rPr>
        <w:t xml:space="preserve"> od </w:t>
      </w:r>
      <w:r w:rsidR="00F214C6">
        <w:rPr>
          <w:rStyle w:val="Istaknuto"/>
          <w:i w:val="false"/>
        </w:rPr>
        <w:t xml:space="preserve">Centra za vozila Hrvatske pribavljeno je </w:t>
      </w:r>
      <w:r w:rsidR="004A5563" w:rsidRPr="0079239D">
        <w:rPr>
          <w:rStyle w:val="Istaknuto"/>
          <w:i w:val="false"/>
        </w:rPr>
        <w:t>uvjerenj</w:t>
      </w:r>
      <w:r w:rsidR="00F214C6">
        <w:rPr>
          <w:rStyle w:val="Istaknuto"/>
          <w:i w:val="false"/>
        </w:rPr>
        <w:t>e</w:t>
      </w:r>
      <w:r w:rsidR="009B333C">
        <w:rPr>
          <w:rStyle w:val="Istaknuto"/>
          <w:i w:val="false"/>
        </w:rPr>
        <w:t xml:space="preserve"> da </w:t>
      </w:r>
      <w:r w:rsidR="004A5563" w:rsidRPr="0079239D">
        <w:rPr>
          <w:rStyle w:val="Istaknuto"/>
          <w:i w:val="false"/>
        </w:rPr>
        <w:t xml:space="preserve">društvo </w:t>
      </w:r>
      <w:r w:rsidR="005D63CF">
        <w:rPr>
          <w:rStyle w:val="Istaknuto"/>
          <w:i w:val="false"/>
        </w:rPr>
        <w:t>FEMINA</w:t>
      </w:r>
      <w:r w:rsidR="004A5563" w:rsidRPr="0079239D">
        <w:rPr>
          <w:rStyle w:val="Istaknuto"/>
          <w:i w:val="false"/>
        </w:rPr>
        <w:t xml:space="preserve"> d.o.o. </w:t>
      </w:r>
      <w:r w:rsidR="00180473">
        <w:rPr>
          <w:rStyle w:val="Istaknuto"/>
          <w:i w:val="false"/>
        </w:rPr>
        <w:t>nije</w:t>
      </w:r>
      <w:r w:rsidR="005D63CF">
        <w:rPr>
          <w:rStyle w:val="Istaknuto"/>
          <w:i w:val="false"/>
        </w:rPr>
        <w:t xml:space="preserve"> </w:t>
      </w:r>
      <w:r w:rsidR="004A5563" w:rsidRPr="0079239D">
        <w:rPr>
          <w:rStyle w:val="Istaknuto"/>
          <w:i w:val="false"/>
        </w:rPr>
        <w:t>evidentirano kao vlasnik vozila</w:t>
      </w:r>
      <w:r w:rsidR="005D63CF">
        <w:rPr>
          <w:rStyle w:val="Istaknuto"/>
          <w:i w:val="false"/>
        </w:rPr>
        <w:t>,</w:t>
      </w:r>
    </w:p>
    <w:p w:rsidRDefault="00180473" w:rsidP="007F2731" w:rsidR="00180473">
      <w:pPr>
        <w:ind w:firstLine="708"/>
        <w:jc w:val="both"/>
        <w:rPr>
          <w:rStyle w:val="Istaknuto"/>
          <w:b/>
          <w:i w:val="false"/>
        </w:rPr>
      </w:pPr>
    </w:p>
    <w:p w:rsidRDefault="007F2731" w:rsidP="007F2731" w:rsidR="007F2731">
      <w:pPr>
        <w:ind w:firstLine="708"/>
        <w:jc w:val="both"/>
        <w:rPr>
          <w:rStyle w:val="Istaknuto"/>
          <w:i w:val="false"/>
        </w:rPr>
      </w:pPr>
      <w:r w:rsidRPr="00971C09">
        <w:rPr>
          <w:rStyle w:val="Istaknuto"/>
          <w:b/>
          <w:i w:val="false"/>
        </w:rPr>
        <w:t>-</w:t>
      </w:r>
      <w:r w:rsidRPr="0079239D">
        <w:rPr>
          <w:rStyle w:val="Istaknuto"/>
          <w:i w:val="false"/>
        </w:rPr>
        <w:t xml:space="preserve"> od HZMO, pribavio sam popis osiguranika na reg.</w:t>
      </w:r>
      <w:r w:rsidR="004D3ABD" w:rsidRPr="0079239D">
        <w:rPr>
          <w:rStyle w:val="Istaknuto"/>
          <w:i w:val="false"/>
        </w:rPr>
        <w:t xml:space="preserve"> </w:t>
      </w:r>
      <w:r w:rsidRPr="0079239D">
        <w:rPr>
          <w:rStyle w:val="Istaknuto"/>
          <w:i w:val="false"/>
        </w:rPr>
        <w:t xml:space="preserve">br. </w:t>
      </w:r>
      <w:r w:rsidR="005D5299" w:rsidRPr="0079239D">
        <w:rPr>
          <w:rStyle w:val="Istaknuto"/>
          <w:i w:val="false"/>
        </w:rPr>
        <w:t>3</w:t>
      </w:r>
      <w:r w:rsidR="004D3ABD" w:rsidRPr="0079239D">
        <w:rPr>
          <w:rStyle w:val="Istaknuto"/>
          <w:i w:val="false"/>
        </w:rPr>
        <w:t>1</w:t>
      </w:r>
      <w:r w:rsidR="00180473">
        <w:rPr>
          <w:rStyle w:val="Istaknuto"/>
          <w:i w:val="false"/>
        </w:rPr>
        <w:t>20031936</w:t>
      </w:r>
      <w:r w:rsidRPr="0079239D">
        <w:rPr>
          <w:rStyle w:val="Istaknuto"/>
          <w:i w:val="false"/>
        </w:rPr>
        <w:t xml:space="preserve"> društv</w:t>
      </w:r>
      <w:r w:rsidR="006654D5" w:rsidRPr="0079239D">
        <w:rPr>
          <w:rStyle w:val="Istaknuto"/>
          <w:i w:val="false"/>
        </w:rPr>
        <w:t>a</w:t>
      </w:r>
      <w:r w:rsidRPr="0079239D">
        <w:rPr>
          <w:rStyle w:val="Istaknuto"/>
          <w:i w:val="false"/>
        </w:rPr>
        <w:t xml:space="preserve"> </w:t>
      </w:r>
      <w:r w:rsidR="00180473">
        <w:rPr>
          <w:rStyle w:val="Istaknuto"/>
          <w:i w:val="false"/>
        </w:rPr>
        <w:t>FEMINA</w:t>
      </w:r>
      <w:r w:rsidR="00FE5BA5" w:rsidRPr="0079239D">
        <w:rPr>
          <w:rStyle w:val="Istaknuto"/>
          <w:i w:val="false"/>
        </w:rPr>
        <w:t xml:space="preserve"> </w:t>
      </w:r>
      <w:r w:rsidR="00331956" w:rsidRPr="0079239D">
        <w:rPr>
          <w:rStyle w:val="Istaknuto"/>
          <w:i w:val="false"/>
        </w:rPr>
        <w:t xml:space="preserve">d.o.o. </w:t>
      </w:r>
      <w:r w:rsidRPr="0079239D">
        <w:rPr>
          <w:rStyle w:val="Istaknuto"/>
          <w:i w:val="false"/>
        </w:rPr>
        <w:t xml:space="preserve">iz kojeg </w:t>
      </w:r>
      <w:r w:rsidR="007F378D" w:rsidRPr="0079239D">
        <w:rPr>
          <w:rStyle w:val="Istaknuto"/>
          <w:i w:val="false"/>
        </w:rPr>
        <w:t xml:space="preserve">proizlazi </w:t>
      </w:r>
      <w:r w:rsidRPr="0079239D">
        <w:rPr>
          <w:rStyle w:val="Istaknuto"/>
          <w:i w:val="false"/>
        </w:rPr>
        <w:t xml:space="preserve">da </w:t>
      </w:r>
      <w:r w:rsidR="00180473">
        <w:rPr>
          <w:rStyle w:val="Istaknuto"/>
          <w:i w:val="false"/>
        </w:rPr>
        <w:t xml:space="preserve">su svi zaposlenici odjavljeni, odnosno </w:t>
      </w:r>
      <w:r w:rsidR="005D5299" w:rsidRPr="0079239D">
        <w:rPr>
          <w:rStyle w:val="Istaknuto"/>
          <w:i w:val="false"/>
        </w:rPr>
        <w:t>društv</w:t>
      </w:r>
      <w:r w:rsidR="009B333C">
        <w:rPr>
          <w:rStyle w:val="Istaknuto"/>
          <w:i w:val="false"/>
        </w:rPr>
        <w:t xml:space="preserve">o </w:t>
      </w:r>
      <w:r w:rsidR="00180473">
        <w:rPr>
          <w:rStyle w:val="Istaknuto"/>
          <w:i w:val="false"/>
        </w:rPr>
        <w:t>ne</w:t>
      </w:r>
      <w:r w:rsidR="009B333C">
        <w:rPr>
          <w:rStyle w:val="Istaknuto"/>
          <w:i w:val="false"/>
        </w:rPr>
        <w:t xml:space="preserve">ma </w:t>
      </w:r>
      <w:r w:rsidR="00276F81">
        <w:rPr>
          <w:rStyle w:val="Istaknuto"/>
          <w:i w:val="false"/>
        </w:rPr>
        <w:t>zaposlenika,</w:t>
      </w:r>
      <w:r w:rsidR="009B333C">
        <w:rPr>
          <w:rStyle w:val="Istaknuto"/>
          <w:i w:val="false"/>
        </w:rPr>
        <w:t xml:space="preserve"> </w:t>
      </w:r>
    </w:p>
    <w:p w:rsidRDefault="00276F81" w:rsidP="007F2731" w:rsidR="00276F81" w:rsidRPr="0079239D">
      <w:pPr>
        <w:ind w:firstLine="708"/>
        <w:jc w:val="both"/>
        <w:rPr>
          <w:rStyle w:val="Istaknuto"/>
          <w:i w:val="false"/>
        </w:rPr>
      </w:pPr>
    </w:p>
    <w:p w:rsidRDefault="007F2731" w:rsidP="007F2731" w:rsidR="00E85CDF">
      <w:pPr>
        <w:ind w:firstLine="708"/>
        <w:jc w:val="both"/>
        <w:rPr>
          <w:rStyle w:val="Istaknuto"/>
          <w:i w:val="false"/>
        </w:rPr>
      </w:pPr>
      <w:r w:rsidRPr="00971C09">
        <w:rPr>
          <w:rStyle w:val="Istaknuto"/>
          <w:b/>
          <w:i w:val="false"/>
        </w:rPr>
        <w:lastRenderedPageBreak/>
        <w:t>-</w:t>
      </w:r>
      <w:r w:rsidRPr="0079239D">
        <w:rPr>
          <w:rStyle w:val="Istaknuto"/>
          <w:i w:val="false"/>
        </w:rPr>
        <w:t xml:space="preserve"> od Financijske agencije </w:t>
      </w:r>
      <w:r w:rsidR="00E85CDF">
        <w:rPr>
          <w:rStyle w:val="Istaknuto"/>
          <w:i w:val="false"/>
        </w:rPr>
        <w:t xml:space="preserve">zatražena </w:t>
      </w:r>
      <w:r w:rsidRPr="0079239D">
        <w:rPr>
          <w:rStyle w:val="Istaknuto"/>
          <w:i w:val="false"/>
        </w:rPr>
        <w:t xml:space="preserve">je </w:t>
      </w:r>
      <w:r w:rsidR="00AF776A" w:rsidRPr="0079239D">
        <w:rPr>
          <w:rStyle w:val="Istaknuto"/>
          <w:i w:val="false"/>
        </w:rPr>
        <w:t>p</w:t>
      </w:r>
      <w:r w:rsidRPr="0079239D">
        <w:rPr>
          <w:rStyle w:val="Istaknuto"/>
          <w:i w:val="false"/>
        </w:rPr>
        <w:t xml:space="preserve">otvrda </w:t>
      </w:r>
      <w:r w:rsidR="00192230" w:rsidRPr="0079239D">
        <w:rPr>
          <w:rStyle w:val="Istaknuto"/>
          <w:i w:val="false"/>
        </w:rPr>
        <w:t>o blokadi računa i novčanih sredstava ovršenika</w:t>
      </w:r>
      <w:r w:rsidR="00C52AC8" w:rsidRPr="0079239D">
        <w:rPr>
          <w:rStyle w:val="Istaknuto"/>
          <w:i w:val="false"/>
        </w:rPr>
        <w:t>,</w:t>
      </w:r>
      <w:r w:rsidR="00E85CDF">
        <w:rPr>
          <w:rStyle w:val="Istaknuto"/>
          <w:i w:val="false"/>
        </w:rPr>
        <w:t xml:space="preserve"> međutim potvrda o danima i iznosu blokade računa nije dobivena, budući su zatvoreni transakcijski računi preko kojih je poslovao dužnik FEMINA d.o.o.</w:t>
      </w:r>
    </w:p>
    <w:p w:rsidRDefault="007F2731" w:rsidP="007F2731" w:rsidR="007F2731" w:rsidRPr="0079239D">
      <w:pPr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ab/>
      </w:r>
    </w:p>
    <w:p w:rsidRDefault="007F2731" w:rsidP="007F2731" w:rsidR="007F2731" w:rsidRPr="0079239D">
      <w:pPr>
        <w:ind w:firstLine="708"/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>Nakon analize dostupne dokumentacije koju sam pribavio za dužnika</w:t>
      </w:r>
      <w:r w:rsidR="00B97877">
        <w:rPr>
          <w:rStyle w:val="Istaknuto"/>
          <w:i w:val="false"/>
        </w:rPr>
        <w:t xml:space="preserve"> </w:t>
      </w:r>
      <w:r w:rsidR="00E85CDF">
        <w:rPr>
          <w:rStyle w:val="Istaknuto"/>
          <w:i w:val="false"/>
        </w:rPr>
        <w:t>FEMINA</w:t>
      </w:r>
      <w:r w:rsidR="00C52AC8" w:rsidRPr="0079239D">
        <w:rPr>
          <w:rStyle w:val="Istaknuto"/>
          <w:i w:val="false"/>
        </w:rPr>
        <w:t xml:space="preserve"> </w:t>
      </w:r>
      <w:r w:rsidR="00331956" w:rsidRPr="0079239D">
        <w:rPr>
          <w:rStyle w:val="Istaknuto"/>
          <w:i w:val="false"/>
        </w:rPr>
        <w:t xml:space="preserve">d.o.o. </w:t>
      </w:r>
      <w:r w:rsidRPr="0079239D">
        <w:rPr>
          <w:rStyle w:val="Istaknuto"/>
          <w:i w:val="false"/>
        </w:rPr>
        <w:t>zaključci slijede u nastavku ovog izvješća.</w:t>
      </w: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CD585D" w:rsidP="007F2731" w:rsidR="00CD585D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>3. OSNOVNI PODACI O DUŽNIKU</w:t>
      </w:r>
    </w:p>
    <w:p w:rsidRDefault="00DA65E0" w:rsidP="00CD585D" w:rsidR="007F2731" w:rsidRPr="0079239D">
      <w:pPr>
        <w:ind w:firstLine="708"/>
        <w:jc w:val="both"/>
        <w:rPr>
          <w:rStyle w:val="Istaknuto"/>
          <w:i w:val="false"/>
        </w:rPr>
      </w:pPr>
      <w:r>
        <w:rPr>
          <w:rStyle w:val="Istaknuto"/>
          <w:i w:val="false"/>
        </w:rPr>
        <w:t xml:space="preserve">- </w:t>
      </w:r>
      <w:r w:rsidR="007F2731" w:rsidRPr="0079239D">
        <w:rPr>
          <w:rStyle w:val="Istaknuto"/>
          <w:i w:val="false"/>
        </w:rPr>
        <w:t xml:space="preserve">Dužnik je </w:t>
      </w:r>
      <w:r w:rsidR="00B97877">
        <w:rPr>
          <w:rStyle w:val="Istaknuto"/>
          <w:i w:val="false"/>
        </w:rPr>
        <w:t>1</w:t>
      </w:r>
      <w:r w:rsidR="00E85CDF">
        <w:rPr>
          <w:rStyle w:val="Istaknuto"/>
          <w:i w:val="false"/>
        </w:rPr>
        <w:t>7. prosinca</w:t>
      </w:r>
      <w:r w:rsidR="00C52AC8" w:rsidRPr="0079239D">
        <w:rPr>
          <w:rStyle w:val="Istaknuto"/>
          <w:i w:val="false"/>
        </w:rPr>
        <w:t xml:space="preserve"> </w:t>
      </w:r>
      <w:r w:rsidR="00B97877">
        <w:rPr>
          <w:rStyle w:val="Istaknuto"/>
          <w:i w:val="false"/>
        </w:rPr>
        <w:t>199</w:t>
      </w:r>
      <w:r w:rsidR="00E85CDF">
        <w:rPr>
          <w:rStyle w:val="Istaknuto"/>
          <w:i w:val="false"/>
        </w:rPr>
        <w:t>9</w:t>
      </w:r>
      <w:r w:rsidR="00B43B83" w:rsidRPr="0079239D">
        <w:rPr>
          <w:rStyle w:val="Istaknuto"/>
          <w:i w:val="false"/>
        </w:rPr>
        <w:t>. godine</w:t>
      </w:r>
      <w:r w:rsidR="003A3FEF" w:rsidRPr="0079239D">
        <w:rPr>
          <w:rStyle w:val="Istaknuto"/>
          <w:i w:val="false"/>
        </w:rPr>
        <w:t xml:space="preserve"> </w:t>
      </w:r>
      <w:r w:rsidR="007F2731" w:rsidRPr="0079239D">
        <w:rPr>
          <w:rStyle w:val="Istaknuto"/>
          <w:i w:val="false"/>
        </w:rPr>
        <w:t xml:space="preserve">registriran pod tvrtkom </w:t>
      </w:r>
      <w:r w:rsidR="00E85CDF">
        <w:rPr>
          <w:rStyle w:val="Istaknuto"/>
          <w:i w:val="false"/>
        </w:rPr>
        <w:t>FEMINA</w:t>
      </w:r>
      <w:r w:rsidR="00D764DD" w:rsidRPr="0079239D">
        <w:rPr>
          <w:rStyle w:val="Istaknuto"/>
          <w:i w:val="false"/>
        </w:rPr>
        <w:t xml:space="preserve"> </w:t>
      </w:r>
      <w:r w:rsidR="003A3FEF" w:rsidRPr="0079239D">
        <w:rPr>
          <w:rStyle w:val="Istaknuto"/>
          <w:i w:val="false"/>
        </w:rPr>
        <w:t>d.o.o.</w:t>
      </w:r>
      <w:r>
        <w:rPr>
          <w:rStyle w:val="Istaknuto"/>
          <w:i w:val="false"/>
        </w:rPr>
        <w:t xml:space="preserve"> pri</w:t>
      </w:r>
      <w:r w:rsidR="007F2731" w:rsidRPr="0079239D">
        <w:rPr>
          <w:rStyle w:val="Istaknuto"/>
          <w:i w:val="false"/>
        </w:rPr>
        <w:t xml:space="preserve"> Trgovačko</w:t>
      </w:r>
      <w:r>
        <w:rPr>
          <w:rStyle w:val="Istaknuto"/>
          <w:i w:val="false"/>
        </w:rPr>
        <w:t>m sudu</w:t>
      </w:r>
      <w:r w:rsidR="007F2731" w:rsidRPr="0079239D">
        <w:rPr>
          <w:rStyle w:val="Istaknuto"/>
          <w:i w:val="false"/>
        </w:rPr>
        <w:t xml:space="preserve"> u Zagrebu, MBS: </w:t>
      </w:r>
      <w:r w:rsidR="00B43B83" w:rsidRPr="0079239D">
        <w:rPr>
          <w:rStyle w:val="Istaknuto"/>
          <w:i w:val="false"/>
        </w:rPr>
        <w:t>080</w:t>
      </w:r>
      <w:r w:rsidR="00E85CDF">
        <w:rPr>
          <w:rStyle w:val="Istaknuto"/>
          <w:i w:val="false"/>
        </w:rPr>
        <w:t>324790</w:t>
      </w:r>
      <w:r w:rsidR="007F2731" w:rsidRPr="0079239D">
        <w:rPr>
          <w:rStyle w:val="Istaknuto"/>
          <w:i w:val="false"/>
        </w:rPr>
        <w:t>; OIB:</w:t>
      </w:r>
      <w:r w:rsidR="00E85CDF">
        <w:rPr>
          <w:rStyle w:val="Istaknuto"/>
          <w:i w:val="false"/>
        </w:rPr>
        <w:t>87992969767,</w:t>
      </w:r>
      <w:r w:rsidR="007F2731" w:rsidRPr="0079239D">
        <w:rPr>
          <w:rStyle w:val="Istaknuto"/>
          <w:i w:val="false"/>
        </w:rPr>
        <w:t xml:space="preserve"> </w:t>
      </w: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DA65E0" w:rsidP="00CD585D" w:rsidR="007F2731" w:rsidRPr="0079239D">
      <w:pPr>
        <w:ind w:firstLine="708"/>
        <w:jc w:val="both"/>
        <w:rPr>
          <w:rStyle w:val="Istaknuto"/>
          <w:i w:val="false"/>
        </w:rPr>
      </w:pPr>
      <w:r>
        <w:rPr>
          <w:rStyle w:val="Istaknuto"/>
          <w:i w:val="false"/>
        </w:rPr>
        <w:t xml:space="preserve">- </w:t>
      </w:r>
      <w:r w:rsidR="007F2731" w:rsidRPr="0079239D">
        <w:rPr>
          <w:rStyle w:val="Istaknuto"/>
          <w:i w:val="false"/>
        </w:rPr>
        <w:t>Društvo</w:t>
      </w:r>
      <w:r>
        <w:rPr>
          <w:rStyle w:val="Istaknuto"/>
          <w:i w:val="false"/>
        </w:rPr>
        <w:t xml:space="preserve"> </w:t>
      </w:r>
      <w:r w:rsidR="00B97877">
        <w:rPr>
          <w:rStyle w:val="Istaknuto"/>
          <w:i w:val="false"/>
        </w:rPr>
        <w:t xml:space="preserve">je </w:t>
      </w:r>
      <w:r w:rsidR="007F2731" w:rsidRPr="0079239D">
        <w:rPr>
          <w:rStyle w:val="Istaknuto"/>
          <w:i w:val="false"/>
        </w:rPr>
        <w:t>registrirano</w:t>
      </w:r>
      <w:r>
        <w:rPr>
          <w:rStyle w:val="Istaknuto"/>
          <w:i w:val="false"/>
        </w:rPr>
        <w:t xml:space="preserve"> </w:t>
      </w:r>
      <w:r w:rsidR="00B97877">
        <w:rPr>
          <w:rStyle w:val="Istaknuto"/>
          <w:i w:val="false"/>
        </w:rPr>
        <w:t xml:space="preserve">na adresi </w:t>
      </w:r>
      <w:r w:rsidR="00E85CDF">
        <w:rPr>
          <w:rStyle w:val="Istaknuto"/>
          <w:i w:val="false"/>
        </w:rPr>
        <w:t>Rukavec 14</w:t>
      </w:r>
      <w:r w:rsidR="00B97877">
        <w:rPr>
          <w:rStyle w:val="Istaknuto"/>
          <w:i w:val="false"/>
        </w:rPr>
        <w:t>, Zagreb,</w:t>
      </w: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DA65E0" w:rsidP="008A3AD4" w:rsidR="007F2731" w:rsidRPr="0079239D">
      <w:pPr>
        <w:ind w:firstLine="708"/>
        <w:rPr>
          <w:rStyle w:val="Istaknuto"/>
          <w:i w:val="false"/>
        </w:rPr>
      </w:pPr>
      <w:r>
        <w:rPr>
          <w:rStyle w:val="Istaknuto"/>
          <w:i w:val="false"/>
        </w:rPr>
        <w:t xml:space="preserve">- </w:t>
      </w:r>
      <w:r w:rsidR="007F2731" w:rsidRPr="0079239D">
        <w:rPr>
          <w:rStyle w:val="Istaknuto"/>
          <w:i w:val="false"/>
        </w:rPr>
        <w:t>Temeljni kapital</w:t>
      </w:r>
      <w:r>
        <w:rPr>
          <w:rStyle w:val="Istaknuto"/>
          <w:i w:val="false"/>
        </w:rPr>
        <w:t xml:space="preserve"> društva </w:t>
      </w:r>
      <w:r w:rsidR="007F2731" w:rsidRPr="0079239D">
        <w:rPr>
          <w:rStyle w:val="Istaknuto"/>
          <w:i w:val="false"/>
        </w:rPr>
        <w:t xml:space="preserve">iznosi </w:t>
      </w:r>
      <w:r w:rsidR="00E85CDF">
        <w:rPr>
          <w:rStyle w:val="Istaknuto"/>
          <w:i w:val="false"/>
        </w:rPr>
        <w:t>18.600</w:t>
      </w:r>
      <w:r w:rsidR="007F2731" w:rsidRPr="0079239D">
        <w:rPr>
          <w:rStyle w:val="Istaknuto"/>
          <w:i w:val="false"/>
        </w:rPr>
        <w:t>,00 kn</w:t>
      </w:r>
      <w:r w:rsidR="00E85CDF">
        <w:rPr>
          <w:rStyle w:val="Istaknuto"/>
          <w:i w:val="false"/>
        </w:rPr>
        <w:t>,</w:t>
      </w:r>
      <w:r w:rsidR="008A3AD4">
        <w:rPr>
          <w:rStyle w:val="Istaknuto"/>
          <w:i w:val="false"/>
        </w:rPr>
        <w:br/>
      </w:r>
    </w:p>
    <w:p w:rsidRDefault="008A3AD4" w:rsidP="008A3AD4" w:rsidR="008A3AD4">
      <w:pPr>
        <w:ind w:firstLine="708"/>
        <w:rPr>
          <w:rStyle w:val="Istaknuto"/>
          <w:i w:val="false"/>
        </w:rPr>
      </w:pPr>
      <w:r>
        <w:rPr>
          <w:rFonts w:cs="Arial"/>
        </w:rPr>
        <w:t xml:space="preserve">- Jedini </w:t>
      </w:r>
      <w:r w:rsidR="00E85CDF">
        <w:rPr>
          <w:rFonts w:cs="Arial"/>
        </w:rPr>
        <w:t>osnivač</w:t>
      </w:r>
      <w:r>
        <w:rPr>
          <w:rFonts w:cs="Arial"/>
        </w:rPr>
        <w:t xml:space="preserve"> društva je </w:t>
      </w:r>
      <w:r w:rsidR="00E85CDF">
        <w:rPr>
          <w:rFonts w:cs="Arial"/>
        </w:rPr>
        <w:t>Darko Pehnec</w:t>
      </w:r>
      <w:r>
        <w:rPr>
          <w:rFonts w:cs="Arial"/>
        </w:rPr>
        <w:t>, OIB:</w:t>
      </w:r>
      <w:r w:rsidR="00B97877">
        <w:rPr>
          <w:rFonts w:cs="Arial"/>
        </w:rPr>
        <w:t>5</w:t>
      </w:r>
      <w:r w:rsidR="00E85CDF">
        <w:rPr>
          <w:rFonts w:cs="Arial"/>
        </w:rPr>
        <w:t>5988116627</w:t>
      </w:r>
      <w:r>
        <w:rPr>
          <w:rFonts w:cs="Arial"/>
        </w:rPr>
        <w:t xml:space="preserve">, iz </w:t>
      </w:r>
      <w:r w:rsidR="00E85CDF">
        <w:rPr>
          <w:rFonts w:cs="Arial"/>
        </w:rPr>
        <w:t>Zagreba</w:t>
      </w:r>
      <w:r w:rsidR="00B97877">
        <w:rPr>
          <w:rFonts w:cs="Arial"/>
        </w:rPr>
        <w:t xml:space="preserve">, </w:t>
      </w:r>
      <w:r w:rsidR="00E85CDF">
        <w:rPr>
          <w:rFonts w:cs="Arial"/>
        </w:rPr>
        <w:t>Rukavec 14,</w:t>
      </w:r>
    </w:p>
    <w:p w:rsidRDefault="008A3AD4" w:rsidP="008A3AD4" w:rsidR="008A3AD4">
      <w:pPr>
        <w:ind w:firstLine="708"/>
        <w:rPr>
          <w:rFonts w:cs="Arial"/>
        </w:rPr>
      </w:pPr>
    </w:p>
    <w:p w:rsidRDefault="008A3AD4" w:rsidP="008A3AD4" w:rsidR="008A3AD4">
      <w:pPr>
        <w:ind w:firstLine="708"/>
        <w:rPr>
          <w:rFonts w:cs="Arial"/>
        </w:rPr>
      </w:pPr>
      <w:r>
        <w:rPr>
          <w:rFonts w:cs="Arial"/>
        </w:rPr>
        <w:t>- Osob</w:t>
      </w:r>
      <w:r w:rsidR="00B97877">
        <w:rPr>
          <w:rFonts w:cs="Arial"/>
        </w:rPr>
        <w:t>a</w:t>
      </w:r>
      <w:r>
        <w:rPr>
          <w:rFonts w:cs="Arial"/>
        </w:rPr>
        <w:t xml:space="preserve"> ovlašten</w:t>
      </w:r>
      <w:r w:rsidR="00B97877">
        <w:rPr>
          <w:rFonts w:cs="Arial"/>
        </w:rPr>
        <w:t>a</w:t>
      </w:r>
      <w:r>
        <w:rPr>
          <w:rFonts w:cs="Arial"/>
        </w:rPr>
        <w:t xml:space="preserve"> za zastupanje </w:t>
      </w:r>
      <w:r w:rsidR="00B97877">
        <w:rPr>
          <w:rFonts w:cs="Arial"/>
        </w:rPr>
        <w:t xml:space="preserve">je </w:t>
      </w:r>
      <w:r w:rsidR="00E85CDF">
        <w:rPr>
          <w:rFonts w:cs="Arial"/>
        </w:rPr>
        <w:t>Darko Pehnec, OIB:55988116627, iz Zagreba, Rukavec 14,</w:t>
      </w:r>
      <w:r>
        <w:rPr>
          <w:rStyle w:val="Istaknuto"/>
          <w:i w:val="false"/>
        </w:rPr>
        <w:t xml:space="preserve"> </w:t>
      </w:r>
      <w:r>
        <w:rPr>
          <w:rFonts w:cs="Arial"/>
        </w:rPr>
        <w:t xml:space="preserve">zastupa društvo </w:t>
      </w:r>
      <w:r w:rsidR="00B97877">
        <w:rPr>
          <w:rFonts w:cs="Arial"/>
        </w:rPr>
        <w:t xml:space="preserve">pojedinačno i </w:t>
      </w:r>
      <w:r>
        <w:rPr>
          <w:rFonts w:cs="Arial"/>
        </w:rPr>
        <w:t>samostalno</w:t>
      </w:r>
      <w:r w:rsidR="00E85CDF">
        <w:rPr>
          <w:rFonts w:cs="Arial"/>
        </w:rPr>
        <w:t>,</w:t>
      </w:r>
    </w:p>
    <w:p w:rsidRDefault="008A3AD4" w:rsidP="008A3AD4" w:rsidR="008A3AD4">
      <w:pPr>
        <w:ind w:firstLine="708"/>
        <w:rPr>
          <w:rFonts w:cs="Arial"/>
        </w:rPr>
      </w:pPr>
    </w:p>
    <w:p w:rsidRDefault="008A3AD4" w:rsidP="008A3AD4" w:rsidR="00DA65E0">
      <w:pPr>
        <w:ind w:firstLine="708"/>
        <w:rPr>
          <w:rFonts w:cs="Arial"/>
        </w:rPr>
      </w:pPr>
      <w:r>
        <w:rPr>
          <w:rFonts w:cs="Arial"/>
        </w:rPr>
        <w:t xml:space="preserve">- </w:t>
      </w:r>
      <w:r w:rsidR="00DA65E0">
        <w:rPr>
          <w:rFonts w:cs="Arial"/>
        </w:rPr>
        <w:t xml:space="preserve">društvo </w:t>
      </w:r>
      <w:r w:rsidR="0055273F">
        <w:rPr>
          <w:rFonts w:cs="Arial"/>
        </w:rPr>
        <w:t>FEMINA</w:t>
      </w:r>
      <w:r w:rsidR="00DA65E0">
        <w:rPr>
          <w:rFonts w:cs="Arial"/>
        </w:rPr>
        <w:t xml:space="preserve"> d.o.o. </w:t>
      </w:r>
      <w:r>
        <w:rPr>
          <w:rFonts w:cs="Arial"/>
        </w:rPr>
        <w:t xml:space="preserve">prema evidenciji HZMO </w:t>
      </w:r>
      <w:r w:rsidR="0055273F">
        <w:rPr>
          <w:rFonts w:cs="Arial"/>
        </w:rPr>
        <w:t>ne</w:t>
      </w:r>
      <w:r>
        <w:rPr>
          <w:rFonts w:cs="Arial"/>
        </w:rPr>
        <w:t xml:space="preserve">ma </w:t>
      </w:r>
      <w:r w:rsidR="00DA65E0">
        <w:rPr>
          <w:rFonts w:cs="Arial"/>
        </w:rPr>
        <w:t>zaposleni</w:t>
      </w:r>
      <w:r w:rsidR="00B97877">
        <w:rPr>
          <w:rFonts w:cs="Arial"/>
        </w:rPr>
        <w:t>ka</w:t>
      </w:r>
      <w:r w:rsidR="0055273F">
        <w:rPr>
          <w:rFonts w:cs="Arial"/>
        </w:rPr>
        <w:t>,</w:t>
      </w:r>
    </w:p>
    <w:p w:rsidRDefault="0055273F" w:rsidP="008A3AD4" w:rsidR="0055273F">
      <w:pPr>
        <w:ind w:firstLine="708"/>
        <w:rPr>
          <w:rFonts w:cs="Arial"/>
        </w:rPr>
      </w:pPr>
    </w:p>
    <w:p w:rsidRDefault="0055273F" w:rsidP="008A3AD4" w:rsidR="0055273F">
      <w:pPr>
        <w:ind w:firstLine="708"/>
        <w:rPr>
          <w:rFonts w:cs="Arial"/>
        </w:rPr>
      </w:pPr>
      <w:r>
        <w:rPr>
          <w:rFonts w:cs="Arial"/>
        </w:rPr>
        <w:t>- društvo FEMINA d.o.o. poslovalo je preko transakcijskih računa:</w:t>
      </w:r>
    </w:p>
    <w:p w:rsidRDefault="0055273F" w:rsidP="0055273F" w:rsidR="0055273F">
      <w:pPr>
        <w:rPr>
          <w:rFonts w:cs="Arial"/>
        </w:rPr>
      </w:pPr>
      <w:r>
        <w:rPr>
          <w:rFonts w:cs="Arial"/>
        </w:rPr>
        <w:t>HR6025000091101057620 u ADDIKO BANK d.d. koji je zatvoren 4.lipnja 2014.god.</w:t>
      </w:r>
    </w:p>
    <w:p w:rsidRDefault="0055273F" w:rsidP="0055273F" w:rsidR="008A3AD4">
      <w:pPr>
        <w:rPr>
          <w:rFonts w:cs="Arial"/>
        </w:rPr>
      </w:pPr>
      <w:r>
        <w:rPr>
          <w:rFonts w:cs="Arial"/>
        </w:rPr>
        <w:t>HR1224830051100012014 u ŠTEDBANKA d.d. koji je zatvoren 27.prosinca 2017.</w:t>
      </w:r>
    </w:p>
    <w:p w:rsidRDefault="00457B40" w:rsidP="007F2731" w:rsidR="00457B40" w:rsidRPr="00457B40">
      <w:pPr>
        <w:jc w:val="both"/>
        <w:rPr>
          <w:rStyle w:val="Istaknuto"/>
          <w:b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 xml:space="preserve">4. POSLOVANJE DUŽNIKA </w:t>
      </w:r>
    </w:p>
    <w:p w:rsidRDefault="00D84B15" w:rsidP="00E85509" w:rsidR="0055273F">
      <w:pPr>
        <w:jc w:val="both"/>
        <w:rPr>
          <w:rFonts w:cs="Arial"/>
        </w:rPr>
      </w:pPr>
      <w:r>
        <w:rPr>
          <w:rFonts w:cs="Arial"/>
        </w:rPr>
        <w:t xml:space="preserve">Iz javne objave FINA-e </w:t>
      </w:r>
      <w:r w:rsidR="0055273F">
        <w:rPr>
          <w:rFonts w:cs="Arial"/>
        </w:rPr>
        <w:t>nema evidentirane predaje godišnjih financijskih izvješća, osim da je za 2015.godinu podnijeta izjava o neaktivnosti. Kako iz evidencije zaposlenika HZMO proizlazi da su zadnji zaposlenici odjavljeni početkom 2014.godine, zaključujem da društvo od tada nema poslovnih aktivnosti.</w:t>
      </w:r>
    </w:p>
    <w:p w:rsidRDefault="0055273F" w:rsidP="00E85509" w:rsidR="0055273F">
      <w:pPr>
        <w:jc w:val="both"/>
        <w:rPr>
          <w:rFonts w:cs="Arial"/>
        </w:rPr>
      </w:pPr>
    </w:p>
    <w:p w:rsidRDefault="001252E0" w:rsidP="00E85509" w:rsidR="001252E0">
      <w:pPr>
        <w:jc w:val="both"/>
        <w:rPr>
          <w:rFonts w:cs="Arial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>5. IMOVINA I OBVEZE DUŽNIKA</w:t>
      </w:r>
    </w:p>
    <w:p w:rsidRDefault="00BF0747" w:rsidP="007F2731" w:rsidR="00BF0747" w:rsidRPr="0079239D">
      <w:pPr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>5.1. Imovina</w:t>
      </w:r>
    </w:p>
    <w:p w:rsidRDefault="00BF0747" w:rsidP="007F2731" w:rsidR="00BF0747" w:rsidRPr="0079239D">
      <w:pPr>
        <w:jc w:val="both"/>
        <w:rPr>
          <w:rStyle w:val="Istaknuto"/>
          <w:i w:val="false"/>
        </w:rPr>
      </w:pPr>
    </w:p>
    <w:p w:rsidRDefault="008D0B7A" w:rsidP="007F2731" w:rsidR="008D0B7A" w:rsidRPr="0079239D">
      <w:pPr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>5.1.1. Nekretnine</w:t>
      </w:r>
    </w:p>
    <w:p w:rsidRDefault="00F704A0" w:rsidP="00DA7C86" w:rsidR="004B408E">
      <w:pPr>
        <w:ind w:firstLine="708"/>
        <w:jc w:val="both"/>
        <w:rPr>
          <w:rStyle w:val="Istaknuto"/>
          <w:i w:val="false"/>
        </w:rPr>
      </w:pPr>
      <w:r>
        <w:rPr>
          <w:rStyle w:val="Istaknuto"/>
          <w:i w:val="false"/>
        </w:rPr>
        <w:t>Prema dostupnim pr</w:t>
      </w:r>
      <w:r w:rsidR="00923A66">
        <w:rPr>
          <w:rStyle w:val="Istaknuto"/>
          <w:i w:val="false"/>
        </w:rPr>
        <w:t>i</w:t>
      </w:r>
      <w:r>
        <w:rPr>
          <w:rStyle w:val="Istaknuto"/>
          <w:i w:val="false"/>
        </w:rPr>
        <w:t>bavljenim podacima, d</w:t>
      </w:r>
      <w:r w:rsidR="006A1FB5">
        <w:rPr>
          <w:rStyle w:val="Istaknuto"/>
          <w:i w:val="false"/>
        </w:rPr>
        <w:t xml:space="preserve">ruštvo </w:t>
      </w:r>
      <w:r>
        <w:rPr>
          <w:rStyle w:val="Istaknuto"/>
          <w:i w:val="false"/>
        </w:rPr>
        <w:t>FEMINA</w:t>
      </w:r>
      <w:r w:rsidR="006E0FFC">
        <w:rPr>
          <w:rStyle w:val="Istaknuto"/>
          <w:i w:val="false"/>
        </w:rPr>
        <w:t xml:space="preserve"> </w:t>
      </w:r>
      <w:r w:rsidR="006A1FB5">
        <w:rPr>
          <w:rStyle w:val="Istaknuto"/>
          <w:i w:val="false"/>
        </w:rPr>
        <w:t xml:space="preserve">d.o.o. </w:t>
      </w:r>
      <w:r w:rsidR="004B408E" w:rsidRPr="0079239D">
        <w:rPr>
          <w:rStyle w:val="Istaknuto"/>
          <w:i w:val="false"/>
        </w:rPr>
        <w:t>vlasni</w:t>
      </w:r>
      <w:r w:rsidR="006E0FFC">
        <w:rPr>
          <w:rStyle w:val="Istaknuto"/>
          <w:i w:val="false"/>
        </w:rPr>
        <w:t>k je</w:t>
      </w:r>
      <w:r w:rsidR="004B408E" w:rsidRPr="0079239D">
        <w:rPr>
          <w:rStyle w:val="Istaknuto"/>
          <w:i w:val="false"/>
        </w:rPr>
        <w:t xml:space="preserve"> </w:t>
      </w:r>
      <w:r>
        <w:rPr>
          <w:rStyle w:val="Istaknuto"/>
          <w:i w:val="false"/>
        </w:rPr>
        <w:t xml:space="preserve">sljedećih </w:t>
      </w:r>
      <w:r w:rsidR="00F33089" w:rsidRPr="0079239D">
        <w:rPr>
          <w:rStyle w:val="Istaknuto"/>
          <w:i w:val="false"/>
        </w:rPr>
        <w:t>nekretnin</w:t>
      </w:r>
      <w:r>
        <w:rPr>
          <w:rStyle w:val="Istaknuto"/>
          <w:i w:val="false"/>
        </w:rPr>
        <w:t>a</w:t>
      </w:r>
      <w:r w:rsidR="006E0FFC">
        <w:rPr>
          <w:rStyle w:val="Istaknuto"/>
          <w:i w:val="false"/>
        </w:rPr>
        <w:t>:</w:t>
      </w:r>
    </w:p>
    <w:p w:rsidRDefault="00F704A0" w:rsidP="00F704A0" w:rsidR="00923A66">
      <w:pPr>
        <w:ind w:firstLine="708"/>
        <w:jc w:val="both"/>
        <w:rPr>
          <w:rStyle w:val="Istaknuto"/>
          <w:rFonts w:cs="Arial"/>
          <w:i w:val="false"/>
        </w:rPr>
      </w:pPr>
      <w:r>
        <w:rPr>
          <w:rStyle w:val="Istaknuto"/>
          <w:rFonts w:cs="Arial"/>
          <w:i w:val="false"/>
        </w:rPr>
        <w:t>●</w:t>
      </w:r>
      <w:r>
        <w:rPr>
          <w:rStyle w:val="Istaknuto"/>
          <w:i w:val="false"/>
        </w:rPr>
        <w:t xml:space="preserve"> </w:t>
      </w:r>
      <w:r w:rsidR="006E0FFC">
        <w:rPr>
          <w:rStyle w:val="Istaknuto"/>
          <w:i w:val="false"/>
        </w:rPr>
        <w:t>Upisan</w:t>
      </w:r>
      <w:r>
        <w:rPr>
          <w:rStyle w:val="Istaknuto"/>
          <w:i w:val="false"/>
        </w:rPr>
        <w:t>o</w:t>
      </w:r>
      <w:r w:rsidR="006E0FFC">
        <w:rPr>
          <w:rStyle w:val="Istaknuto"/>
          <w:i w:val="false"/>
        </w:rPr>
        <w:t xml:space="preserve"> u</w:t>
      </w:r>
      <w:r w:rsidR="00F33089" w:rsidRPr="0079239D">
        <w:rPr>
          <w:rStyle w:val="Istaknuto"/>
          <w:i w:val="false"/>
        </w:rPr>
        <w:t xml:space="preserve"> </w:t>
      </w:r>
      <w:r>
        <w:rPr>
          <w:rStyle w:val="Istaknuto"/>
          <w:i w:val="false"/>
        </w:rPr>
        <w:t xml:space="preserve">zemljišne knjige </w:t>
      </w:r>
      <w:r w:rsidR="006E0FFC">
        <w:rPr>
          <w:rStyle w:val="Istaknuto"/>
          <w:i w:val="false"/>
        </w:rPr>
        <w:t>Općinsko</w:t>
      </w:r>
      <w:r>
        <w:rPr>
          <w:rStyle w:val="Istaknuto"/>
          <w:i w:val="false"/>
        </w:rPr>
        <w:t>g</w:t>
      </w:r>
      <w:r w:rsidR="006E0FFC">
        <w:rPr>
          <w:rStyle w:val="Istaknuto"/>
          <w:i w:val="false"/>
        </w:rPr>
        <w:t xml:space="preserve"> građansko</w:t>
      </w:r>
      <w:r>
        <w:rPr>
          <w:rStyle w:val="Istaknuto"/>
          <w:i w:val="false"/>
        </w:rPr>
        <w:t>g</w:t>
      </w:r>
      <w:r w:rsidR="006E0FFC">
        <w:rPr>
          <w:rStyle w:val="Istaknuto"/>
          <w:i w:val="false"/>
        </w:rPr>
        <w:t xml:space="preserve"> sud</w:t>
      </w:r>
      <w:r>
        <w:rPr>
          <w:rStyle w:val="Istaknuto"/>
          <w:i w:val="false"/>
        </w:rPr>
        <w:t>a</w:t>
      </w:r>
      <w:r w:rsidR="006E0FFC">
        <w:rPr>
          <w:rStyle w:val="Istaknuto"/>
          <w:i w:val="false"/>
        </w:rPr>
        <w:t xml:space="preserve"> u Zagrebu, Zemljišnoknjižni odjel Zagreb, k.o. </w:t>
      </w:r>
      <w:r>
        <w:rPr>
          <w:rStyle w:val="Istaknuto"/>
          <w:i w:val="false"/>
        </w:rPr>
        <w:t>335592 Stenjevec, zk.ul.8456, k.č.476/1, stambeno-poslovna zgrada br.161B tloc.površine 159čm i dvorište Samoborska cesta, površine 556m</w:t>
      </w:r>
      <w:r>
        <w:rPr>
          <w:rStyle w:val="Istaknuto"/>
          <w:rFonts w:cs="Arial"/>
          <w:i w:val="false"/>
        </w:rPr>
        <w:t>²</w:t>
      </w:r>
      <w:r w:rsidR="00923A66">
        <w:rPr>
          <w:rStyle w:val="Istaknuto"/>
          <w:i w:val="false"/>
        </w:rPr>
        <w:t>, Rbr. 7. suvlasnički dio 220/1000 etažno vlasništvo (E-7) 1.</w:t>
      </w:r>
      <w:r>
        <w:rPr>
          <w:rStyle w:val="Istaknuto"/>
          <w:i w:val="false"/>
        </w:rPr>
        <w:t>stan broj 7 u potkrovlju, obračunske površine 113,5m</w:t>
      </w:r>
      <w:r>
        <w:rPr>
          <w:rStyle w:val="Istaknuto"/>
          <w:rFonts w:cs="Arial"/>
          <w:i w:val="false"/>
        </w:rPr>
        <w:t>²</w:t>
      </w:r>
      <w:r w:rsidR="00923A66">
        <w:rPr>
          <w:rStyle w:val="Istaknuto"/>
          <w:rFonts w:cs="Arial"/>
          <w:i w:val="false"/>
        </w:rPr>
        <w:t>.</w:t>
      </w:r>
    </w:p>
    <w:p w:rsidRDefault="00923A66" w:rsidP="00F704A0" w:rsidR="00F704A0">
      <w:pPr>
        <w:ind w:firstLine="708"/>
        <w:jc w:val="both"/>
        <w:rPr>
          <w:rStyle w:val="Istaknuto"/>
          <w:i w:val="false"/>
        </w:rPr>
      </w:pPr>
      <w:r>
        <w:rPr>
          <w:rStyle w:val="Istaknuto"/>
          <w:rFonts w:cs="Arial"/>
          <w:i w:val="false"/>
        </w:rPr>
        <w:lastRenderedPageBreak/>
        <w:t>Na nekretnini je uknjižena hipoteka u iznosu 200.000,00 EUR</w:t>
      </w:r>
      <w:r w:rsidR="00627482">
        <w:rPr>
          <w:rStyle w:val="Istaknuto"/>
          <w:rFonts w:cs="Arial"/>
          <w:i w:val="false"/>
        </w:rPr>
        <w:t xml:space="preserve"> za korist RAIFFEISENBANK AUSTRIA d.d. a isto tako zabilježena je ovrha pod br. Ovr-4653/15.</w:t>
      </w:r>
      <w:r w:rsidR="00F704A0">
        <w:rPr>
          <w:rStyle w:val="Istaknuto"/>
          <w:i w:val="false"/>
        </w:rPr>
        <w:t xml:space="preserve"> </w:t>
      </w:r>
    </w:p>
    <w:p w:rsidRDefault="00F704A0" w:rsidP="00923A66" w:rsidR="00923A66">
      <w:pPr>
        <w:ind w:firstLine="708"/>
        <w:jc w:val="both"/>
        <w:rPr>
          <w:rStyle w:val="Istaknuto"/>
          <w:i w:val="false"/>
        </w:rPr>
      </w:pPr>
      <w:r>
        <w:rPr>
          <w:rStyle w:val="Istaknuto"/>
          <w:rFonts w:cs="Arial"/>
          <w:i w:val="false"/>
        </w:rPr>
        <w:t>●</w:t>
      </w:r>
      <w:r w:rsidR="00923A66">
        <w:rPr>
          <w:rStyle w:val="Istaknuto"/>
          <w:rFonts w:cs="Arial"/>
          <w:i w:val="false"/>
        </w:rPr>
        <w:t xml:space="preserve"> </w:t>
      </w:r>
      <w:r w:rsidR="00923A66">
        <w:rPr>
          <w:rStyle w:val="Istaknuto"/>
          <w:i w:val="false"/>
        </w:rPr>
        <w:t>Upisano u</w:t>
      </w:r>
      <w:r w:rsidR="00923A66" w:rsidRPr="0079239D">
        <w:rPr>
          <w:rStyle w:val="Istaknuto"/>
          <w:i w:val="false"/>
        </w:rPr>
        <w:t xml:space="preserve"> </w:t>
      </w:r>
      <w:r w:rsidR="00923A66">
        <w:rPr>
          <w:rStyle w:val="Istaknuto"/>
          <w:i w:val="false"/>
        </w:rPr>
        <w:t>zemljišne knjige Općinskog građanskog suda u Zagrebu, Zemljišnoknjižni odjel Zagreb, k.o. 335592 Stenjevec, zk.ul.3715, k.č.476/2, oranica Samoborska cesta, površine 59m</w:t>
      </w:r>
      <w:r w:rsidR="00923A66">
        <w:rPr>
          <w:rStyle w:val="Istaknuto"/>
          <w:rFonts w:cs="Arial"/>
          <w:i w:val="false"/>
        </w:rPr>
        <w:t>²</w:t>
      </w:r>
      <w:r w:rsidR="00923A66">
        <w:rPr>
          <w:rStyle w:val="Istaknuto"/>
          <w:i w:val="false"/>
        </w:rPr>
        <w:t>.</w:t>
      </w:r>
    </w:p>
    <w:p w:rsidRDefault="00627482" w:rsidP="00627482" w:rsidR="00627482">
      <w:pPr>
        <w:ind w:firstLine="708"/>
        <w:jc w:val="both"/>
        <w:rPr>
          <w:rStyle w:val="Istaknuto"/>
          <w:i w:val="false"/>
        </w:rPr>
      </w:pPr>
      <w:r>
        <w:rPr>
          <w:rStyle w:val="Istaknuto"/>
          <w:rFonts w:cs="Arial"/>
          <w:i w:val="false"/>
        </w:rPr>
        <w:t>Na nekretnini je  zabilježena ovrha pod br. Ovr-4653/15.</w:t>
      </w:r>
      <w:r>
        <w:rPr>
          <w:rStyle w:val="Istaknuto"/>
          <w:i w:val="false"/>
        </w:rPr>
        <w:t xml:space="preserve"> </w:t>
      </w:r>
    </w:p>
    <w:p w:rsidRDefault="005150D1" w:rsidP="004B408E" w:rsidR="005150D1" w:rsidRPr="0079239D">
      <w:pPr>
        <w:ind w:firstLine="708"/>
        <w:jc w:val="both"/>
        <w:rPr>
          <w:rStyle w:val="Istaknuto"/>
          <w:i w:val="false"/>
        </w:rPr>
      </w:pPr>
    </w:p>
    <w:p w:rsidRDefault="008D0B7A" w:rsidP="008D0B7A" w:rsidR="008D0B7A" w:rsidRPr="0079239D">
      <w:pPr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>5.1.2. Pokretnine</w:t>
      </w:r>
    </w:p>
    <w:p w:rsidRDefault="006A1FB5" w:rsidP="006A1FB5" w:rsidR="00627482">
      <w:pPr>
        <w:ind w:firstLine="708"/>
        <w:jc w:val="both"/>
        <w:rPr>
          <w:rStyle w:val="Istaknuto"/>
          <w:i w:val="false"/>
        </w:rPr>
      </w:pPr>
      <w:r>
        <w:rPr>
          <w:rStyle w:val="Istaknuto"/>
          <w:i w:val="false"/>
        </w:rPr>
        <w:t xml:space="preserve">Prema </w:t>
      </w:r>
      <w:r w:rsidR="00627482">
        <w:rPr>
          <w:rStyle w:val="Istaknuto"/>
          <w:i w:val="false"/>
        </w:rPr>
        <w:t>do sada dostupnim podacima, društvo FEMINA d.o.o. nema pokretnina.</w:t>
      </w:r>
    </w:p>
    <w:p w:rsidRDefault="00D21120" w:rsidP="00D21120" w:rsidR="00D21120" w:rsidRPr="0079239D">
      <w:pPr>
        <w:ind w:firstLine="708"/>
        <w:jc w:val="both"/>
        <w:rPr>
          <w:rStyle w:val="Istaknuto"/>
          <w:i w:val="false"/>
        </w:rPr>
      </w:pPr>
    </w:p>
    <w:p w:rsidRDefault="003B1B4C" w:rsidP="007F2731" w:rsidR="003B1B4C">
      <w:pPr>
        <w:jc w:val="both"/>
        <w:rPr>
          <w:rStyle w:val="Istaknuto"/>
          <w:i w:val="false"/>
        </w:rPr>
      </w:pPr>
    </w:p>
    <w:p w:rsidRDefault="003B1B4C" w:rsidP="007F2731" w:rsidR="003B1B4C">
      <w:pPr>
        <w:jc w:val="both"/>
        <w:rPr>
          <w:rStyle w:val="Istaknuto"/>
          <w:i w:val="false"/>
        </w:rPr>
      </w:pPr>
    </w:p>
    <w:p w:rsidRDefault="00AE1E52" w:rsidP="007F2731" w:rsidR="00664D25" w:rsidRPr="0079239D">
      <w:pPr>
        <w:jc w:val="both"/>
        <w:rPr>
          <w:rStyle w:val="Istaknuto"/>
          <w:i w:val="false"/>
        </w:rPr>
      </w:pPr>
      <w:r>
        <w:rPr>
          <w:rStyle w:val="Istaknuto"/>
          <w:i w:val="false"/>
        </w:rPr>
        <w:t>6</w:t>
      </w:r>
      <w:r w:rsidR="007F2731" w:rsidRPr="0079239D">
        <w:rPr>
          <w:rStyle w:val="Istaknuto"/>
          <w:i w:val="false"/>
        </w:rPr>
        <w:t>. MIŠLJENJE</w:t>
      </w:r>
    </w:p>
    <w:p w:rsidRDefault="00C14BEC" w:rsidP="00C171D1" w:rsidR="00627482">
      <w:pPr>
        <w:ind w:firstLine="708"/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 xml:space="preserve">Prema </w:t>
      </w:r>
      <w:r w:rsidR="00372984">
        <w:rPr>
          <w:rStyle w:val="Istaknuto"/>
          <w:i w:val="false"/>
        </w:rPr>
        <w:t xml:space="preserve">dostupnim </w:t>
      </w:r>
      <w:r w:rsidRPr="0079239D">
        <w:rPr>
          <w:rStyle w:val="Istaknuto"/>
          <w:i w:val="false"/>
        </w:rPr>
        <w:t xml:space="preserve">podacima dužnik </w:t>
      </w:r>
      <w:r w:rsidR="00627482">
        <w:rPr>
          <w:rStyle w:val="Istaknuto"/>
          <w:i w:val="false"/>
        </w:rPr>
        <w:t>FEMINA</w:t>
      </w:r>
      <w:r w:rsidR="00E321BB" w:rsidRPr="0079239D">
        <w:rPr>
          <w:rStyle w:val="Istaknuto"/>
          <w:i w:val="false"/>
        </w:rPr>
        <w:t xml:space="preserve"> d.o.o. </w:t>
      </w:r>
      <w:r w:rsidRPr="0079239D">
        <w:rPr>
          <w:rStyle w:val="Istaknuto"/>
          <w:i w:val="false"/>
        </w:rPr>
        <w:t>je nesposoban za plaćanje</w:t>
      </w:r>
      <w:r w:rsidR="00627482">
        <w:rPr>
          <w:rStyle w:val="Istaknuto"/>
          <w:i w:val="false"/>
        </w:rPr>
        <w:t xml:space="preserve"> i prezadužen</w:t>
      </w:r>
      <w:r w:rsidRPr="0079239D">
        <w:rPr>
          <w:rStyle w:val="Istaknuto"/>
          <w:i w:val="false"/>
        </w:rPr>
        <w:t xml:space="preserve">, s obzirom da je </w:t>
      </w:r>
      <w:r w:rsidR="00372984">
        <w:rPr>
          <w:rStyle w:val="Istaknuto"/>
          <w:i w:val="false"/>
        </w:rPr>
        <w:t xml:space="preserve">prema </w:t>
      </w:r>
      <w:r w:rsidR="00627482">
        <w:rPr>
          <w:rStyle w:val="Istaknuto"/>
          <w:i w:val="false"/>
        </w:rPr>
        <w:t>navodima FINA-e na dan 1.rujna 2015.godine  u Očevidniku redoslijeda za plaćanje pravna osoba ima neizvršene osnove za plaćanje u neprekinutom razdoblju od 688 dana u ukupnom iznosu 4.259.945,92 kn. Transakcijski računi dužnika su zatvoreni.</w:t>
      </w:r>
    </w:p>
    <w:p w:rsidRDefault="001F532F" w:rsidP="001F532F" w:rsidR="001F532F" w:rsidRPr="00D77796">
      <w:pPr>
        <w:ind w:firstLine="708"/>
        <w:jc w:val="both"/>
        <w:rPr>
          <w:rFonts w:cs="Arial"/>
        </w:rPr>
      </w:pPr>
      <w:r>
        <w:rPr>
          <w:rFonts w:cs="Arial"/>
        </w:rPr>
        <w:t xml:space="preserve">Društvo </w:t>
      </w:r>
      <w:r w:rsidR="00627482">
        <w:rPr>
          <w:rFonts w:cs="Arial"/>
        </w:rPr>
        <w:t>FEMINA</w:t>
      </w:r>
      <w:r>
        <w:rPr>
          <w:rFonts w:cs="Arial"/>
        </w:rPr>
        <w:t xml:space="preserve"> d.o.o.</w:t>
      </w:r>
      <w:r w:rsidR="007B11A6">
        <w:rPr>
          <w:rFonts w:cs="Arial"/>
        </w:rPr>
        <w:t xml:space="preserve"> </w:t>
      </w:r>
      <w:r w:rsidR="00627482">
        <w:rPr>
          <w:rFonts w:cs="Arial"/>
        </w:rPr>
        <w:t>ne</w:t>
      </w:r>
      <w:r w:rsidR="007B11A6">
        <w:rPr>
          <w:rFonts w:cs="Arial"/>
        </w:rPr>
        <w:t>ma zaposlenika.</w:t>
      </w:r>
      <w:r>
        <w:rPr>
          <w:rFonts w:cs="Arial"/>
        </w:rPr>
        <w:t xml:space="preserve"> </w:t>
      </w:r>
    </w:p>
    <w:p w:rsidRDefault="007F2731" w:rsidP="007F2731" w:rsidR="007F2731" w:rsidRPr="0079239D">
      <w:pPr>
        <w:ind w:firstLine="708"/>
        <w:jc w:val="both"/>
        <w:rPr>
          <w:rStyle w:val="Istaknuto"/>
          <w:i w:val="false"/>
        </w:rPr>
      </w:pPr>
    </w:p>
    <w:p w:rsidRDefault="007F2731" w:rsidP="007F2731" w:rsidR="007F2731" w:rsidRPr="0079239D">
      <w:pPr>
        <w:ind w:firstLine="708"/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 xml:space="preserve">Kod dužnika </w:t>
      </w:r>
      <w:r w:rsidR="00627482">
        <w:rPr>
          <w:rStyle w:val="Istaknuto"/>
          <w:i w:val="false"/>
        </w:rPr>
        <w:t>FEMINA</w:t>
      </w:r>
      <w:r w:rsidR="00CD585D" w:rsidRPr="0079239D">
        <w:rPr>
          <w:rStyle w:val="Istaknuto"/>
          <w:i w:val="false"/>
        </w:rPr>
        <w:t xml:space="preserve"> d.o.o. </w:t>
      </w:r>
      <w:r w:rsidRPr="0079239D">
        <w:rPr>
          <w:rStyle w:val="Istaknuto"/>
          <w:i w:val="false"/>
        </w:rPr>
        <w:t>postoj</w:t>
      </w:r>
      <w:r w:rsidR="00627482">
        <w:rPr>
          <w:rStyle w:val="Istaknuto"/>
          <w:i w:val="false"/>
        </w:rPr>
        <w:t>e</w:t>
      </w:r>
      <w:r w:rsidR="00C14BEC" w:rsidRPr="0079239D">
        <w:rPr>
          <w:rStyle w:val="Istaknuto"/>
          <w:i w:val="false"/>
        </w:rPr>
        <w:t xml:space="preserve"> </w:t>
      </w:r>
      <w:r w:rsidRPr="0079239D">
        <w:rPr>
          <w:rStyle w:val="Istaknuto"/>
          <w:i w:val="false"/>
        </w:rPr>
        <w:t>stečajn</w:t>
      </w:r>
      <w:r w:rsidR="003B1B4C">
        <w:rPr>
          <w:rStyle w:val="Istaknuto"/>
          <w:i w:val="false"/>
        </w:rPr>
        <w:t>i</w:t>
      </w:r>
      <w:r w:rsidR="00C14BEC" w:rsidRPr="0079239D">
        <w:rPr>
          <w:rStyle w:val="Istaknuto"/>
          <w:i w:val="false"/>
        </w:rPr>
        <w:t xml:space="preserve"> </w:t>
      </w:r>
      <w:r w:rsidRPr="0079239D">
        <w:rPr>
          <w:rStyle w:val="Istaknuto"/>
          <w:i w:val="false"/>
        </w:rPr>
        <w:t>razlo</w:t>
      </w:r>
      <w:r w:rsidR="00627482">
        <w:rPr>
          <w:rStyle w:val="Istaknuto"/>
          <w:i w:val="false"/>
        </w:rPr>
        <w:t>zi</w:t>
      </w:r>
      <w:r w:rsidR="00C14BEC" w:rsidRPr="0079239D">
        <w:rPr>
          <w:rStyle w:val="Istaknuto"/>
          <w:i w:val="false"/>
        </w:rPr>
        <w:t xml:space="preserve"> nesposobnost </w:t>
      </w:r>
      <w:r w:rsidRPr="0079239D">
        <w:rPr>
          <w:rStyle w:val="Istaknuto"/>
          <w:i w:val="false"/>
        </w:rPr>
        <w:t xml:space="preserve"> za plaćanje</w:t>
      </w:r>
      <w:r w:rsidR="00627482">
        <w:rPr>
          <w:rStyle w:val="Istaknuto"/>
          <w:i w:val="false"/>
        </w:rPr>
        <w:t xml:space="preserve"> i prezaduženost</w:t>
      </w:r>
      <w:r w:rsidR="002C4A5A" w:rsidRPr="0079239D">
        <w:rPr>
          <w:rStyle w:val="Istaknuto"/>
          <w:i w:val="false"/>
        </w:rPr>
        <w:t>,</w:t>
      </w:r>
      <w:r w:rsidR="00C14BEC" w:rsidRPr="0079239D">
        <w:rPr>
          <w:rStyle w:val="Istaknuto"/>
          <w:i w:val="false"/>
        </w:rPr>
        <w:t xml:space="preserve"> a </w:t>
      </w:r>
      <w:r w:rsidR="002C4A5A" w:rsidRPr="0079239D">
        <w:rPr>
          <w:rStyle w:val="Istaknuto"/>
          <w:i w:val="false"/>
        </w:rPr>
        <w:t xml:space="preserve">kako </w:t>
      </w:r>
      <w:r w:rsidR="00C14BEC" w:rsidRPr="0079239D">
        <w:rPr>
          <w:rStyle w:val="Istaknuto"/>
          <w:i w:val="false"/>
        </w:rPr>
        <w:t xml:space="preserve">postoji </w:t>
      </w:r>
      <w:r w:rsidRPr="0079239D">
        <w:rPr>
          <w:rStyle w:val="Istaknuto"/>
          <w:i w:val="false"/>
        </w:rPr>
        <w:t>realna imovina iz koje bi se mogli namiriti troškovi prethodnog i otvorenog stečajnog postupka,</w:t>
      </w:r>
      <w:r w:rsidR="00C14BEC" w:rsidRPr="0079239D">
        <w:rPr>
          <w:rStyle w:val="Istaknuto"/>
          <w:i w:val="false"/>
        </w:rPr>
        <w:t xml:space="preserve"> </w:t>
      </w:r>
      <w:r w:rsidRPr="0079239D">
        <w:rPr>
          <w:rStyle w:val="Istaknuto"/>
          <w:i w:val="false"/>
        </w:rPr>
        <w:t xml:space="preserve">privremeni stečajni upravitelj </w:t>
      </w:r>
    </w:p>
    <w:p w:rsidRDefault="007F2731" w:rsidP="007F2731" w:rsidR="007F2731" w:rsidRPr="0079239D">
      <w:pPr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ab/>
      </w:r>
      <w:r w:rsidRPr="0079239D">
        <w:rPr>
          <w:rStyle w:val="Istaknuto"/>
          <w:i w:val="false"/>
        </w:rPr>
        <w:tab/>
      </w:r>
      <w:r w:rsidRPr="0079239D">
        <w:rPr>
          <w:rStyle w:val="Istaknuto"/>
          <w:i w:val="false"/>
        </w:rPr>
        <w:tab/>
      </w:r>
      <w:r w:rsidRPr="0079239D">
        <w:rPr>
          <w:rStyle w:val="Istaknuto"/>
          <w:i w:val="false"/>
        </w:rPr>
        <w:tab/>
      </w:r>
      <w:r w:rsidRPr="0079239D">
        <w:rPr>
          <w:rStyle w:val="Istaknuto"/>
          <w:i w:val="false"/>
        </w:rPr>
        <w:tab/>
      </w:r>
    </w:p>
    <w:p w:rsidRDefault="007F2731" w:rsidP="007F2731" w:rsidR="007F2731" w:rsidRPr="0079239D">
      <w:pPr>
        <w:ind w:firstLine="708" w:left="2832"/>
        <w:jc w:val="both"/>
        <w:rPr>
          <w:rStyle w:val="Istaknuto"/>
          <w:i w:val="false"/>
        </w:rPr>
      </w:pPr>
      <w:r w:rsidRPr="0079239D">
        <w:rPr>
          <w:rStyle w:val="Istaknuto"/>
          <w:i w:val="false"/>
        </w:rPr>
        <w:t>P R E D L A Ž E</w:t>
      </w:r>
    </w:p>
    <w:p w:rsidRDefault="007F2731" w:rsidP="007F2731" w:rsidR="007F2731" w:rsidRPr="0079239D">
      <w:pPr>
        <w:jc w:val="both"/>
        <w:rPr>
          <w:rStyle w:val="Istaknuto"/>
          <w:i w:val="false"/>
        </w:rPr>
      </w:pPr>
    </w:p>
    <w:p w:rsidRDefault="007F2731" w:rsidP="00AE1E52" w:rsidR="00AE1E52">
      <w:pPr>
        <w:rPr>
          <w:rStyle w:val="Istaknuto"/>
          <w:i w:val="false"/>
        </w:rPr>
      </w:pPr>
      <w:r w:rsidRPr="0079239D">
        <w:rPr>
          <w:rStyle w:val="Istaknuto"/>
          <w:i w:val="false"/>
        </w:rPr>
        <w:t xml:space="preserve">da se nad dužnikom </w:t>
      </w:r>
      <w:r w:rsidR="00AE1E52">
        <w:rPr>
          <w:rStyle w:val="Istaknuto"/>
          <w:i w:val="false"/>
        </w:rPr>
        <w:t>FEMINA</w:t>
      </w:r>
      <w:r w:rsidR="00AE1E52" w:rsidRPr="0079239D">
        <w:rPr>
          <w:rStyle w:val="Istaknuto"/>
          <w:i w:val="false"/>
        </w:rPr>
        <w:t xml:space="preserve"> d.o.o.</w:t>
      </w:r>
      <w:r w:rsidR="00AE1E52">
        <w:rPr>
          <w:rStyle w:val="Istaknuto"/>
          <w:i w:val="false"/>
        </w:rPr>
        <w:t xml:space="preserve"> </w:t>
      </w:r>
      <w:r w:rsidR="00AE1E52" w:rsidRPr="0079239D">
        <w:rPr>
          <w:rStyle w:val="Istaknuto"/>
          <w:i w:val="false"/>
        </w:rPr>
        <w:t xml:space="preserve">Zagreb,  </w:t>
      </w:r>
      <w:r w:rsidR="00AE1E52">
        <w:rPr>
          <w:rStyle w:val="Istaknuto"/>
          <w:i w:val="false"/>
        </w:rPr>
        <w:t>Rukavec 14, OIB:87992969767,</w:t>
      </w:r>
    </w:p>
    <w:p w:rsidRDefault="007F2731" w:rsidP="00AE1E52" w:rsidR="00CF2A71" w:rsidRPr="0079239D">
      <w:pPr>
        <w:rPr>
          <w:rStyle w:val="Istaknuto"/>
          <w:i w:val="false"/>
        </w:rPr>
      </w:pPr>
      <w:r w:rsidRPr="0079239D">
        <w:rPr>
          <w:rStyle w:val="Istaknuto"/>
          <w:i w:val="false"/>
        </w:rPr>
        <w:t>otvori stečajni postupak</w:t>
      </w:r>
      <w:r w:rsidR="003B1B4C">
        <w:rPr>
          <w:rStyle w:val="Istaknuto"/>
          <w:i w:val="false"/>
        </w:rPr>
        <w:t>.</w:t>
      </w:r>
    </w:p>
    <w:p w:rsidRDefault="007F378D" w:rsidP="007F2731" w:rsidR="007F378D" w:rsidRPr="0079239D">
      <w:pPr>
        <w:jc w:val="both"/>
        <w:rPr>
          <w:rStyle w:val="Istaknuto"/>
          <w:i w:val="false"/>
        </w:rPr>
      </w:pPr>
    </w:p>
    <w:p w:rsidRDefault="007F378D" w:rsidP="007F2731" w:rsidR="007F378D" w:rsidRPr="0079239D">
      <w:pPr>
        <w:jc w:val="both"/>
        <w:rPr>
          <w:rStyle w:val="Istaknuto"/>
          <w:i w:val="false"/>
        </w:rPr>
      </w:pPr>
    </w:p>
    <w:p w:rsidRDefault="00C171D1" w:rsidP="00C171D1" w:rsidR="00C171D1" w:rsidRPr="0079239D">
      <w:pPr>
        <w:jc w:val="right"/>
        <w:rPr>
          <w:rStyle w:val="Istaknuto"/>
          <w:i w:val="false"/>
        </w:rPr>
      </w:pPr>
      <w:r w:rsidRPr="0079239D">
        <w:rPr>
          <w:rStyle w:val="Istaknuto"/>
          <w:i w:val="false"/>
        </w:rPr>
        <w:t>Privremeni stečajni upravitelj</w:t>
      </w:r>
    </w:p>
    <w:p w:rsidRDefault="00C171D1" w:rsidP="00C171D1" w:rsidR="00C171D1" w:rsidRPr="0079239D">
      <w:pPr>
        <w:jc w:val="right"/>
        <w:rPr>
          <w:rStyle w:val="Istaknuto"/>
          <w:i w:val="false"/>
        </w:rPr>
      </w:pPr>
    </w:p>
    <w:p w:rsidRDefault="00BC510D" w:rsidP="00BC510D" w:rsidR="007F378D" w:rsidRPr="0079239D">
      <w:pPr>
        <w:jc w:val="center"/>
        <w:rPr>
          <w:rStyle w:val="Istaknuto"/>
          <w:i w:val="false"/>
        </w:rPr>
      </w:pPr>
      <w:r w:rsidRPr="0079239D">
        <w:rPr>
          <w:rStyle w:val="Istaknuto"/>
          <w:i w:val="false"/>
        </w:rPr>
        <w:t xml:space="preserve">                                                                                             </w:t>
      </w:r>
      <w:r w:rsidR="00C171D1" w:rsidRPr="0079239D">
        <w:rPr>
          <w:rStyle w:val="Istaknuto"/>
          <w:i w:val="false"/>
        </w:rPr>
        <w:t xml:space="preserve">Josip Lončarić </w:t>
      </w:r>
    </w:p>
    <w:p w:rsidRDefault="00D21120" w:rsidP="00D21120" w:rsidR="00D21120">
      <w:pPr>
        <w:rPr>
          <w:rFonts w:cs="Arial"/>
        </w:rPr>
      </w:pPr>
    </w:p>
    <w:p w:rsidRDefault="00CB56A6" w:rsidP="00D21120" w:rsidR="00CB56A6">
      <w:pPr>
        <w:rPr>
          <w:rFonts w:cs="Arial"/>
        </w:rPr>
      </w:pPr>
    </w:p>
    <w:p w:rsidRDefault="00CB56A6" w:rsidP="00D21120" w:rsidR="00CB56A6">
      <w:pPr>
        <w:rPr>
          <w:rFonts w:cs="Arial"/>
        </w:rPr>
      </w:pPr>
    </w:p>
    <w:p w:rsidRDefault="00D21120" w:rsidP="00D21120" w:rsidR="00D21120">
      <w:pPr>
        <w:rPr>
          <w:rFonts w:cs="Arial"/>
        </w:rPr>
      </w:pPr>
    </w:p>
    <w:p w:rsidRDefault="00D21120" w:rsidP="00D21120" w:rsidR="00D21120">
      <w:pPr>
        <w:rPr>
          <w:rFonts w:cs="Arial"/>
        </w:rPr>
      </w:pPr>
      <w:r>
        <w:rPr>
          <w:rFonts w:cs="Arial"/>
        </w:rPr>
        <w:t>Prilozi:</w:t>
      </w:r>
    </w:p>
    <w:p w:rsidRDefault="00D21120" w:rsidP="00D21120" w:rsidR="00D21120">
      <w:pPr>
        <w:numPr>
          <w:ilvl w:val="0"/>
          <w:numId w:val="30"/>
        </w:numPr>
        <w:rPr>
          <w:rFonts w:cs="Arial"/>
        </w:rPr>
      </w:pPr>
      <w:r>
        <w:rPr>
          <w:rFonts w:cs="Arial"/>
        </w:rPr>
        <w:t>Po</w:t>
      </w:r>
      <w:r w:rsidR="00AE1E52">
        <w:rPr>
          <w:rFonts w:cs="Arial"/>
        </w:rPr>
        <w:t>daci</w:t>
      </w:r>
      <w:r>
        <w:rPr>
          <w:rFonts w:cs="Arial"/>
        </w:rPr>
        <w:t xml:space="preserve"> FINA-e o</w:t>
      </w:r>
      <w:r w:rsidR="00AE1E52">
        <w:rPr>
          <w:rFonts w:cs="Arial"/>
        </w:rPr>
        <w:t xml:space="preserve"> poslovnom subjektu</w:t>
      </w:r>
    </w:p>
    <w:p w:rsidRDefault="007B11A6" w:rsidP="00D21120" w:rsidR="007B11A6">
      <w:pPr>
        <w:numPr>
          <w:ilvl w:val="0"/>
          <w:numId w:val="30"/>
        </w:numPr>
        <w:rPr>
          <w:rFonts w:cs="Arial"/>
        </w:rPr>
      </w:pPr>
      <w:r>
        <w:rPr>
          <w:rFonts w:cs="Arial"/>
        </w:rPr>
        <w:t>Izvad</w:t>
      </w:r>
      <w:r w:rsidR="00AE1E52">
        <w:rPr>
          <w:rFonts w:cs="Arial"/>
        </w:rPr>
        <w:t>ci</w:t>
      </w:r>
      <w:r>
        <w:rPr>
          <w:rFonts w:cs="Arial"/>
        </w:rPr>
        <w:t xml:space="preserve"> iz zemljišne knjige</w:t>
      </w:r>
    </w:p>
    <w:p w:rsidRDefault="007B11A6" w:rsidP="00D21120" w:rsidR="00D21120">
      <w:pPr>
        <w:numPr>
          <w:ilvl w:val="0"/>
          <w:numId w:val="30"/>
        </w:numPr>
        <w:rPr>
          <w:rFonts w:cs="Arial"/>
        </w:rPr>
      </w:pPr>
      <w:r>
        <w:rPr>
          <w:rFonts w:cs="Arial"/>
        </w:rPr>
        <w:t xml:space="preserve">Uvjerenje CZVH </w:t>
      </w:r>
      <w:r w:rsidR="00D21120">
        <w:rPr>
          <w:rFonts w:cs="Arial"/>
        </w:rPr>
        <w:t xml:space="preserve"> </w:t>
      </w:r>
    </w:p>
    <w:p w:rsidRDefault="00D21120" w:rsidP="00D21120" w:rsidR="00D21120" w:rsidRPr="004D7E4D">
      <w:pPr>
        <w:numPr>
          <w:ilvl w:val="0"/>
          <w:numId w:val="30"/>
        </w:numPr>
        <w:rPr>
          <w:rFonts w:cs="Arial"/>
        </w:rPr>
      </w:pPr>
      <w:r w:rsidRPr="004D7E4D">
        <w:rPr>
          <w:rFonts w:cs="Arial"/>
        </w:rPr>
        <w:t>Evidencija HZMO</w:t>
      </w:r>
    </w:p>
    <w:sectPr w:rsidSect="00825F50" w:rsidR="00D21120" w:rsidRPr="004D7E4D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306" w:rsidR="00164306">
      <w:r>
        <w:separator/>
      </w:r>
    </w:p>
  </w:endnote>
  <w:endnote w:id="0" w:type="continuationSeparator">
    <w:p w:rsidRDefault="00164306" w:rsidR="001643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13CF" w:rsidR="008913CF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635E3">
      <w:rPr>
        <w:noProof/>
      </w:rPr>
      <w:t>4</w:t>
    </w:r>
    <w:r>
      <w:fldChar w:fldCharType="end"/>
    </w:r>
  </w:p>
  <w:p w:rsidRDefault="008913CF" w:rsidR="008913C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306" w:rsidR="00164306">
      <w:r>
        <w:separator/>
      </w:r>
    </w:p>
  </w:footnote>
  <w:footnote w:id="0" w:type="continuationSeparator">
    <w:p w:rsidRDefault="00164306" w:rsidR="00164306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B0511"/>
    <w:multiLevelType w:val="hybridMultilevel"/>
    <w:tmpl w:val="1F603218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Bookman Old Style" w:ascii="Bookman Old Style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0543398"/>
    <w:multiLevelType w:val="hybridMultilevel"/>
    <w:tmpl w:val="161C908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513475"/>
    <w:multiLevelType w:val="hybridMultilevel"/>
    <w:tmpl w:val="FFF03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BE054AF"/>
    <w:multiLevelType w:val="hybridMultilevel"/>
    <w:tmpl w:val="B364B7B2"/>
    <w:lvl w:tplc="9056DE32" w:ilvl="0">
      <w:start w:val="1"/>
      <w:numFmt w:val="lowerLetter"/>
      <w:lvlText w:val="%1)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210" w:val="num"/>
        </w:tabs>
        <w:ind w:hanging="360" w:left="3210"/>
      </w:pPr>
    </w:lvl>
    <w:lvl w:tentative="true" w:tplc="0409001B" w:ilvl="2">
      <w:start w:val="1"/>
      <w:numFmt w:val="lowerRoman"/>
      <w:lvlText w:val="%3."/>
      <w:lvlJc w:val="right"/>
      <w:pPr>
        <w:tabs>
          <w:tab w:pos="3930" w:val="num"/>
        </w:tabs>
        <w:ind w:hanging="180" w:left="3930"/>
      </w:pPr>
    </w:lvl>
    <w:lvl w:tentative="true" w:tplc="0409000F" w:ilvl="3">
      <w:start w:val="1"/>
      <w:numFmt w:val="decimal"/>
      <w:lvlText w:val="%4."/>
      <w:lvlJc w:val="left"/>
      <w:pPr>
        <w:tabs>
          <w:tab w:pos="4650" w:val="num"/>
        </w:tabs>
        <w:ind w:hanging="360" w:left="4650"/>
      </w:pPr>
    </w:lvl>
    <w:lvl w:tentative="true" w:tplc="04090019" w:ilvl="4">
      <w:start w:val="1"/>
      <w:numFmt w:val="lowerLetter"/>
      <w:lvlText w:val="%5."/>
      <w:lvlJc w:val="left"/>
      <w:pPr>
        <w:tabs>
          <w:tab w:pos="5370" w:val="num"/>
        </w:tabs>
        <w:ind w:hanging="360" w:left="5370"/>
      </w:pPr>
    </w:lvl>
    <w:lvl w:tentative="true" w:tplc="0409001B" w:ilvl="5">
      <w:start w:val="1"/>
      <w:numFmt w:val="lowerRoman"/>
      <w:lvlText w:val="%6."/>
      <w:lvlJc w:val="right"/>
      <w:pPr>
        <w:tabs>
          <w:tab w:pos="6090" w:val="num"/>
        </w:tabs>
        <w:ind w:hanging="180" w:left="6090"/>
      </w:pPr>
    </w:lvl>
    <w:lvl w:tentative="true" w:tplc="0409000F" w:ilvl="6">
      <w:start w:val="1"/>
      <w:numFmt w:val="decimal"/>
      <w:lvlText w:val="%7."/>
      <w:lvlJc w:val="left"/>
      <w:pPr>
        <w:tabs>
          <w:tab w:pos="6810" w:val="num"/>
        </w:tabs>
        <w:ind w:hanging="360" w:left="6810"/>
      </w:pPr>
    </w:lvl>
    <w:lvl w:tentative="true" w:tplc="04090019" w:ilvl="7">
      <w:start w:val="1"/>
      <w:numFmt w:val="lowerLetter"/>
      <w:lvlText w:val="%8."/>
      <w:lvlJc w:val="left"/>
      <w:pPr>
        <w:tabs>
          <w:tab w:pos="7530" w:val="num"/>
        </w:tabs>
        <w:ind w:hanging="360" w:left="7530"/>
      </w:pPr>
    </w:lvl>
    <w:lvl w:tentative="true" w:tplc="0409001B" w:ilvl="8">
      <w:start w:val="1"/>
      <w:numFmt w:val="lowerRoman"/>
      <w:lvlText w:val="%9."/>
      <w:lvlJc w:val="right"/>
      <w:pPr>
        <w:tabs>
          <w:tab w:pos="8250" w:val="num"/>
        </w:tabs>
        <w:ind w:hanging="180" w:left="8250"/>
      </w:pPr>
    </w:lvl>
  </w:abstractNum>
  <w:abstractNum w:abstractNumId="4">
    <w:nsid w:val="0EFF0ED3"/>
    <w:multiLevelType w:val="hybridMultilevel"/>
    <w:tmpl w:val="4500A20A"/>
    <w:lvl w:tplc="AD5C4D34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6F434EB"/>
    <w:multiLevelType w:val="multilevel"/>
    <w:tmpl w:val="31AA9E9E"/>
    <w:lvl w:ilvl="0">
      <w:start w:val="1"/>
      <w:numFmt w:val="decimal"/>
      <w:lvlText w:val="%1."/>
      <w:lvlJc w:val="left"/>
      <w:pPr>
        <w:tabs>
          <w:tab w:pos="585" w:val="num"/>
        </w:tabs>
        <w:ind w:hanging="585" w:left="58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b/>
      </w:rPr>
    </w:lvl>
  </w:abstractNum>
  <w:abstractNum w:abstractNumId="6">
    <w:nsid w:val="1B8A4533"/>
    <w:multiLevelType w:val="hybridMultilevel"/>
    <w:tmpl w:val="51243EEC"/>
    <w:lvl w:tplc="23D06FE6" w:ilvl="0">
      <w:start w:val="9"/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1BB36184"/>
    <w:multiLevelType w:val="hybridMultilevel"/>
    <w:tmpl w:val="5FD2636A"/>
    <w:lvl w:tplc="D34A34A0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1BFE1C35"/>
    <w:multiLevelType w:val="hybridMultilevel"/>
    <w:tmpl w:val="E04C821A"/>
    <w:lvl w:tplc="65E0E22A" w:ilvl="0">
      <w:start w:val="1"/>
      <w:numFmt w:val="lowerLetter"/>
      <w:lvlText w:val="%1)"/>
      <w:lvlJc w:val="left"/>
      <w:pPr>
        <w:tabs>
          <w:tab w:pos="2220" w:val="num"/>
        </w:tabs>
        <w:ind w:hanging="360" w:left="2220"/>
      </w:pPr>
      <w:rPr>
        <w:rFonts w:hint="default"/>
      </w:rPr>
    </w:lvl>
    <w:lvl w:tplc="43626396" w:ilvl="1">
      <w:start w:val="30"/>
      <w:numFmt w:val="bullet"/>
      <w:lvlText w:val="-"/>
      <w:lvlJc w:val="left"/>
      <w:pPr>
        <w:tabs>
          <w:tab w:pos="2940" w:val="num"/>
        </w:tabs>
        <w:ind w:hanging="360" w:left="2940"/>
      </w:pPr>
      <w:rPr>
        <w:rFonts w:cs="Arial" w:eastAsia="Times New Roman" w:hAnsi="Arial" w:ascii="Arial" w:hint="default"/>
      </w:rPr>
    </w:lvl>
    <w:lvl w:tplc="85EE7C38" w:ilvl="2">
      <w:start w:val="2"/>
      <w:numFmt w:val="bullet"/>
      <w:lvlText w:val=""/>
      <w:lvlJc w:val="left"/>
      <w:pPr>
        <w:tabs>
          <w:tab w:pos="3840" w:val="num"/>
        </w:tabs>
        <w:ind w:hanging="360" w:left="3840"/>
      </w:pPr>
      <w:rPr>
        <w:rFonts w:cs="Times New Roman" w:eastAsia="Times New Roman" w:hAnsi="Symbol" w:ascii="Symbol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380" w:val="num"/>
        </w:tabs>
        <w:ind w:hanging="360" w:left="4380"/>
      </w:pPr>
    </w:lvl>
    <w:lvl w:tentative="true" w:tplc="04090019" w:ilvl="4">
      <w:start w:val="1"/>
      <w:numFmt w:val="lowerLetter"/>
      <w:lvlText w:val="%5."/>
      <w:lvlJc w:val="left"/>
      <w:pPr>
        <w:tabs>
          <w:tab w:pos="5100" w:val="num"/>
        </w:tabs>
        <w:ind w:hanging="360" w:left="5100"/>
      </w:pPr>
    </w:lvl>
    <w:lvl w:tentative="true" w:tplc="0409001B" w:ilvl="5">
      <w:start w:val="1"/>
      <w:numFmt w:val="lowerRoman"/>
      <w:lvlText w:val="%6."/>
      <w:lvlJc w:val="right"/>
      <w:pPr>
        <w:tabs>
          <w:tab w:pos="5820" w:val="num"/>
        </w:tabs>
        <w:ind w:hanging="180" w:left="5820"/>
      </w:pPr>
    </w:lvl>
    <w:lvl w:tentative="true" w:tplc="0409000F" w:ilvl="6">
      <w:start w:val="1"/>
      <w:numFmt w:val="decimal"/>
      <w:lvlText w:val="%7."/>
      <w:lvlJc w:val="left"/>
      <w:pPr>
        <w:tabs>
          <w:tab w:pos="6540" w:val="num"/>
        </w:tabs>
        <w:ind w:hanging="360" w:left="6540"/>
      </w:pPr>
    </w:lvl>
    <w:lvl w:tentative="true" w:tplc="04090019" w:ilvl="7">
      <w:start w:val="1"/>
      <w:numFmt w:val="lowerLetter"/>
      <w:lvlText w:val="%8."/>
      <w:lvlJc w:val="left"/>
      <w:pPr>
        <w:tabs>
          <w:tab w:pos="7260" w:val="num"/>
        </w:tabs>
        <w:ind w:hanging="360" w:left="7260"/>
      </w:pPr>
    </w:lvl>
    <w:lvl w:tentative="true" w:tplc="0409001B" w:ilvl="8">
      <w:start w:val="1"/>
      <w:numFmt w:val="lowerRoman"/>
      <w:lvlText w:val="%9."/>
      <w:lvlJc w:val="right"/>
      <w:pPr>
        <w:tabs>
          <w:tab w:pos="7980" w:val="num"/>
        </w:tabs>
        <w:ind w:hanging="180" w:left="7980"/>
      </w:pPr>
    </w:lvl>
  </w:abstractNum>
  <w:abstractNum w:abstractNumId="9">
    <w:nsid w:val="1ED17816"/>
    <w:multiLevelType w:val="hybridMultilevel"/>
    <w:tmpl w:val="C21AEB32"/>
    <w:lvl w:tplc="F0D6CAA0" w:ilvl="0">
      <w:start w:val="1"/>
      <w:numFmt w:val="lowerLetter"/>
      <w:lvlText w:val="%1)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87FE8CDA" w:ilvl="1">
      <w:start w:val="1"/>
      <w:numFmt w:val="decimal"/>
      <w:lvlText w:val="%2."/>
      <w:lvlJc w:val="left"/>
      <w:pPr>
        <w:tabs>
          <w:tab w:pos="1860" w:val="num"/>
        </w:tabs>
        <w:ind w:hanging="360" w:left="186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09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09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09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09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09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09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0">
    <w:nsid w:val="2022779C"/>
    <w:multiLevelType w:val="hybridMultilevel"/>
    <w:tmpl w:val="E3ACD96E"/>
    <w:lvl w:tplc="4BBCD59A" w:ilvl="0">
      <w:start w:val="4"/>
      <w:numFmt w:val="bullet"/>
      <w:lvlText w:val="-"/>
      <w:lvlJc w:val="left"/>
      <w:pPr>
        <w:tabs>
          <w:tab w:pos="1860" w:val="num"/>
        </w:tabs>
        <w:ind w:hanging="360" w:left="1860"/>
      </w:pPr>
      <w:rPr>
        <w:rFonts w:cs="Times New Roman" w:eastAsia="Times New Roman" w:hAnsi="Bookman Old Style" w:ascii="Bookman Old Style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11">
    <w:nsid w:val="24631314"/>
    <w:multiLevelType w:val="hybridMultilevel"/>
    <w:tmpl w:val="6F2427A4"/>
    <w:lvl w:tplc="11703CA8" w:ilvl="0">
      <w:start w:val="9"/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26E9679C"/>
    <w:multiLevelType w:val="hybridMultilevel"/>
    <w:tmpl w:val="1E4A4998"/>
    <w:lvl w:tplc="FF2E21E2" w:ilvl="0">
      <w:start w:val="9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31B5204A"/>
    <w:multiLevelType w:val="hybridMultilevel"/>
    <w:tmpl w:val="6DF0EA24"/>
    <w:lvl w:tplc="5A003CC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4F313D9"/>
    <w:multiLevelType w:val="hybridMultilevel"/>
    <w:tmpl w:val="AD6A56F0"/>
    <w:lvl w:tplc="A69E7750" w:ilvl="0">
      <w:start w:val="7"/>
      <w:numFmt w:val="bullet"/>
      <w:lvlText w:val=""/>
      <w:lvlJc w:val="left"/>
      <w:pPr>
        <w:ind w:hanging="360" w:left="1065"/>
      </w:pPr>
      <w:rPr>
        <w:rFonts w:cs="Arial" w:eastAsia="Times New Roman" w:hAnsi="Symbol" w:ascii="Symbol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5">
    <w:nsid w:val="360B7865"/>
    <w:multiLevelType w:val="hybridMultilevel"/>
    <w:tmpl w:val="67D6D248"/>
    <w:lvl w:tplc="36247AA4" w:ilvl="0">
      <w:start w:val="2"/>
      <w:numFmt w:val="bullet"/>
      <w:lvlText w:val="-"/>
      <w:lvlJc w:val="left"/>
      <w:pPr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3A2307AB"/>
    <w:multiLevelType w:val="hybridMultilevel"/>
    <w:tmpl w:val="784EC68A"/>
    <w:lvl w:tplc="4BBCD59A" w:ilvl="0">
      <w:start w:val="4"/>
      <w:numFmt w:val="bullet"/>
      <w:lvlText w:val="-"/>
      <w:lvlJc w:val="left"/>
      <w:pPr>
        <w:tabs>
          <w:tab w:pos="1211" w:val="num"/>
        </w:tabs>
        <w:ind w:hanging="360" w:left="1211"/>
      </w:pPr>
      <w:rPr>
        <w:rFonts w:cs="Times New Roman" w:eastAsia="Times New Roman" w:hAnsi="Bookman Old Style" w:ascii="Bookman Old Style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B4C0450"/>
    <w:multiLevelType w:val="hybridMultilevel"/>
    <w:tmpl w:val="1144CBEC"/>
    <w:lvl w:tplc="CCDCC76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8">
    <w:nsid w:val="3CA83926"/>
    <w:multiLevelType w:val="multilevel"/>
    <w:tmpl w:val="5BD80634"/>
    <w:lvl w:ilvl="0">
      <w:start w:val="1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b/>
      </w:rPr>
    </w:lvl>
  </w:abstractNum>
  <w:abstractNum w:abstractNumId="19">
    <w:nsid w:val="45F50D0B"/>
    <w:multiLevelType w:val="hybridMultilevel"/>
    <w:tmpl w:val="A4FCCD9A"/>
    <w:lvl w:tplc="93FA42B0" w:ilvl="0">
      <w:start w:val="7"/>
      <w:numFmt w:val="bullet"/>
      <w:lvlText w:val=""/>
      <w:lvlJc w:val="left"/>
      <w:pPr>
        <w:ind w:hanging="360" w:left="1068"/>
      </w:pPr>
      <w:rPr>
        <w:rFonts w:cs="Arial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0">
    <w:nsid w:val="464A3BBB"/>
    <w:multiLevelType w:val="hybridMultilevel"/>
    <w:tmpl w:val="E8DA886A"/>
    <w:lvl w:tplc="60204686" w:ilvl="0">
      <w:start w:val="1"/>
      <w:numFmt w:val="decimal"/>
      <w:lvlText w:val="%1."/>
      <w:lvlJc w:val="left"/>
      <w:pPr>
        <w:ind w:hanging="360" w:left="6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21">
    <w:nsid w:val="470D7C8B"/>
    <w:multiLevelType w:val="hybridMultilevel"/>
    <w:tmpl w:val="583448E6"/>
    <w:lvl w:tplc="A9C6BDF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2">
    <w:nsid w:val="501923E1"/>
    <w:multiLevelType w:val="hybridMultilevel"/>
    <w:tmpl w:val="AB94E63E"/>
    <w:lvl w:tplc="00CAC532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1516A02"/>
    <w:multiLevelType w:val="hybridMultilevel"/>
    <w:tmpl w:val="52AAA1C8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Bookman Old Style" w:ascii="Bookman Old Style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51796790"/>
    <w:multiLevelType w:val="hybridMultilevel"/>
    <w:tmpl w:val="B784D412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Bookman Old Style" w:ascii="Bookman Old Style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5361049B"/>
    <w:multiLevelType w:val="hybridMultilevel"/>
    <w:tmpl w:val="AC884B34"/>
    <w:lvl w:tplc="E416B404" w:ilvl="0">
      <w:start w:val="3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57117D85"/>
    <w:multiLevelType w:val="hybridMultilevel"/>
    <w:tmpl w:val="32A8B1B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7">
    <w:nsid w:val="57AC2EB5"/>
    <w:multiLevelType w:val="hybridMultilevel"/>
    <w:tmpl w:val="804EA1FA"/>
    <w:lvl w:tplc="C1CC57D2" w:ilvl="0">
      <w:start w:val="3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6ABC7F0A"/>
    <w:multiLevelType w:val="hybridMultilevel"/>
    <w:tmpl w:val="85521E90"/>
    <w:lvl w:tplc="8672497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u w:val="singl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7B6B0032"/>
    <w:multiLevelType w:val="hybridMultilevel"/>
    <w:tmpl w:val="DFA2F8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7"/>
  </w:num>
  <w:num w:numId="2">
    <w:abstractNumId w:val="21"/>
  </w:num>
  <w:num w:numId="3">
    <w:abstractNumId w:val="28"/>
  </w:num>
  <w:num w:numId="4">
    <w:abstractNumId w:val="18"/>
  </w:num>
  <w:num w:numId="5">
    <w:abstractNumId w:val="9"/>
  </w:num>
  <w:num w:numId="6">
    <w:abstractNumId w:val="7"/>
  </w:num>
  <w:num w:numId="7">
    <w:abstractNumId w:val="3"/>
  </w:num>
  <w:num w:numId="8">
    <w:abstractNumId w:val="8"/>
  </w:num>
  <w:num w:numId="9">
    <w:abstractNumId w:val="5"/>
  </w:num>
  <w:num w:numId="10">
    <w:abstractNumId w:val="13"/>
  </w:num>
  <w:num w:numId="11">
    <w:abstractNumId w:val="4"/>
  </w:num>
  <w:num w:numId="12">
    <w:abstractNumId w:val="10"/>
  </w:num>
  <w:num w:numId="13">
    <w:abstractNumId w:val="1"/>
  </w:num>
  <w:num w:numId="14">
    <w:abstractNumId w:val="16"/>
  </w:num>
  <w:num w:numId="15">
    <w:abstractNumId w:val="23"/>
  </w:num>
  <w:num w:numId="16">
    <w:abstractNumId w:val="26"/>
  </w:num>
  <w:num w:numId="17">
    <w:abstractNumId w:val="24"/>
  </w:num>
  <w:num w:numId="18">
    <w:abstractNumId w:val="0"/>
  </w:num>
  <w:num w:numId="19">
    <w:abstractNumId w:val="2"/>
  </w:num>
  <w:num w:numId="20">
    <w:abstractNumId w:val="20"/>
  </w:num>
  <w:num w:numId="21">
    <w:abstractNumId w:val="27"/>
  </w:num>
  <w:num w:numId="22">
    <w:abstractNumId w:val="25"/>
  </w:num>
  <w:num w:numId="23">
    <w:abstractNumId w:val="14"/>
  </w:num>
  <w:num w:numId="24">
    <w:abstractNumId w:val="19"/>
  </w:num>
  <w:num w:numId="25">
    <w:abstractNumId w:val="11"/>
  </w:num>
  <w:num w:numId="26">
    <w:abstractNumId w:val="6"/>
  </w:num>
  <w:num w:numId="27">
    <w:abstractNumId w:val="12"/>
  </w:num>
  <w:num w:numId="28">
    <w:abstractNumId w:val="15"/>
  </w:num>
  <w:num w:numId="29">
    <w:abstractNumId w:val="22"/>
  </w:num>
  <w:num w:numId="30">
    <w:abstractNumId w:val="2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3FBB"/>
    <w:rsid w:val="00005151"/>
    <w:rsid w:val="00017B1A"/>
    <w:rsid w:val="000335E6"/>
    <w:rsid w:val="00036C5F"/>
    <w:rsid w:val="00063B7E"/>
    <w:rsid w:val="00065E9E"/>
    <w:rsid w:val="000667E8"/>
    <w:rsid w:val="0006712D"/>
    <w:rsid w:val="00075540"/>
    <w:rsid w:val="000850E1"/>
    <w:rsid w:val="000857CD"/>
    <w:rsid w:val="00085EDF"/>
    <w:rsid w:val="000A6E4C"/>
    <w:rsid w:val="000B4207"/>
    <w:rsid w:val="000C4E1A"/>
    <w:rsid w:val="000C5859"/>
    <w:rsid w:val="000D2C00"/>
    <w:rsid w:val="000D4928"/>
    <w:rsid w:val="000E06E9"/>
    <w:rsid w:val="000E20CD"/>
    <w:rsid w:val="000E4C72"/>
    <w:rsid w:val="000E6579"/>
    <w:rsid w:val="000F72B6"/>
    <w:rsid w:val="00107078"/>
    <w:rsid w:val="001155D5"/>
    <w:rsid w:val="0011698B"/>
    <w:rsid w:val="00117C08"/>
    <w:rsid w:val="001252E0"/>
    <w:rsid w:val="00144C3D"/>
    <w:rsid w:val="00146BBA"/>
    <w:rsid w:val="0014701D"/>
    <w:rsid w:val="00151A20"/>
    <w:rsid w:val="00155142"/>
    <w:rsid w:val="00164306"/>
    <w:rsid w:val="00167596"/>
    <w:rsid w:val="00180473"/>
    <w:rsid w:val="001811F1"/>
    <w:rsid w:val="00187AAC"/>
    <w:rsid w:val="00192230"/>
    <w:rsid w:val="00192762"/>
    <w:rsid w:val="001A393F"/>
    <w:rsid w:val="001B24FA"/>
    <w:rsid w:val="001B2EBD"/>
    <w:rsid w:val="001B5506"/>
    <w:rsid w:val="001C3D31"/>
    <w:rsid w:val="001C62E7"/>
    <w:rsid w:val="001D5A9F"/>
    <w:rsid w:val="001E3DB6"/>
    <w:rsid w:val="001F34E8"/>
    <w:rsid w:val="001F532F"/>
    <w:rsid w:val="0020271E"/>
    <w:rsid w:val="00207489"/>
    <w:rsid w:val="0021405D"/>
    <w:rsid w:val="00217DFB"/>
    <w:rsid w:val="00220295"/>
    <w:rsid w:val="00223911"/>
    <w:rsid w:val="00225C33"/>
    <w:rsid w:val="002313D1"/>
    <w:rsid w:val="00246819"/>
    <w:rsid w:val="00246F94"/>
    <w:rsid w:val="0025223E"/>
    <w:rsid w:val="002553BD"/>
    <w:rsid w:val="00264694"/>
    <w:rsid w:val="00267FF4"/>
    <w:rsid w:val="00275EF7"/>
    <w:rsid w:val="00276F81"/>
    <w:rsid w:val="00280D10"/>
    <w:rsid w:val="00281279"/>
    <w:rsid w:val="00284A7B"/>
    <w:rsid w:val="00285421"/>
    <w:rsid w:val="0028647F"/>
    <w:rsid w:val="00286B89"/>
    <w:rsid w:val="00294FD2"/>
    <w:rsid w:val="00297E1E"/>
    <w:rsid w:val="002A06EF"/>
    <w:rsid w:val="002A27C9"/>
    <w:rsid w:val="002A4911"/>
    <w:rsid w:val="002C02E2"/>
    <w:rsid w:val="002C4A5A"/>
    <w:rsid w:val="002D1DBE"/>
    <w:rsid w:val="002D4016"/>
    <w:rsid w:val="002E1755"/>
    <w:rsid w:val="002E3036"/>
    <w:rsid w:val="002E4C8D"/>
    <w:rsid w:val="002E54E7"/>
    <w:rsid w:val="00301BB6"/>
    <w:rsid w:val="0030779A"/>
    <w:rsid w:val="0031183F"/>
    <w:rsid w:val="0031690B"/>
    <w:rsid w:val="00322F3E"/>
    <w:rsid w:val="0032514E"/>
    <w:rsid w:val="00331956"/>
    <w:rsid w:val="00334F5E"/>
    <w:rsid w:val="00355A0E"/>
    <w:rsid w:val="003629FC"/>
    <w:rsid w:val="00363465"/>
    <w:rsid w:val="00364244"/>
    <w:rsid w:val="00372984"/>
    <w:rsid w:val="003814CF"/>
    <w:rsid w:val="003956E8"/>
    <w:rsid w:val="003A3FEF"/>
    <w:rsid w:val="003A4463"/>
    <w:rsid w:val="003A5E49"/>
    <w:rsid w:val="003B0B98"/>
    <w:rsid w:val="003B1B4C"/>
    <w:rsid w:val="003B5D2B"/>
    <w:rsid w:val="003D4088"/>
    <w:rsid w:val="003E5EEB"/>
    <w:rsid w:val="004027EF"/>
    <w:rsid w:val="004049A5"/>
    <w:rsid w:val="00406ABF"/>
    <w:rsid w:val="00406DA8"/>
    <w:rsid w:val="00411DAB"/>
    <w:rsid w:val="00440A0E"/>
    <w:rsid w:val="00443E3A"/>
    <w:rsid w:val="00450E42"/>
    <w:rsid w:val="0045492A"/>
    <w:rsid w:val="00457B40"/>
    <w:rsid w:val="00473ADA"/>
    <w:rsid w:val="00474CE1"/>
    <w:rsid w:val="004830D8"/>
    <w:rsid w:val="0048544C"/>
    <w:rsid w:val="004A2FBB"/>
    <w:rsid w:val="004A5563"/>
    <w:rsid w:val="004B408E"/>
    <w:rsid w:val="004B43BD"/>
    <w:rsid w:val="004C3575"/>
    <w:rsid w:val="004C6380"/>
    <w:rsid w:val="004D2D96"/>
    <w:rsid w:val="004D3ABD"/>
    <w:rsid w:val="004E705E"/>
    <w:rsid w:val="004F034E"/>
    <w:rsid w:val="004F5C92"/>
    <w:rsid w:val="005037C3"/>
    <w:rsid w:val="0051255B"/>
    <w:rsid w:val="005150D1"/>
    <w:rsid w:val="0052202B"/>
    <w:rsid w:val="00526614"/>
    <w:rsid w:val="00542541"/>
    <w:rsid w:val="00545E65"/>
    <w:rsid w:val="005500B3"/>
    <w:rsid w:val="0055273F"/>
    <w:rsid w:val="00552E27"/>
    <w:rsid w:val="0056602B"/>
    <w:rsid w:val="00574359"/>
    <w:rsid w:val="00575933"/>
    <w:rsid w:val="00576686"/>
    <w:rsid w:val="005822D5"/>
    <w:rsid w:val="005870C8"/>
    <w:rsid w:val="005A4894"/>
    <w:rsid w:val="005C21C8"/>
    <w:rsid w:val="005C4D49"/>
    <w:rsid w:val="005D5299"/>
    <w:rsid w:val="005D63CF"/>
    <w:rsid w:val="005E5B81"/>
    <w:rsid w:val="005F6B9D"/>
    <w:rsid w:val="006107D2"/>
    <w:rsid w:val="00612956"/>
    <w:rsid w:val="00612D5B"/>
    <w:rsid w:val="00621C39"/>
    <w:rsid w:val="00627482"/>
    <w:rsid w:val="0063170D"/>
    <w:rsid w:val="00641A8B"/>
    <w:rsid w:val="00647862"/>
    <w:rsid w:val="00653FBB"/>
    <w:rsid w:val="00657529"/>
    <w:rsid w:val="00664D25"/>
    <w:rsid w:val="006654D5"/>
    <w:rsid w:val="00670B9F"/>
    <w:rsid w:val="006718B2"/>
    <w:rsid w:val="00680DC2"/>
    <w:rsid w:val="006A1FB5"/>
    <w:rsid w:val="006B70DD"/>
    <w:rsid w:val="006C7FC8"/>
    <w:rsid w:val="006D52FE"/>
    <w:rsid w:val="006D6F5A"/>
    <w:rsid w:val="006E0FFC"/>
    <w:rsid w:val="006F57ED"/>
    <w:rsid w:val="007236A6"/>
    <w:rsid w:val="00726B6E"/>
    <w:rsid w:val="00727CBA"/>
    <w:rsid w:val="00732643"/>
    <w:rsid w:val="00740FF2"/>
    <w:rsid w:val="00745EE0"/>
    <w:rsid w:val="00757B0D"/>
    <w:rsid w:val="00762E30"/>
    <w:rsid w:val="007725E6"/>
    <w:rsid w:val="00774C24"/>
    <w:rsid w:val="00782ED8"/>
    <w:rsid w:val="00785ABB"/>
    <w:rsid w:val="00787A04"/>
    <w:rsid w:val="0079239D"/>
    <w:rsid w:val="007B11A6"/>
    <w:rsid w:val="007B4A87"/>
    <w:rsid w:val="007C3A7E"/>
    <w:rsid w:val="007C5C26"/>
    <w:rsid w:val="007D24D1"/>
    <w:rsid w:val="007D4446"/>
    <w:rsid w:val="007D53A1"/>
    <w:rsid w:val="007E5C49"/>
    <w:rsid w:val="007E60AC"/>
    <w:rsid w:val="007F2731"/>
    <w:rsid w:val="007F378D"/>
    <w:rsid w:val="007F3D64"/>
    <w:rsid w:val="007F3EC1"/>
    <w:rsid w:val="007F7A1C"/>
    <w:rsid w:val="0080539E"/>
    <w:rsid w:val="00806396"/>
    <w:rsid w:val="00810C90"/>
    <w:rsid w:val="0081572D"/>
    <w:rsid w:val="0081754B"/>
    <w:rsid w:val="00825F50"/>
    <w:rsid w:val="00834203"/>
    <w:rsid w:val="008436ED"/>
    <w:rsid w:val="00850C8B"/>
    <w:rsid w:val="00855461"/>
    <w:rsid w:val="00864156"/>
    <w:rsid w:val="00864819"/>
    <w:rsid w:val="0087222F"/>
    <w:rsid w:val="00883780"/>
    <w:rsid w:val="008913CF"/>
    <w:rsid w:val="00897092"/>
    <w:rsid w:val="008A3AD4"/>
    <w:rsid w:val="008A4314"/>
    <w:rsid w:val="008B21AE"/>
    <w:rsid w:val="008B44F4"/>
    <w:rsid w:val="008C155F"/>
    <w:rsid w:val="008C3744"/>
    <w:rsid w:val="008D0B7A"/>
    <w:rsid w:val="008D4C9A"/>
    <w:rsid w:val="008D67A2"/>
    <w:rsid w:val="008D67B8"/>
    <w:rsid w:val="008E79FD"/>
    <w:rsid w:val="008E7ADC"/>
    <w:rsid w:val="00910CC4"/>
    <w:rsid w:val="00916D1F"/>
    <w:rsid w:val="00917120"/>
    <w:rsid w:val="00923A66"/>
    <w:rsid w:val="009249B6"/>
    <w:rsid w:val="00931641"/>
    <w:rsid w:val="00937139"/>
    <w:rsid w:val="00940390"/>
    <w:rsid w:val="009443A6"/>
    <w:rsid w:val="0094672B"/>
    <w:rsid w:val="0096615B"/>
    <w:rsid w:val="00966792"/>
    <w:rsid w:val="00971C09"/>
    <w:rsid w:val="009735D4"/>
    <w:rsid w:val="00973D42"/>
    <w:rsid w:val="00981795"/>
    <w:rsid w:val="00992E0C"/>
    <w:rsid w:val="00993920"/>
    <w:rsid w:val="009960B7"/>
    <w:rsid w:val="009B01C2"/>
    <w:rsid w:val="009B2F9F"/>
    <w:rsid w:val="009B333C"/>
    <w:rsid w:val="009C4D5D"/>
    <w:rsid w:val="009E11A1"/>
    <w:rsid w:val="009E5FE4"/>
    <w:rsid w:val="009F7ECE"/>
    <w:rsid w:val="00A068F8"/>
    <w:rsid w:val="00A118DE"/>
    <w:rsid w:val="00A20AF9"/>
    <w:rsid w:val="00A25D00"/>
    <w:rsid w:val="00A26266"/>
    <w:rsid w:val="00A36770"/>
    <w:rsid w:val="00A40A44"/>
    <w:rsid w:val="00A42450"/>
    <w:rsid w:val="00A42F70"/>
    <w:rsid w:val="00A4530E"/>
    <w:rsid w:val="00A474AD"/>
    <w:rsid w:val="00A537B6"/>
    <w:rsid w:val="00A61B11"/>
    <w:rsid w:val="00A62CAD"/>
    <w:rsid w:val="00A67782"/>
    <w:rsid w:val="00A72C6C"/>
    <w:rsid w:val="00A7684E"/>
    <w:rsid w:val="00A77529"/>
    <w:rsid w:val="00A94D1F"/>
    <w:rsid w:val="00AA37D9"/>
    <w:rsid w:val="00AB26C0"/>
    <w:rsid w:val="00AB3ADE"/>
    <w:rsid w:val="00AB70F3"/>
    <w:rsid w:val="00AC5B77"/>
    <w:rsid w:val="00AD01F2"/>
    <w:rsid w:val="00AD59C9"/>
    <w:rsid w:val="00AE1E52"/>
    <w:rsid w:val="00AE2CF7"/>
    <w:rsid w:val="00AE393F"/>
    <w:rsid w:val="00AF776A"/>
    <w:rsid w:val="00B03FBD"/>
    <w:rsid w:val="00B062A7"/>
    <w:rsid w:val="00B116BD"/>
    <w:rsid w:val="00B2700A"/>
    <w:rsid w:val="00B35D10"/>
    <w:rsid w:val="00B43B83"/>
    <w:rsid w:val="00B51166"/>
    <w:rsid w:val="00B542E3"/>
    <w:rsid w:val="00B57162"/>
    <w:rsid w:val="00B65080"/>
    <w:rsid w:val="00B77243"/>
    <w:rsid w:val="00B814C0"/>
    <w:rsid w:val="00B859AF"/>
    <w:rsid w:val="00B948B3"/>
    <w:rsid w:val="00B959C2"/>
    <w:rsid w:val="00B972FA"/>
    <w:rsid w:val="00B97877"/>
    <w:rsid w:val="00BA1281"/>
    <w:rsid w:val="00BA3A98"/>
    <w:rsid w:val="00BA4E9D"/>
    <w:rsid w:val="00BA5FF9"/>
    <w:rsid w:val="00BC06FC"/>
    <w:rsid w:val="00BC510D"/>
    <w:rsid w:val="00BE426F"/>
    <w:rsid w:val="00BE7529"/>
    <w:rsid w:val="00BF0747"/>
    <w:rsid w:val="00BF0EDF"/>
    <w:rsid w:val="00C14A7C"/>
    <w:rsid w:val="00C14BEC"/>
    <w:rsid w:val="00C171D1"/>
    <w:rsid w:val="00C2701E"/>
    <w:rsid w:val="00C40DEF"/>
    <w:rsid w:val="00C47C7F"/>
    <w:rsid w:val="00C504A2"/>
    <w:rsid w:val="00C52AC8"/>
    <w:rsid w:val="00C5371C"/>
    <w:rsid w:val="00C623A8"/>
    <w:rsid w:val="00C6240F"/>
    <w:rsid w:val="00C6372C"/>
    <w:rsid w:val="00C653A6"/>
    <w:rsid w:val="00C65FAD"/>
    <w:rsid w:val="00C66212"/>
    <w:rsid w:val="00C70C93"/>
    <w:rsid w:val="00C931A6"/>
    <w:rsid w:val="00C96316"/>
    <w:rsid w:val="00C9697A"/>
    <w:rsid w:val="00CA37DD"/>
    <w:rsid w:val="00CB3F29"/>
    <w:rsid w:val="00CB56A6"/>
    <w:rsid w:val="00CB6602"/>
    <w:rsid w:val="00CC7D85"/>
    <w:rsid w:val="00CD428D"/>
    <w:rsid w:val="00CD585D"/>
    <w:rsid w:val="00CD6D74"/>
    <w:rsid w:val="00CD715F"/>
    <w:rsid w:val="00CE1F32"/>
    <w:rsid w:val="00CE427C"/>
    <w:rsid w:val="00CE6417"/>
    <w:rsid w:val="00CE7582"/>
    <w:rsid w:val="00CF2A71"/>
    <w:rsid w:val="00CF3816"/>
    <w:rsid w:val="00D07629"/>
    <w:rsid w:val="00D14F0C"/>
    <w:rsid w:val="00D15C3E"/>
    <w:rsid w:val="00D21120"/>
    <w:rsid w:val="00D255FF"/>
    <w:rsid w:val="00D27721"/>
    <w:rsid w:val="00D337F8"/>
    <w:rsid w:val="00D41BCA"/>
    <w:rsid w:val="00D44113"/>
    <w:rsid w:val="00D557A2"/>
    <w:rsid w:val="00D635E3"/>
    <w:rsid w:val="00D73710"/>
    <w:rsid w:val="00D764DD"/>
    <w:rsid w:val="00D77796"/>
    <w:rsid w:val="00D80530"/>
    <w:rsid w:val="00D84B15"/>
    <w:rsid w:val="00DA0D04"/>
    <w:rsid w:val="00DA65E0"/>
    <w:rsid w:val="00DA7C86"/>
    <w:rsid w:val="00DB5911"/>
    <w:rsid w:val="00DB75F5"/>
    <w:rsid w:val="00DC0B2C"/>
    <w:rsid w:val="00DC1716"/>
    <w:rsid w:val="00DD6D08"/>
    <w:rsid w:val="00DE2CE1"/>
    <w:rsid w:val="00DF2B78"/>
    <w:rsid w:val="00E25730"/>
    <w:rsid w:val="00E25F4C"/>
    <w:rsid w:val="00E27B29"/>
    <w:rsid w:val="00E321BB"/>
    <w:rsid w:val="00E35A8C"/>
    <w:rsid w:val="00E41C65"/>
    <w:rsid w:val="00E446AD"/>
    <w:rsid w:val="00E4590A"/>
    <w:rsid w:val="00E45DF3"/>
    <w:rsid w:val="00E47AD4"/>
    <w:rsid w:val="00E606BE"/>
    <w:rsid w:val="00E85509"/>
    <w:rsid w:val="00E85CDF"/>
    <w:rsid w:val="00E85D86"/>
    <w:rsid w:val="00E90A36"/>
    <w:rsid w:val="00E9199A"/>
    <w:rsid w:val="00E96958"/>
    <w:rsid w:val="00EB1280"/>
    <w:rsid w:val="00EC049C"/>
    <w:rsid w:val="00EC43CB"/>
    <w:rsid w:val="00ED2747"/>
    <w:rsid w:val="00ED6085"/>
    <w:rsid w:val="00EE16A9"/>
    <w:rsid w:val="00EF5074"/>
    <w:rsid w:val="00EF51F1"/>
    <w:rsid w:val="00F02EB2"/>
    <w:rsid w:val="00F214C6"/>
    <w:rsid w:val="00F33089"/>
    <w:rsid w:val="00F3370B"/>
    <w:rsid w:val="00F36720"/>
    <w:rsid w:val="00F36734"/>
    <w:rsid w:val="00F40178"/>
    <w:rsid w:val="00F43E0E"/>
    <w:rsid w:val="00F45721"/>
    <w:rsid w:val="00F47C0D"/>
    <w:rsid w:val="00F515A7"/>
    <w:rsid w:val="00F533FC"/>
    <w:rsid w:val="00F548C4"/>
    <w:rsid w:val="00F704A0"/>
    <w:rsid w:val="00F735BC"/>
    <w:rsid w:val="00F7641A"/>
    <w:rsid w:val="00F81827"/>
    <w:rsid w:val="00FA1FE2"/>
    <w:rsid w:val="00FA4BCC"/>
    <w:rsid w:val="00FB1281"/>
    <w:rsid w:val="00FB4554"/>
    <w:rsid w:val="00FC096C"/>
    <w:rsid w:val="00FC3AB5"/>
    <w:rsid w:val="00FD61B4"/>
    <w:rsid w:val="00FE31A4"/>
    <w:rsid w:val="00FE5BA5"/>
    <w:rsid w:val="00FE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53FBB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1690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rsid w:val="00ED27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D2747"/>
  </w:style>
  <w:style w:styleId="Tekstfusnote" w:type="paragraph">
    <w:name w:val="footnote text"/>
    <w:basedOn w:val="Normal"/>
    <w:semiHidden/>
    <w:rsid w:val="00ED2747"/>
    <w:rPr>
      <w:sz w:val="20"/>
      <w:szCs w:val="20"/>
    </w:rPr>
  </w:style>
  <w:style w:styleId="Referencafusnote" w:type="character">
    <w:name w:val="footnote reference"/>
    <w:semiHidden/>
    <w:rsid w:val="00ED2747"/>
    <w:rPr>
      <w:vertAlign w:val="superscript"/>
    </w:rPr>
  </w:style>
  <w:style w:styleId="Hiperveza" w:type="character">
    <w:name w:val="Hyperlink"/>
    <w:unhideWhenUsed/>
    <w:rsid w:val="00787A04"/>
    <w:rPr>
      <w:color w:val="0000FF"/>
      <w:u w:val="single"/>
    </w:rPr>
  </w:style>
  <w:style w:customStyle="true" w:styleId="PodnojeChar" w:type="character">
    <w:name w:val="Podnožje Char"/>
    <w:link w:val="Podnoje"/>
    <w:rsid w:val="007F2731"/>
    <w:rPr>
      <w:rFonts w:hAnsi="Arial" w:ascii="Arial"/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8648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64819"/>
    <w:rPr>
      <w:rFonts w:cs="Tahoma" w:hAnsi="Tahoma" w:ascii="Tahoma"/>
      <w:sz w:val="16"/>
      <w:szCs w:val="16"/>
    </w:rPr>
  </w:style>
  <w:style w:styleId="Istaknuto" w:type="character">
    <w:name w:val="Emphasis"/>
    <w:qFormat/>
    <w:rsid w:val="0079239D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D635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Istaknuto"/>
    <w:rsid w:val="00D635E3"/>
    <w:rPr>
      <w:rFonts w:cs="Times New Roman" w:hAnsi="Times New Roman" w:ascii="Times New Roman"/>
      <w:i/>
      <w:i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Istaknuto"/>
    <w:rsid w:val="00D635E3"/>
    <w:rPr>
      <w:i/>
      <w:i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35E3"/>
    <w:rPr>
      <w:rFonts w:cs="Times New Roman" w:hAnsi="Times New Roman" w:ascii="Times New Roman"/>
      <w:i/>
      <w:i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35E3"/>
    <w:rPr>
      <w:rFonts w:cs="Times New Roman" w:hAnsi="Times New Roman" w:ascii="Times New Roman"/>
      <w:i/>
      <w:i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53FBB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31690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rsid w:val="00ED27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D2747"/>
  </w:style>
  <w:style w:styleId="Tekstfusnote" w:type="paragraph">
    <w:name w:val="footnote text"/>
    <w:basedOn w:val="Normal"/>
    <w:semiHidden/>
    <w:rsid w:val="00ED2747"/>
    <w:rPr>
      <w:sz w:val="20"/>
      <w:szCs w:val="20"/>
    </w:rPr>
  </w:style>
  <w:style w:styleId="Referencafusnote" w:type="character">
    <w:name w:val="footnote reference"/>
    <w:semiHidden/>
    <w:rsid w:val="00ED2747"/>
    <w:rPr>
      <w:vertAlign w:val="superscript"/>
    </w:rPr>
  </w:style>
  <w:style w:styleId="Hiperveza" w:type="character">
    <w:name w:val="Hyperlink"/>
    <w:unhideWhenUsed/>
    <w:rsid w:val="00787A04"/>
    <w:rPr>
      <w:color w:val="0000FF"/>
      <w:u w:val="single"/>
    </w:rPr>
  </w:style>
  <w:style w:customStyle="1" w:styleId="PodnojeChar" w:type="character">
    <w:name w:val="Podnožje Char"/>
    <w:link w:val="Podnoje"/>
    <w:rsid w:val="007F2731"/>
    <w:rPr>
      <w:rFonts w:ascii="Arial" w:hAnsi="Arial"/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8648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64819"/>
    <w:rPr>
      <w:rFonts w:ascii="Tahoma" w:cs="Tahoma" w:hAnsi="Tahoma"/>
      <w:sz w:val="16"/>
      <w:szCs w:val="16"/>
    </w:rPr>
  </w:style>
  <w:style w:styleId="Istaknuto" w:type="character">
    <w:name w:val="Emphasis"/>
    <w:qFormat/>
    <w:rsid w:val="0079239D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D635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Istaknuto"/>
    <w:rsid w:val="00D635E3"/>
    <w:rPr>
      <w:rFonts w:ascii="Times New Roman" w:cs="Times New Roman" w:hAnsi="Times New Roman"/>
      <w:i/>
      <w:i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Istaknuto"/>
    <w:rsid w:val="00D635E3"/>
    <w:rPr>
      <w:i/>
      <w:i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35E3"/>
    <w:rPr>
      <w:rFonts w:ascii="Times New Roman" w:cs="Times New Roman" w:hAnsi="Times New Roman"/>
      <w:i/>
      <w:i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35E3"/>
    <w:rPr>
      <w:rFonts w:ascii="Times New Roman" w:cs="Times New Roman" w:hAnsi="Times New Roman"/>
      <w:i/>
      <w:i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8972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972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0050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0760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6567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2872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BAE756-3280-41E0-B03D-D63575F815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920</properties:Words>
  <properties:Characters>5622</properties:Characters>
  <properties:Lines>192</properties:Lines>
  <properties:Paragraphs>71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2018-06-04T05:34:00Z</dcterms:created>
  <dc:creator>Joža</dc:creator>
  <cp:lastModifiedBy>Sonja Pilić</cp:lastModifiedBy>
  <cp:lastPrinted>2018-05-30T19:46:00Z</cp:lastPrinted>
  <dcterms:modified xmlns:xsi="http://www.w3.org/2001/XMLSchema-instance" xsi:type="dcterms:W3CDTF">2018-06-04T05:39:00Z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podnesak (FEMINA d.o.o. Izvješće privr.steč.upr. svibanj2018_.docx)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