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8600" w14:paraId="8d98600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320AFB" w:rsidRPr="00320AFB">
        <w:t>ATLAGIĆ j.d.o.o.</w:t>
      </w:r>
      <w:r w:rsidR="009745DD">
        <w:t xml:space="preserve">, </w:t>
      </w:r>
      <w:r w:rsidR="00320AFB" w:rsidRPr="00320AFB">
        <w:t>Osijek</w:t>
      </w:r>
      <w:r w:rsidR="009745DD">
        <w:t xml:space="preserve">, </w:t>
      </w:r>
      <w:proofErr w:type="spellStart"/>
      <w:r w:rsidR="00320AFB" w:rsidRPr="00320AFB">
        <w:t>Čvrsnička</w:t>
      </w:r>
      <w:proofErr w:type="spellEnd"/>
      <w:r w:rsidR="00320AFB" w:rsidRPr="00320AFB">
        <w:t xml:space="preserve"> 37</w:t>
      </w:r>
      <w:r w:rsidR="009745DD">
        <w:t xml:space="preserve">, MBS: </w:t>
      </w:r>
      <w:r w:rsidR="00320AFB" w:rsidRPr="00320AFB">
        <w:t>030167113</w:t>
      </w:r>
      <w:r w:rsidR="009745DD">
        <w:t xml:space="preserve">, OIB: </w:t>
      </w:r>
      <w:r w:rsidR="00320AFB" w:rsidRPr="00320AFB">
        <w:t>81693197153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320AFB">
        <w:rPr>
          <w:color w:val="000000"/>
        </w:rPr>
        <w:t>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025F64" w:rsidRPr="00320AFB">
        <w:t>ATLAGIĆ j.d.o.o.</w:t>
      </w:r>
      <w:r w:rsidR="00025F64">
        <w:t xml:space="preserve">, </w:t>
      </w:r>
      <w:r w:rsidR="00025F64" w:rsidRPr="00320AFB">
        <w:t>Osijek</w:t>
      </w:r>
      <w:r w:rsidR="00025F64">
        <w:t xml:space="preserve">, </w:t>
      </w:r>
      <w:proofErr w:type="spellStart"/>
      <w:r w:rsidR="00025F64" w:rsidRPr="00320AFB">
        <w:t>Čvrsnička</w:t>
      </w:r>
      <w:proofErr w:type="spellEnd"/>
      <w:r w:rsidR="00025F64" w:rsidRPr="00320AFB">
        <w:t xml:space="preserve"> 37</w:t>
      </w:r>
      <w:r w:rsidR="00025F64">
        <w:t xml:space="preserve">, MBS: </w:t>
      </w:r>
      <w:r w:rsidR="00025F64" w:rsidRPr="00320AFB">
        <w:t>030167113</w:t>
      </w:r>
      <w:r w:rsidR="00025F64">
        <w:t xml:space="preserve">, OIB: </w:t>
      </w:r>
      <w:r w:rsidR="00025F64" w:rsidRPr="00320AFB">
        <w:t>81693197153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781BD9" w:rsidP="00781BD9" w:rsidR="00781BD9">
      <w:pPr>
        <w:jc w:val="both"/>
      </w:pPr>
      <w:r w:rsidRPr="003E3E14">
        <w:rPr>
          <w:color w:val="000000"/>
        </w:rPr>
        <w:t xml:space="preserve">2. Za privremenog stečajnog upravitelja dužnika imenuje se </w:t>
      </w:r>
      <w:r w:rsidR="00181578" w:rsidRPr="003E3E14">
        <w:t>Zlatko</w:t>
      </w:r>
      <w:r w:rsidR="00181578">
        <w:t xml:space="preserve"> </w:t>
      </w:r>
      <w:proofErr w:type="spellStart"/>
      <w:r w:rsidR="00181578" w:rsidRPr="003E3E14">
        <w:t>Markasović</w:t>
      </w:r>
      <w:proofErr w:type="spellEnd"/>
      <w:r w:rsidR="00181578">
        <w:t xml:space="preserve"> </w:t>
      </w:r>
      <w:r w:rsidR="00181578" w:rsidRPr="003E3E14">
        <w:t>OIB: 82230536462</w:t>
      </w:r>
      <w:r w:rsidR="00181578">
        <w:t xml:space="preserve"> sa sjedištem, </w:t>
      </w:r>
      <w:r w:rsidR="00181578" w:rsidRPr="003E3E14">
        <w:t xml:space="preserve">poslovnom adresom i adresom prebivališta u </w:t>
      </w:r>
      <w:r w:rsidR="00181578">
        <w:t>Osijeku</w:t>
      </w:r>
      <w:r w:rsidR="00181578" w:rsidRPr="003E3E14">
        <w:t xml:space="preserve">, </w:t>
      </w:r>
      <w:r w:rsidR="00181578">
        <w:t>Vijenac Ivana Meštrovića</w:t>
      </w:r>
      <w:r w:rsidR="003E3E14">
        <w:t xml:space="preserve"> 50</w:t>
      </w:r>
      <w:r w:rsidRPr="003E3E14">
        <w:t>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A852D7" w:rsidRPr="00320AFB">
        <w:t>ATLAGIĆ j.d.o.o.</w:t>
      </w:r>
      <w:r w:rsidR="00A852D7">
        <w:t xml:space="preserve">, </w:t>
      </w:r>
      <w:r w:rsidR="00A852D7" w:rsidRPr="00320AFB">
        <w:t>Osijek</w:t>
      </w:r>
      <w:r w:rsidR="00A852D7">
        <w:t xml:space="preserve">, </w:t>
      </w:r>
      <w:proofErr w:type="spellStart"/>
      <w:r w:rsidR="00A852D7" w:rsidRPr="00320AFB">
        <w:t>Čvrsnička</w:t>
      </w:r>
      <w:proofErr w:type="spellEnd"/>
      <w:r w:rsidR="00A852D7" w:rsidRPr="00320AFB">
        <w:t xml:space="preserve"> 37</w:t>
      </w:r>
      <w:r w:rsidR="00A852D7">
        <w:t xml:space="preserve">, MBS: </w:t>
      </w:r>
      <w:r w:rsidR="00A852D7" w:rsidRPr="00320AFB">
        <w:t>030167113</w:t>
      </w:r>
      <w:r w:rsidR="00A852D7">
        <w:t xml:space="preserve">, OIB: </w:t>
      </w:r>
      <w:r w:rsidR="00A852D7" w:rsidRPr="00320AFB">
        <w:t>81693197153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770830" w:rsidR="0085221D" w:rsidRPr="00770830">
      <w:pPr>
        <w:pStyle w:val="Odlomakpopisa"/>
        <w:numPr>
          <w:ilvl w:val="0"/>
          <w:numId w:val="15"/>
        </w:numPr>
        <w:jc w:val="center"/>
        <w:rPr>
          <w:b/>
        </w:rPr>
      </w:pPr>
      <w:r w:rsidRPr="00770830">
        <w:rPr>
          <w:b/>
          <w:color w:val="000000"/>
        </w:rPr>
        <w:t>ožujka</w:t>
      </w:r>
      <w:r w:rsidR="00ED6F97" w:rsidRPr="00770830">
        <w:rPr>
          <w:b/>
          <w:color w:val="000000"/>
        </w:rPr>
        <w:t xml:space="preserve"> 201</w:t>
      </w:r>
      <w:r w:rsidR="00DB48D4" w:rsidRPr="00770830">
        <w:rPr>
          <w:b/>
          <w:color w:val="000000"/>
        </w:rPr>
        <w:t>8</w:t>
      </w:r>
      <w:r w:rsidR="00ED6F97" w:rsidRPr="00770830">
        <w:rPr>
          <w:b/>
          <w:color w:val="000000"/>
        </w:rPr>
        <w:t xml:space="preserve">. u </w:t>
      </w:r>
      <w:r w:rsidR="00770830">
        <w:rPr>
          <w:b/>
          <w:color w:val="000000"/>
        </w:rPr>
        <w:t>10,20</w:t>
      </w:r>
      <w:r w:rsidR="0085221D" w:rsidRPr="00770830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564271">
        <w:t>18</w:t>
      </w:r>
      <w:r w:rsidR="00C327EB">
        <w:t xml:space="preserve">. </w:t>
      </w:r>
      <w:r w:rsidR="009C4E13">
        <w:t>rujna</w:t>
      </w:r>
      <w:r w:rsidR="00311641">
        <w:t xml:space="preserve"> 201</w:t>
      </w:r>
      <w:r w:rsidR="00564271">
        <w:t>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564271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564271">
        <w:t>7</w:t>
      </w:r>
      <w:r>
        <w:t>-</w:t>
      </w:r>
      <w:r w:rsidR="00564271">
        <w:t>4637</w:t>
      </w:r>
      <w:r>
        <w:t xml:space="preserve"> od </w:t>
      </w:r>
      <w:r w:rsidR="00CE7703">
        <w:t xml:space="preserve">15. </w:t>
      </w:r>
      <w:r w:rsidR="00045111">
        <w:t xml:space="preserve">rujna </w:t>
      </w:r>
      <w:r w:rsidR="00CE7703">
        <w:t>2017</w:t>
      </w:r>
      <w:r w:rsidR="000B1FC5">
        <w:t>.</w:t>
      </w:r>
      <w:r>
        <w:t xml:space="preserve"> godine, za otvaranje stečajnog postupka nad dužnikom </w:t>
      </w:r>
      <w:r w:rsidR="00045111">
        <w:t xml:space="preserve">ATLAGIĆ j.d.o.o., Osijek, </w:t>
      </w:r>
      <w:proofErr w:type="spellStart"/>
      <w:r w:rsidR="00045111">
        <w:t>Čvrsnička</w:t>
      </w:r>
      <w:proofErr w:type="spellEnd"/>
      <w:r w:rsidR="00045111">
        <w:t xml:space="preserve"> 37, MBS: 030167113, OIB: 81693197153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045111">
        <w:t xml:space="preserve">14. rujna 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045111">
        <w:t>93.441,69</w:t>
      </w:r>
      <w:r>
        <w:t xml:space="preserve"> kn, u koji iznos je uračunata kamata i naknada FINE za provedbu ovrhe na novčanim sredstvima dužnika. Navodi da dužnik ima </w:t>
      </w:r>
      <w:r w:rsidR="005A2A9F">
        <w:t>1</w:t>
      </w:r>
      <w:r>
        <w:t xml:space="preserve"> zaposlen</w:t>
      </w:r>
      <w:r w:rsidR="005A2A9F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DE3EF2">
        <w:t xml:space="preserve">14. rujna 2017. </w:t>
      </w:r>
      <w:r>
        <w:t xml:space="preserve"> godine te u svom podnesku od </w:t>
      </w:r>
      <w:r w:rsidR="00DE3EF2">
        <w:t xml:space="preserve">15. rujna 2017. </w:t>
      </w:r>
      <w:r>
        <w:t xml:space="preserve">godine navodi da dužnik na dan </w:t>
      </w:r>
      <w:r w:rsidR="00DE3EF2">
        <w:t xml:space="preserve">14. rujna 2017. </w:t>
      </w:r>
      <w:r w:rsidR="007E088B">
        <w:t xml:space="preserve"> </w:t>
      </w:r>
      <w:r>
        <w:t xml:space="preserve">godine u Jedinstvenom registru računa ima otvorene sljedeće račune i oročena novčana sredstva: </w:t>
      </w:r>
      <w:r w:rsidR="00DE3EF2">
        <w:t xml:space="preserve">HR9624020061100763030 </w:t>
      </w:r>
      <w:r w:rsidR="00DE3EF2" w:rsidRPr="00D81B51">
        <w:rPr>
          <w:color w:val="000000"/>
        </w:rPr>
        <w:t xml:space="preserve">Erste &amp; </w:t>
      </w:r>
      <w:proofErr w:type="spellStart"/>
      <w:r w:rsidR="00DE3EF2" w:rsidRPr="00D81B51">
        <w:rPr>
          <w:color w:val="000000"/>
        </w:rPr>
        <w:t>Steierm</w:t>
      </w:r>
      <w:r w:rsidR="00DE3EF2">
        <w:rPr>
          <w:color w:val="000000"/>
        </w:rPr>
        <w:t>ä</w:t>
      </w:r>
      <w:r w:rsidR="00DE3EF2" w:rsidRPr="00D81B51">
        <w:rPr>
          <w:color w:val="000000"/>
        </w:rPr>
        <w:t>rkische</w:t>
      </w:r>
      <w:proofErr w:type="spellEnd"/>
      <w:r w:rsidR="00DE3EF2" w:rsidRPr="00D81B51">
        <w:rPr>
          <w:color w:val="000000"/>
        </w:rPr>
        <w:t xml:space="preserve"> </w:t>
      </w:r>
      <w:proofErr w:type="spellStart"/>
      <w:r w:rsidR="00DE3EF2" w:rsidRPr="00D81B51">
        <w:rPr>
          <w:color w:val="000000"/>
        </w:rPr>
        <w:t>bank</w:t>
      </w:r>
      <w:proofErr w:type="spellEnd"/>
      <w:r w:rsidR="00DE3EF2" w:rsidRPr="00D81B51">
        <w:rPr>
          <w:color w:val="000000"/>
        </w:rPr>
        <w:t xml:space="preserve"> d.d.</w:t>
      </w:r>
      <w:r w:rsidR="00DE3EF2">
        <w:rPr>
          <w:color w:val="000000"/>
        </w:rPr>
        <w:t>,</w:t>
      </w:r>
      <w:r w:rsidR="00E1624B">
        <w:rPr>
          <w:color w:val="000000"/>
        </w:rPr>
        <w:t xml:space="preserve"> </w:t>
      </w:r>
      <w:r w:rsidR="00E1624B">
        <w:t xml:space="preserve">te da na temelju čl. 112. st. 5. Stečajnog zakona dužnik na dan </w:t>
      </w:r>
      <w:r w:rsidR="00D47ECB">
        <w:t>21</w:t>
      </w:r>
      <w:r w:rsidR="0001545D">
        <w:t>. rujna</w:t>
      </w:r>
      <w:r w:rsidR="00E1624B" w:rsidRPr="00B34666">
        <w:t xml:space="preserve"> 2016. godine</w:t>
      </w:r>
      <w:r w:rsidR="00E1624B">
        <w:t xml:space="preserve"> na ime predujma za namirenje troškova stečajnog postupka </w:t>
      </w:r>
      <w:r w:rsidR="00AD754C">
        <w:t>i</w:t>
      </w:r>
      <w:r w:rsidR="00A85D17">
        <w:t>ma</w:t>
      </w:r>
      <w:r w:rsidR="00AD754C">
        <w:t xml:space="preserve"> zaplijenjena novčana sredstva u iznosu od 3.762,50 kn.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17D6A">
        <w:t>2</w:t>
      </w:r>
      <w:r w:rsidR="00117693">
        <w:t>5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>
      <w:pPr>
        <w:jc w:val="both"/>
      </w:pPr>
    </w:p>
    <w:p w:rsidRDefault="00151867" w:rsidP="00732816" w:rsidR="00151867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D33DD8" w:rsidP="00D33DD8" w:rsidR="00D33DD8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</w:t>
      </w:r>
      <w:r w:rsidR="002B1362">
        <w:t xml:space="preserve"> </w:t>
      </w:r>
      <w:r w:rsidR="001A60E5">
        <w:t>Zlatk</w:t>
      </w:r>
      <w:r w:rsidR="00292064">
        <w:t>u</w:t>
      </w:r>
      <w:r w:rsidR="001A60E5">
        <w:t xml:space="preserve"> </w:t>
      </w:r>
      <w:proofErr w:type="spellStart"/>
      <w:r w:rsidR="001A60E5">
        <w:t>Markasović</w:t>
      </w:r>
      <w:proofErr w:type="spellEnd"/>
      <w:r w:rsidR="001A60E5">
        <w:t>, Osijek, Vijenac Ivana Meštrovića 50</w:t>
      </w:r>
    </w:p>
    <w:p w:rsidRDefault="00E3228B" w:rsidP="00E3228B" w:rsidR="00E3228B">
      <w:pPr>
        <w:jc w:val="both"/>
      </w:pPr>
      <w:r>
        <w:t>-dužniku</w:t>
      </w:r>
      <w:r w:rsidR="00B23420">
        <w:t xml:space="preserve"> ATLAGIĆ j.d.o.o., Osijek, </w:t>
      </w:r>
      <w:proofErr w:type="spellStart"/>
      <w:r w:rsidR="00B23420">
        <w:t>Čvrsnička</w:t>
      </w:r>
      <w:proofErr w:type="spellEnd"/>
      <w:r w:rsidR="00B23420">
        <w:t xml:space="preserve"> 37</w:t>
      </w:r>
    </w:p>
    <w:p w:rsidRDefault="00E3228B" w:rsidP="00E3228B" w:rsidR="00E3228B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</w:t>
      </w:r>
      <w:r w:rsidR="00B23420">
        <w:t xml:space="preserve"> </w:t>
      </w:r>
      <w:r w:rsidR="00B23420" w:rsidRPr="00B23420">
        <w:t xml:space="preserve">Goran </w:t>
      </w:r>
      <w:proofErr w:type="spellStart"/>
      <w:r w:rsidR="00B23420" w:rsidRPr="00B23420">
        <w:t>Atlagić</w:t>
      </w:r>
      <w:proofErr w:type="spellEnd"/>
      <w:r w:rsidR="00B23420" w:rsidRPr="00B23420">
        <w:t xml:space="preserve">, Osijek, </w:t>
      </w:r>
      <w:proofErr w:type="spellStart"/>
      <w:r w:rsidR="00B23420" w:rsidRPr="00B23420">
        <w:t>Podgoračka</w:t>
      </w:r>
      <w:proofErr w:type="spellEnd"/>
      <w:r w:rsidR="00B23420" w:rsidRPr="00B23420">
        <w:t xml:space="preserve"> 11</w:t>
      </w:r>
    </w:p>
    <w:p w:rsidRDefault="00E3228B" w:rsidP="00E3228B" w:rsidR="00E3228B">
      <w:pPr>
        <w:jc w:val="both"/>
      </w:pPr>
      <w:r>
        <w:t xml:space="preserve">-FINA </w:t>
      </w:r>
    </w:p>
    <w:p w:rsidRDefault="00E3228B" w:rsidP="00E3228B" w:rsidR="00E3228B">
      <w:pPr>
        <w:jc w:val="both"/>
      </w:pPr>
      <w:r>
        <w:t>-Ministarstvu pravosuđa RH, Zagreb, Ulica Grada Vukovara 49, elektroničkom poštom</w:t>
      </w:r>
    </w:p>
    <w:p w:rsidRDefault="00E3228B" w:rsidP="00E3228B" w:rsidR="00E3228B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E3228B" w:rsidP="00E3228B" w:rsidR="006D3C3F" w:rsidRPr="00B37760">
      <w:pPr>
        <w:jc w:val="both"/>
      </w:pPr>
      <w:r>
        <w:t>- R 14.3.2018 u 10,20h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2E5" w:rsidR="007B32E5">
      <w:r>
        <w:separator/>
      </w:r>
    </w:p>
  </w:endnote>
  <w:endnote w:id="0" w:type="continuationSeparator">
    <w:p w:rsidRDefault="007B32E5" w:rsidR="007B3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2E5" w:rsidR="007B32E5">
      <w:r>
        <w:separator/>
      </w:r>
    </w:p>
  </w:footnote>
  <w:footnote w:id="0" w:type="continuationSeparator">
    <w:p w:rsidRDefault="007B32E5" w:rsidR="007B32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8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E63ED" w:rsidR="00EE63E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E63ED">
      <w:t>7 St-1403/17-6</w:t>
    </w:r>
  </w:p>
  <w:p w:rsidRDefault="00546D11" w:rsidP="00234EAF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1F2BBA">
      <w:t>1403/17-6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457D"/>
    <w:rsid w:val="001752DE"/>
    <w:rsid w:val="00175618"/>
    <w:rsid w:val="00176574"/>
    <w:rsid w:val="0017746A"/>
    <w:rsid w:val="00180434"/>
    <w:rsid w:val="0018135D"/>
    <w:rsid w:val="00181578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B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4271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487E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32E5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E7D00"/>
    <w:rsid w:val="00BF1169"/>
    <w:rsid w:val="00BF1493"/>
    <w:rsid w:val="00BF3E59"/>
    <w:rsid w:val="00BF46FE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A9F"/>
    <w:rsid w:val="00CF5AAF"/>
    <w:rsid w:val="00CF61AE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3ED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E63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8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348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348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8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8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E63E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8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348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348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8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8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St-1403/2017</izvorni_sadrzaj>
    <derivirana_varijabla naziv="DomainObject.Predmet.OznakaBroj_1">St-1403/2017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ATLAGIĆ j.d.o.o. za prijevoz i usluge</izvorni_sadrzaj>
    <derivirana_varijabla naziv="DomainObject.Predmet.ProtustrankaFormated_1">  ATLAGIĆ j.d.o.o. za prijevoz i usluge</derivirana_varijabla>
  </DomainObject.Predmet.ProtustrankaFormated>
  <DomainObject.Predmet.ProtustrankaFormatedOIB>
    <izvorni_sadrzaj>  ATLAGIĆ j.d.o.o. za prijevoz i usluge, OIB 81693197153</izvorni_sadrzaj>
    <derivirana_varijabla naziv="DomainObject.Predmet.ProtustrankaFormatedOIB_1">  ATLAGIĆ j.d.o.o. za prijevoz i usluge, OIB 81693197153</derivirana_varijabla>
  </DomainObject.Predmet.ProtustrankaFormatedOIB>
  <DomainObject.Predmet.ProtustrankaFormatedWithAdress>
    <izvorni_sadrzaj> ATLAGIĆ j.d.o.o. za prijevoz i usluge, Čvrsnička 37, 31000 Osijek</izvorni_sadrzaj>
    <derivirana_varijabla naziv="DomainObject.Predmet.ProtustrankaFormatedWithAdress_1"> ATLAGIĆ j.d.o.o. za prijevoz i usluge, Čvrsnička 37, 31000 Osijek</derivirana_varijabla>
  </DomainObject.Predmet.ProtustrankaFormatedWithAdress>
  <DomainObject.Predmet.ProtustrankaFormatedWithAdressOIB>
    <izvorni_sadrzaj> ATLAGIĆ j.d.o.o. za prijevoz i usluge, OIB 81693197153, Čvrsnička 37, 31000 Osijek</izvorni_sadrzaj>
    <derivirana_varijabla naziv="DomainObject.Predmet.ProtustrankaFormatedWithAdressOIB_1"> ATLAGIĆ j.d.o.o. za prijevoz i usluge, OIB 81693197153, Čvrsnička 37, 31000 Osijek</derivirana_varijabla>
  </DomainObject.Predmet.ProtustrankaFormatedWithAdressOIB>
  <DomainObject.Predmet.ProtustrankaWithAdress>
    <izvorni_sadrzaj>ATLAGIĆ j.d.o.o. za prijevoz i usluge Čvrsnička 37, 31000 Osijek</izvorni_sadrzaj>
    <derivirana_varijabla naziv="DomainObject.Predmet.ProtustrankaWithAdress_1">ATLAGIĆ j.d.o.o. za prijevoz i usluge Čvrsnička 37, 31000 Osijek</derivirana_varijabla>
  </DomainObject.Predmet.ProtustrankaWithAdress>
  <DomainObject.Predmet.ProtustrankaWithAdressOIB>
    <izvorni_sadrzaj>ATLAGIĆ j.d.o.o. za prijevoz i usluge, OIB 81693197153, Čvrsnička 37, 31000 Osijek</izvorni_sadrzaj>
    <derivirana_varijabla naziv="DomainObject.Predmet.ProtustrankaWithAdressOIB_1">ATLAGIĆ j.d.o.o. za prijevoz i usluge, OIB 81693197153, Čvrsnička 37, 31000 Osijek</derivirana_varijabla>
  </DomainObject.Predmet.ProtustrankaWithAdressOIB>
  <DomainObject.Predmet.ProtustrankaNazivFormated>
    <izvorni_sadrzaj>ATLAGIĆ j.d.o.o. za prijevoz i usluge</izvorni_sadrzaj>
    <derivirana_varijabla naziv="DomainObject.Predmet.ProtustrankaNazivFormated_1">ATLAGIĆ j.d.o.o. za prijevoz i usluge</derivirana_varijabla>
  </DomainObject.Predmet.ProtustrankaNazivFormated>
  <DomainObject.Predmet.ProtustrankaNazivFormatedOIB>
    <izvorni_sadrzaj>ATLAGIĆ j.d.o.o. za prijevoz i usluge, OIB 81693197153</izvorni_sadrzaj>
    <derivirana_varijabla naziv="DomainObject.Predmet.ProtustrankaNazivFormatedOIB_1">ATLAGIĆ j.d.o.o. za prijevoz i usluge, OIB 81693197153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ATLAGIĆ j.d.o.o. za prijevoz i usluge</item>
    </izvorni_sadrzaj>
    <derivirana_varijabla naziv="DomainObject.Predmet.ProtuStrankaListFormated_1">
      <item>ATLAGIĆ j.d.o.o. za prijevoz i usluge</item>
    </derivirana_varijabla>
  </DomainObject.Predmet.ProtuStrankaListFormated>
  <DomainObject.Predmet.ProtuStrankaListFormatedOIB>
    <izvorni_sadrzaj>
      <item>ATLAGIĆ j.d.o.o. za prijevoz i usluge, OIB 81693197153</item>
    </izvorni_sadrzaj>
    <derivirana_varijabla naziv="DomainObject.Predmet.ProtuStrankaListFormatedOIB_1">
      <item>ATLAGIĆ j.d.o.o. za prijevoz i usluge, OIB 81693197153</item>
    </derivirana_varijabla>
  </DomainObject.Predmet.ProtuStrankaListFormatedOIB>
  <DomainObject.Predmet.ProtuStrankaListFormatedWithAdress>
    <izvorni_sadrzaj>
      <item>ATLAGIĆ j.d.o.o. za prijevoz i usluge, Čvrsnička 37, 31000 Osijek</item>
    </izvorni_sadrzaj>
    <derivirana_varijabla naziv="DomainObject.Predmet.ProtuStrankaListFormatedWithAdress_1">
      <item>ATLAGIĆ j.d.o.o. za prijevoz i usluge, Čvrsnička 37, 31000 Osijek</item>
    </derivirana_varijabla>
  </DomainObject.Predmet.ProtuStrankaListFormatedWithAdress>
  <DomainObject.Predmet.ProtuStrankaListFormatedWithAdressOIB>
    <izvorni_sadrzaj>
      <item>ATLAGIĆ j.d.o.o. za prijevoz i usluge, OIB 81693197153, Čvrsnička 37, 31000 Osijek</item>
    </izvorni_sadrzaj>
    <derivirana_varijabla naziv="DomainObject.Predmet.ProtuStrankaListFormatedWithAdressOIB_1">
      <item>ATLAGIĆ j.d.o.o. za prijevoz i usluge, OIB 81693197153, Čvrsnička 37, 31000 Osijek</item>
    </derivirana_varijabla>
  </DomainObject.Predmet.ProtuStrankaListFormatedWithAdressOIB>
  <DomainObject.Predmet.ProtuStrankaListNazivFormated>
    <izvorni_sadrzaj>
      <item>ATLAGIĆ j.d.o.o. za prijevoz i usluge</item>
    </izvorni_sadrzaj>
    <derivirana_varijabla naziv="DomainObject.Predmet.ProtuStrankaListNazivFormated_1">
      <item>ATLAGIĆ j.d.o.o. za prijevoz i usluge</item>
    </derivirana_varijabla>
  </DomainObject.Predmet.ProtuStrankaListNazivFormated>
  <DomainObject.Predmet.ProtuStrankaListNazivFormatedOIB>
    <izvorni_sadrzaj>
      <item>ATLAGIĆ j.d.o.o. za prijevoz i usluge, OIB 81693197153</item>
    </izvorni_sadrzaj>
    <derivirana_varijabla naziv="DomainObject.Predmet.ProtuStrankaListNazivFormatedOIB_1">
      <item>ATLAGIĆ j.d.o.o. za prijevoz i usluge, OIB 81693197153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ATLAGIĆ j.d.o.o. za prijevoz i usluge</izvorni_sadrzaj>
    <derivirana_varijabla naziv="DomainObject.Predmet.ProtustrankaIDrugi_1">ATLAGIĆ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ATLAGIĆ j.d.o.o. za prijevoz i usluge, OIB 81693197153, Čvrsnička 37, 31000 Osijek</izvorni_sadrzaj>
    <derivirana_varijabla naziv="DomainObject.Predmet.ProtustrankaIDrugiAdressOIB_1">ATLAGIĆ j.d.o.o. za prijevoz i usluge, OIB 81693197153, Čvrsnička 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ATLAGIĆ j.d.o.o. za prijevoz i usluge</item>
    </izvorni_sadrzaj>
    <derivirana_varijabla naziv="DomainObject.Predmet.SudioniciListNaziv_1">
      <item>FINA RC OSIJEK</item>
      <item>ATLAGIĆ j.d.o.o. za prijevoz i usluge</item>
    </derivirana_varijabla>
  </DomainObject.Predmet.SudioniciListNaziv>
  <DomainObject.Predmet.SudioniciListAdressOIB>
    <izvorni_sadrzaj>
      <item>FINA RC OSIJEK, OIB 85821130368</item>
      <item>ATLAGIĆ j.d.o.o. za prijevoz i usluge, OIB 81693197153, Čvrsnička 37,31000 Osijek</item>
    </izvorni_sadrzaj>
    <derivirana_varijabla naziv="DomainObject.Predmet.SudioniciListAdressOIB_1">
      <item>FINA RC OSIJEK, OIB 85821130368</item>
      <item>ATLAGIĆ j.d.o.o. za prijevoz i usluge, OIB 81693197153, Čvrsnička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81693197153</item>
    </izvorni_sadrzaj>
    <derivirana_varijabla naziv="DomainObject.Predmet.SudioniciListNazivOIB_1">
      <item>, OIB 85821130368</item>
      <item>, OIB 81693197153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1BDCAD-5E24-4FC9-B296-5BA942EE6F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732</properties:Words>
  <properties:Characters>4106</properties:Characters>
  <properties:Lines>107</properties:Lines>
  <properties:Paragraphs>36</properties:Paragraphs>
  <properties:TotalTime>784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2018-01-25T13:31:00Z</dcterms:modified>
  <cp:revision>734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