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c154" w14:paraId="facc154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F56907" w:rsidRPr="00F56907">
        <w:t>MODESTIA d.o.o. Split, K</w:t>
      </w:r>
      <w:r w:rsidR="00F56907">
        <w:t>opilica 62, OIB: 59416471625,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F56907">
        <w:t>1. lipnja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F56907" w:rsidRPr="00F56907">
        <w:t>MODESTIA d.o.o. Split, K</w:t>
      </w:r>
      <w:r w:rsidR="00F56907">
        <w:t>opilica 62, OIB: 59416471625</w:t>
      </w:r>
      <w:r w:rsidR="00741ABD" w:rsidRPr="00741ABD">
        <w:t>,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F56907">
        <w:t>8. srpnja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F56907">
        <w:t>09:30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F56907" w:rsidRPr="00F56907">
        <w:t>MODESTIA d.o.o. Split, Kopilica 62, OIB: 59416471625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FE52A0">
        <w:t>1</w:t>
      </w:r>
      <w:r w:rsidR="00F56907">
        <w:t>. lip</w:t>
      </w:r>
      <w:r w:rsidR="00FE52A0">
        <w:t>nja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p w:rsidRDefault="00741ABD" w:rsidP="00741ABD" w:rsidR="00741ABD">
      <w:pPr>
        <w:jc w:val="both"/>
      </w:pP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</w:t>
    </w:r>
    <w:r w:rsidR="00F56907">
      <w:t>31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836D2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MODESTIA društvo s ograničenom odgovornošću za trgovinu</izvorni_sadrzaj>
    <derivirana_varijabla naziv="DomainObject.Predmet.StrankaFormated_1">  MODESTIA društvo s ograničenom odgovornošću za trgovinu</derivirana_varijabla>
  </DomainObject.Predmet.StrankaFormated>
  <DomainObject.Predmet.StrankaFormatedOIB>
    <izvorni_sadrzaj>  MODESTIA društvo s ograničenom odgovornošću za trgovinu, OIB 59416471625</izvorni_sadrzaj>
    <derivirana_varijabla naziv="DomainObject.Predmet.StrankaFormatedOIB_1">  MODESTIA društvo s ograničenom odgovornošću za trgovinu, OIB 59416471625</derivirana_varijabla>
  </DomainObject.Predmet.StrankaFormatedOIB>
  <DomainObject.Predmet.StrankaFormatedWithAdress>
    <izvorni_sadrzaj> MODESTIA društvo s ograničenom odgovornošću za trgovinu, Kopilica 62, 21000 Split</izvorni_sadrzaj>
    <derivirana_varijabla naziv="DomainObject.Predmet.StrankaFormatedWithAdress_1"> MODESTIA društvo s ograničenom odgovornošću za trgovinu, Kopilica 62, 21000 Split</derivirana_varijabla>
  </DomainObject.Predmet.StrankaFormatedWithAdress>
  <DomainObject.Predmet.StrankaFormatedWithAdressOIB>
    <izvorni_sadrzaj> MODESTIA društvo s ograničenom odgovornošću za trgovinu, OIB 59416471625, Kopilica 62, 21000 Split</izvorni_sadrzaj>
    <derivirana_varijabla naziv="DomainObject.Predmet.StrankaFormatedWithAdressOIB_1"> MODESTIA društvo s ograničenom odgovornošću za trgovinu, OIB 59416471625, Kopilica 62, 21000 Split</derivirana_varijabla>
  </DomainObject.Predmet.StrankaFormatedWithAdressOIB>
  <DomainObject.Predmet.StrankaWithAdress>
    <izvorni_sadrzaj>MODESTIA društvo s ograničenom odgovornošću za trgovinu Kopilica 62,21000 Split</izvorni_sadrzaj>
    <derivirana_varijabla naziv="DomainObject.Predmet.StrankaWithAdress_1">MODESTIA društvo s ograničenom odgovornošću za trgovinu Kopilica 62,21000 Split</derivirana_varijabla>
  </DomainObject.Predmet.StrankaWithAdress>
  <DomainObject.Predmet.StrankaWithAdressOIB>
    <izvorni_sadrzaj>MODESTIA društvo s ograničenom odgovornošću za trgovinu, OIB 59416471625, Kopilica 62,21000 Split</izvorni_sadrzaj>
    <derivirana_varijabla naziv="DomainObject.Predmet.StrankaWithAdressOIB_1">MODESTIA društvo s ograničenom odgovornošću za trgovinu, OIB 59416471625, Kopilica 62,21000 Split</derivirana_varijabla>
  </DomainObject.Predmet.StrankaWithAdressOIB>
  <DomainObject.Predmet.StrankaNazivFormated>
    <izvorni_sadrzaj>MODESTIA društvo s ograničenom odgovornošću za trgovinu</izvorni_sadrzaj>
    <derivirana_varijabla naziv="DomainObject.Predmet.StrankaNazivFormated_1">MODESTIA društvo s ograničenom odgovornošću za trgovinu</derivirana_varijabla>
  </DomainObject.Predmet.StrankaNazivFormated>
  <DomainObject.Predmet.StrankaNazivFormatedOIB>
    <izvorni_sadrzaj>MODESTIA društvo s ograničenom odgovornošću za trgovinu, OIB 59416471625</izvorni_sadrzaj>
    <derivirana_varijabla naziv="DomainObject.Predmet.StrankaNazivFormatedOIB_1">MODESTIA društvo s ograničenom odgovornošću za trgovinu, OIB 59416471625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MODESTIA društvo s ograničenom odgovornošću za trgovinu</item>
    </izvorni_sadrzaj>
    <derivirana_varijabla naziv="DomainObject.Predmet.StrankaListFormated_1">
      <item>MODESTIA društvo s ograničenom odgovornošću za trgovinu</item>
    </derivirana_varijabla>
  </DomainObject.Predmet.StrankaListFormated>
  <DomainObject.Predmet.StrankaListFormatedOIB>
    <izvorni_sadrzaj>
      <item>MODESTIA društvo s ograničenom odgovornošću za trgovinu, OIB 59416471625</item>
    </izvorni_sadrzaj>
    <derivirana_varijabla naziv="DomainObject.Predmet.StrankaListFormatedOIB_1">
      <item>MODESTIA društvo s ograničenom odgovornošću za trgovinu, OIB 59416471625</item>
    </derivirana_varijabla>
  </DomainObject.Predmet.StrankaListFormatedOIB>
  <DomainObject.Predmet.StrankaListFormatedWithAdress>
    <izvorni_sadrzaj>
      <item>MODESTIA društvo s ograničenom odgovornošću za trgovinu, Kopilica 62, 21000 Split</item>
    </izvorni_sadrzaj>
    <derivirana_varijabla naziv="DomainObject.Predmet.StrankaListFormatedWithAdress_1">
      <item>MODESTIA društvo s ograničenom odgovornošću za trgovinu, Kopilica 62, 21000 Split</item>
    </derivirana_varijabla>
  </DomainObject.Predmet.StrankaListFormatedWithAdress>
  <DomainObject.Predmet.StrankaListFormatedWithAdressOIB>
    <izvorni_sadrzaj>
      <item>MODESTIA društvo s ograničenom odgovornošću za trgovinu, OIB 59416471625, Kopilica 62, 21000 Split</item>
    </izvorni_sadrzaj>
    <derivirana_varijabla naziv="DomainObject.Predmet.StrankaListFormatedWithAdressOIB_1">
      <item>MODESTIA društvo s ograničenom odgovornošću za trgovinu, OIB 59416471625, Kopilica 62, 21000 Split</item>
    </derivirana_varijabla>
  </DomainObject.Predmet.StrankaListFormatedWithAdressOIB>
  <DomainObject.Predmet.StrankaListNazivFormated>
    <izvorni_sadrzaj>
      <item>MODESTIA društvo s ograničenom odgovornošću za trgovinu</item>
    </izvorni_sadrzaj>
    <derivirana_varijabla naziv="DomainObject.Predmet.StrankaListNazivFormated_1">
      <item>MODESTIA društvo s ograničenom odgovornošću za trgovinu</item>
    </derivirana_varijabla>
  </DomainObject.Predmet.StrankaListNazivFormated>
  <DomainObject.Predmet.StrankaListNazivFormatedOIB>
    <izvorni_sadrzaj>
      <item>MODESTIA društvo s ograničenom odgovornošću za trgovinu, OIB 59416471625</item>
    </izvorni_sadrzaj>
    <derivirana_varijabla naziv="DomainObject.Predmet.StrankaListNazivFormatedOIB_1">
      <item>MODESTIA društvo s ograničenom odgovornošću za trgovinu, OIB 59416471625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MODESTIA društvo s ograničenom odgovornošću za trgovinu</izvorni_sadrzaj>
    <derivirana_varijabla naziv="DomainObject.Predmet.StrankaIDrugi_1">MODESTIA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MODESTIA društvo s ograničenom odgovornošću za trgovinu, OIB 59416471625, Kopilica 62, 21000 Split</izvorni_sadrzaj>
    <derivirana_varijabla naziv="DomainObject.Predmet.StrankaIDrugiAdressOIB_1">MODESTIA društvo s ograničenom odgovornošću za trgovinu, OIB 59416471625,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MODESTIA društvo s ograničenom odgovornošću za trgovinu</item>
    </izvorni_sadrzaj>
    <derivirana_varijabla naziv="DomainObject.Predmet.SudioniciListNaziv_1">
      <item>MODESTIA društvo s ograničenom odgovornošću za trgovinu</item>
    </derivirana_varijabla>
  </DomainObject.Predmet.SudioniciListNaziv>
  <DomainObject.Predmet.SudioniciListAdressOIB>
    <izvorni_sadrzaj>
      <item>MODESTIA društvo s ograničenom odgovornošću za trgovinu, OIB 59416471625, Kopilica 62,21000 Split</item>
    </izvorni_sadrzaj>
    <derivirana_varijabla naziv="DomainObject.Predmet.SudioniciListAdressOIB_1">
      <item>MODESTIA društvo s ograničenom odgovornošću za trgovinu, OIB 59416471625,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59416471625</item>
    </izvorni_sadrzaj>
    <derivirana_varijabla naziv="DomainObject.Predmet.SudioniciListNazivOIB_1">
      <item>, OIB 59416471625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226</properties:Words>
  <properties:Characters>1305</properties:Characters>
  <properties:Lines>32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2016-06-01T08:06:00Z</cp:lastPrinted>
  <dcterms:modified xmlns:xsi="http://www.w3.org/2001/XMLSchema-instance" xsi:type="dcterms:W3CDTF">2016-06-01T08:22:00Z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