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12f2" w14:paraId="e8e12f2" w:rsidRDefault="008434EC" w:rsidR="008434EC" w:rsidRPr="00B63A86">
      <w:pPr>
        <w15:collapsed w:val="false"/>
      </w:pPr>
      <w:bookmarkStart w:name="_GoBack" w:id="0"/>
      <w:bookmarkEnd w:id="0"/>
    </w:p>
    <w:p w:rsidRDefault="00B63A86" w:rsidR="009C34D6" w:rsidRPr="00B63A86">
      <w:r w:rsidRPr="00B63A86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4EC" w:rsidR="008434EC" w:rsidRPr="00B63A86"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</w:p>
    <w:p w:rsidRDefault="009C34D6" w:rsidP="009C34D6" w:rsidR="009C34D6" w:rsidRPr="00067216">
      <w:pPr>
        <w:pStyle w:val="Naslov2"/>
        <w:jc w:val="left"/>
        <w:rPr>
          <w:b w:val="false"/>
          <w:bCs w:val="false"/>
          <w:sz w:val="24"/>
        </w:rPr>
      </w:pPr>
      <w:r w:rsidRPr="00067216">
        <w:rPr>
          <w:b w:val="false"/>
          <w:bCs w:val="false"/>
          <w:sz w:val="24"/>
        </w:rPr>
        <w:t>REPUBLIKA HRVATSKA</w:t>
      </w:r>
    </w:p>
    <w:p w:rsidRDefault="009C34D6" w:rsidP="009C34D6" w:rsidR="009C34D6" w:rsidRPr="00067216">
      <w:r w:rsidRPr="00067216">
        <w:t>TRGOVAČKI SUD U ZAGREBU</w:t>
      </w:r>
    </w:p>
    <w:p w:rsidRDefault="009C34D6" w:rsidP="007711BC" w:rsidR="00DF21E9" w:rsidRPr="00067216">
      <w:r w:rsidRPr="00067216">
        <w:t>Zagreb, Amruševa 2/II</w:t>
      </w:r>
    </w:p>
    <w:p w:rsidRDefault="008434EC" w:rsidP="00DF21E9" w:rsidR="008434EC" w:rsidRPr="00067216">
      <w:pPr>
        <w:jc w:val="center"/>
      </w:pPr>
      <w:r w:rsidRPr="00067216">
        <w:t>R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Š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N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</w:p>
    <w:p w:rsidRDefault="00A90CD6" w:rsidP="007556F1" w:rsidR="007556F1">
      <w:pPr>
        <w:jc w:val="right"/>
      </w:pPr>
      <w:r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 xml:space="preserve">Trgovački sud u Zagrebu, </w:t>
      </w:r>
      <w:r w:rsidR="00360D34">
        <w:t>po sudskom savjetniku Marku Ivrlaču,</w:t>
      </w:r>
      <w:r>
        <w:t xml:space="preserve"> u skraćenom stečajnom postupku pod poslovnim brojem St-</w:t>
      </w:r>
      <w:r w:rsidR="00BE338C">
        <w:t>7</w:t>
      </w:r>
      <w:r w:rsidR="00655281">
        <w:t>060</w:t>
      </w:r>
      <w:r w:rsidR="00C76EE3">
        <w:t>/2016</w:t>
      </w:r>
      <w:r>
        <w:t>, temeljem odredbe članka 430. Stečajnog zakona (Narodne Novine. br. 71/15.), dana 5. srpnja 2017., objavljuje: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O G L A S</w:t>
      </w:r>
    </w:p>
    <w:p w:rsidRDefault="007556F1" w:rsidP="007556F1" w:rsidR="007556F1">
      <w:pPr>
        <w:jc w:val="both"/>
      </w:pPr>
    </w:p>
    <w:p w:rsidRDefault="007556F1" w:rsidP="00080FFF" w:rsidR="007556F1">
      <w:pPr>
        <w:ind w:hanging="705" w:left="705"/>
        <w:jc w:val="both"/>
      </w:pPr>
      <w:r>
        <w:t>1.</w:t>
      </w:r>
      <w:r>
        <w:tab/>
        <w:t xml:space="preserve">Za dužnika </w:t>
      </w:r>
      <w:r w:rsidR="00655281" w:rsidRPr="00655281">
        <w:rPr>
          <w:sz w:val="28"/>
        </w:rPr>
        <w:t xml:space="preserve">FITNESS KLUB </w:t>
      </w:r>
      <w:r w:rsidR="00655281">
        <w:t>„GLOBO SPORT“</w:t>
      </w:r>
      <w:r w:rsidR="004A1407">
        <w:t>, Zagreb,</w:t>
      </w:r>
      <w:r w:rsidR="00655281">
        <w:t xml:space="preserve"> Ksaver 213</w:t>
      </w:r>
      <w:r w:rsidR="004A1407">
        <w:t>, OIB:</w:t>
      </w:r>
      <w:r w:rsidR="00655281">
        <w:t>32084930561</w:t>
      </w:r>
      <w:r w:rsidR="004A1407">
        <w:t>.</w:t>
      </w:r>
    </w:p>
    <w:p w:rsidRDefault="007556F1" w:rsidP="007556F1" w:rsidR="007556F1">
      <w:pPr>
        <w:jc w:val="both"/>
      </w:pPr>
      <w:r>
        <w:t>2.</w:t>
      </w:r>
      <w:r>
        <w:tab/>
        <w:t xml:space="preserve">Iznos duga evidentiran na temelju neizvršenih osnova za plaćanje je </w:t>
      </w:r>
      <w:r w:rsidR="00655281">
        <w:t>6.000,19</w:t>
      </w:r>
      <w:r>
        <w:t xml:space="preserve"> kn.</w:t>
      </w:r>
    </w:p>
    <w:p w:rsidRDefault="007556F1" w:rsidP="00AE75E5" w:rsidR="007556F1">
      <w:pPr>
        <w:ind w:hanging="705" w:left="705"/>
        <w:jc w:val="both"/>
      </w:pPr>
      <w:r>
        <w:t>3.</w:t>
      </w:r>
      <w:r>
        <w:tab/>
        <w:t xml:space="preserve">Pozivaju se osobe ovlaštene za zastupanje dužnika po zakonu u roku 15 dana od dana objave oglasa, pozivom na gornji broj spisa, podnijeti sudu javnobilježnički      </w:t>
      </w:r>
      <w:r>
        <w:tab/>
        <w:t>ovjerovljen popis imovine i obveza na propisanom obrascu.</w:t>
      </w:r>
    </w:p>
    <w:p w:rsidRDefault="007556F1" w:rsidP="00AE75E5" w:rsidR="007556F1">
      <w:pPr>
        <w:ind w:hanging="705" w:left="705"/>
        <w:jc w:val="both"/>
      </w:pPr>
      <w:r>
        <w:t>4.</w:t>
      </w:r>
      <w:r>
        <w:tab/>
        <w:t xml:space="preserve">Pozivaju se vjerovnici dužnika najkasnije u roku od 45 dana od dana objave ovog     </w:t>
      </w:r>
      <w:r>
        <w:tab/>
        <w:t>oglasa, pozivom na gornji broj spisa, predložiti otvaranje stečajnog postupka, te po</w:t>
      </w:r>
      <w:r w:rsidR="00AE75E5">
        <w:t xml:space="preserve"> </w:t>
      </w:r>
      <w:r>
        <w:t>pozivu suda predujmiti sredstva za namirenje troškova postupka.</w:t>
      </w:r>
    </w:p>
    <w:p w:rsidRDefault="007556F1" w:rsidP="007556F1" w:rsidR="007556F1">
      <w:pPr>
        <w:jc w:val="both"/>
      </w:pPr>
      <w:r>
        <w:t>5.</w:t>
      </w:r>
      <w:r>
        <w:tab/>
        <w:t>UPOZORENJE:</w:t>
      </w:r>
    </w:p>
    <w:p w:rsidRDefault="007556F1" w:rsidP="00AE75E5" w:rsidR="007556F1">
      <w:pPr>
        <w:ind w:firstLine="57" w:left="708"/>
        <w:jc w:val="both"/>
      </w:pPr>
      <w:r>
        <w:t>Ako osobe ovlaštene za zastupanje dužnika po zakonu u roku od 15 dana ne podnesu   popis imovine i obveza dužnika ili ako iz tog popisa proizlazi da dužnik ima    imovinu koja nije dostatna za namirenje predvidivih troškova stečajnog postupka, ili  ako u roku od 45 dana niti jedan vjerovnik ne predloži otvaranje stečajnog postupka   i ne predujmi sredstva za namirenje troškova postupka, smatrat će se da je dužnik   nesposoban za plaćanje.  U tom slučaju sud će po službenoj dužnosti donijeti rješenje o otvaranju i zaključenju skraćenog stečajnog postupka.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U Zagrebu, 5. srpnja 2017.</w:t>
      </w:r>
    </w:p>
    <w:p w:rsidRDefault="007556F1" w:rsidP="007556F1" w:rsidR="007556F1">
      <w:pPr>
        <w:jc w:val="both"/>
      </w:pPr>
    </w:p>
    <w:p w:rsidRDefault="00360D34" w:rsidP="00360D34" w:rsidR="007556F1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360D34" w:rsidP="007556F1" w:rsidR="007556F1">
      <w:pPr>
        <w:jc w:val="right"/>
      </w:pPr>
      <w:r>
        <w:t>Marko Ivrlač</w:t>
      </w:r>
    </w:p>
    <w:p w:rsidRDefault="007556F1" w:rsidP="007556F1" w:rsidR="007556F1">
      <w:pPr>
        <w:jc w:val="both"/>
      </w:pPr>
      <w:r>
        <w:t>DNA:</w:t>
      </w:r>
    </w:p>
    <w:p w:rsidRDefault="007556F1" w:rsidP="007556F1" w:rsidR="007556F1" w:rsidRPr="00067216">
      <w:pPr>
        <w:jc w:val="both"/>
        <w:rPr>
          <w:sz w:val="18"/>
          <w:szCs w:val="18"/>
        </w:rPr>
      </w:pPr>
      <w:r>
        <w:t>1.</w:t>
      </w:r>
      <w:r>
        <w:tab/>
        <w:t>e- oglasna ploča 45 dana</w:t>
      </w:r>
    </w:p>
    <w:p w:rsidRDefault="00A10668" w:rsidP="007556F1" w:rsidR="00A10668" w:rsidRPr="00067216">
      <w:pPr>
        <w:jc w:val="both"/>
        <w:rPr>
          <w:sz w:val="18"/>
          <w:szCs w:val="18"/>
        </w:rPr>
      </w:pPr>
    </w:p>
    <w:sectPr w:rsidR="00A10668" w:rsidRPr="000672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6F1" w:rsidP="007556F1" w:rsidR="007556F1">
      <w:r>
        <w:separator/>
      </w:r>
    </w:p>
  </w:endnote>
  <w:endnote w:id="0" w:type="continuationSeparator">
    <w:p w:rsidRDefault="007556F1" w:rsidP="007556F1" w:rsidR="0075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6F1" w:rsidP="007556F1" w:rsidR="007556F1">
      <w:r>
        <w:separator/>
      </w:r>
    </w:p>
  </w:footnote>
  <w:footnote w:id="0" w:type="continuationSeparator">
    <w:p w:rsidRDefault="007556F1" w:rsidP="007556F1" w:rsidR="0075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F1" w:rsidP="007556F1" w:rsidR="007556F1">
    <w:pPr>
      <w:pStyle w:val="Zaglavlje"/>
      <w:jc w:val="right"/>
    </w:pPr>
    <w:r>
      <w:t>Poslovni broj: St-</w:t>
    </w:r>
    <w:r w:rsidR="004A1407">
      <w:t>7</w:t>
    </w:r>
    <w:r w:rsidR="00655281">
      <w:t>060</w:t>
    </w:r>
    <w:r w:rsidR="00C76EE3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2F7B"/>
    <w:multiLevelType w:val="hybridMultilevel"/>
    <w:tmpl w:val="E3C24954"/>
    <w:lvl w:tplc="66403A66" w:ilvl="0">
      <w:start w:val="1"/>
      <w:numFmt w:val="decimal"/>
      <w:lvlText w:val="%1."/>
      <w:lvlJc w:val="left"/>
      <w:pPr>
        <w:tabs>
          <w:tab w:pos="1353" w:val="num"/>
        </w:tabs>
        <w:ind w:hanging="645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B68641B"/>
    <w:multiLevelType w:val="hybridMultilevel"/>
    <w:tmpl w:val="70D288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FE3507"/>
    <w:multiLevelType w:val="hybridMultilevel"/>
    <w:tmpl w:val="F5A2FC1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578670C2"/>
    <w:multiLevelType w:val="hybridMultilevel"/>
    <w:tmpl w:val="036473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0978"/>
    <w:rsid w:val="00001245"/>
    <w:rsid w:val="000050CE"/>
    <w:rsid w:val="00006A64"/>
    <w:rsid w:val="00006E02"/>
    <w:rsid w:val="00023486"/>
    <w:rsid w:val="00024B56"/>
    <w:rsid w:val="00026FB9"/>
    <w:rsid w:val="00034467"/>
    <w:rsid w:val="00034C15"/>
    <w:rsid w:val="00044079"/>
    <w:rsid w:val="00045AA1"/>
    <w:rsid w:val="00045BCD"/>
    <w:rsid w:val="000475F8"/>
    <w:rsid w:val="00053275"/>
    <w:rsid w:val="0006229E"/>
    <w:rsid w:val="00067216"/>
    <w:rsid w:val="000674C0"/>
    <w:rsid w:val="00080001"/>
    <w:rsid w:val="000800F2"/>
    <w:rsid w:val="00080442"/>
    <w:rsid w:val="00080FFF"/>
    <w:rsid w:val="00081B53"/>
    <w:rsid w:val="00086AB5"/>
    <w:rsid w:val="00087C05"/>
    <w:rsid w:val="000924F3"/>
    <w:rsid w:val="00094421"/>
    <w:rsid w:val="00095231"/>
    <w:rsid w:val="00097D14"/>
    <w:rsid w:val="000A24A7"/>
    <w:rsid w:val="000A264C"/>
    <w:rsid w:val="000A604B"/>
    <w:rsid w:val="000A7744"/>
    <w:rsid w:val="000B005B"/>
    <w:rsid w:val="000B0416"/>
    <w:rsid w:val="000B0DF9"/>
    <w:rsid w:val="000B3247"/>
    <w:rsid w:val="000B3B74"/>
    <w:rsid w:val="000C3777"/>
    <w:rsid w:val="000C5CC2"/>
    <w:rsid w:val="000C5EFC"/>
    <w:rsid w:val="000D5153"/>
    <w:rsid w:val="000E36CA"/>
    <w:rsid w:val="000E43D6"/>
    <w:rsid w:val="000E5D01"/>
    <w:rsid w:val="000F1D37"/>
    <w:rsid w:val="000F37F5"/>
    <w:rsid w:val="000F42F7"/>
    <w:rsid w:val="000F7ABC"/>
    <w:rsid w:val="0010181C"/>
    <w:rsid w:val="00103A5C"/>
    <w:rsid w:val="00110BF3"/>
    <w:rsid w:val="001118D1"/>
    <w:rsid w:val="0011336F"/>
    <w:rsid w:val="0012030F"/>
    <w:rsid w:val="0012372C"/>
    <w:rsid w:val="00123F2D"/>
    <w:rsid w:val="001245D2"/>
    <w:rsid w:val="001250B2"/>
    <w:rsid w:val="00127D42"/>
    <w:rsid w:val="00137BC7"/>
    <w:rsid w:val="00137EE1"/>
    <w:rsid w:val="00141D8B"/>
    <w:rsid w:val="0014257B"/>
    <w:rsid w:val="001426A6"/>
    <w:rsid w:val="001438DB"/>
    <w:rsid w:val="00143D54"/>
    <w:rsid w:val="00144288"/>
    <w:rsid w:val="00150027"/>
    <w:rsid w:val="0015127F"/>
    <w:rsid w:val="00160C86"/>
    <w:rsid w:val="00163B4C"/>
    <w:rsid w:val="00177515"/>
    <w:rsid w:val="00186109"/>
    <w:rsid w:val="00190B14"/>
    <w:rsid w:val="001B0D5B"/>
    <w:rsid w:val="001B275F"/>
    <w:rsid w:val="001B5D3F"/>
    <w:rsid w:val="001C435C"/>
    <w:rsid w:val="001C544D"/>
    <w:rsid w:val="001D2E9B"/>
    <w:rsid w:val="001E196A"/>
    <w:rsid w:val="001E42AA"/>
    <w:rsid w:val="001E6589"/>
    <w:rsid w:val="001E7173"/>
    <w:rsid w:val="001F4200"/>
    <w:rsid w:val="001F4C17"/>
    <w:rsid w:val="001F64AC"/>
    <w:rsid w:val="001F70A1"/>
    <w:rsid w:val="00201A23"/>
    <w:rsid w:val="00201B9F"/>
    <w:rsid w:val="00203357"/>
    <w:rsid w:val="00214FC0"/>
    <w:rsid w:val="00221AEA"/>
    <w:rsid w:val="0022373C"/>
    <w:rsid w:val="00223843"/>
    <w:rsid w:val="00223A0F"/>
    <w:rsid w:val="0022646A"/>
    <w:rsid w:val="0023164D"/>
    <w:rsid w:val="002325F7"/>
    <w:rsid w:val="002348D3"/>
    <w:rsid w:val="0023558B"/>
    <w:rsid w:val="00235CED"/>
    <w:rsid w:val="00243698"/>
    <w:rsid w:val="00244009"/>
    <w:rsid w:val="00244A86"/>
    <w:rsid w:val="0024774D"/>
    <w:rsid w:val="00255B21"/>
    <w:rsid w:val="00262CF7"/>
    <w:rsid w:val="002641DD"/>
    <w:rsid w:val="00265493"/>
    <w:rsid w:val="002658A3"/>
    <w:rsid w:val="00266E4F"/>
    <w:rsid w:val="00281450"/>
    <w:rsid w:val="002954ED"/>
    <w:rsid w:val="002A496B"/>
    <w:rsid w:val="002A6BC5"/>
    <w:rsid w:val="002A75D4"/>
    <w:rsid w:val="002B2FF5"/>
    <w:rsid w:val="002B34A2"/>
    <w:rsid w:val="002B37DC"/>
    <w:rsid w:val="002B5F54"/>
    <w:rsid w:val="002C0991"/>
    <w:rsid w:val="002C6980"/>
    <w:rsid w:val="002D22B1"/>
    <w:rsid w:val="002D396C"/>
    <w:rsid w:val="002D4C56"/>
    <w:rsid w:val="002D5A32"/>
    <w:rsid w:val="002E368B"/>
    <w:rsid w:val="002E427F"/>
    <w:rsid w:val="002E77FA"/>
    <w:rsid w:val="002F6E32"/>
    <w:rsid w:val="00300333"/>
    <w:rsid w:val="0030073A"/>
    <w:rsid w:val="0030553F"/>
    <w:rsid w:val="00305966"/>
    <w:rsid w:val="0030747A"/>
    <w:rsid w:val="00307A8F"/>
    <w:rsid w:val="00311438"/>
    <w:rsid w:val="00311D87"/>
    <w:rsid w:val="00320FAA"/>
    <w:rsid w:val="00322A4C"/>
    <w:rsid w:val="00331951"/>
    <w:rsid w:val="00332139"/>
    <w:rsid w:val="00332557"/>
    <w:rsid w:val="0033257B"/>
    <w:rsid w:val="00332D7B"/>
    <w:rsid w:val="00336E1D"/>
    <w:rsid w:val="0034090C"/>
    <w:rsid w:val="00340FE6"/>
    <w:rsid w:val="00341940"/>
    <w:rsid w:val="00352027"/>
    <w:rsid w:val="00355251"/>
    <w:rsid w:val="003600AA"/>
    <w:rsid w:val="00360D34"/>
    <w:rsid w:val="00362D21"/>
    <w:rsid w:val="0037462D"/>
    <w:rsid w:val="00380E75"/>
    <w:rsid w:val="00382329"/>
    <w:rsid w:val="00383577"/>
    <w:rsid w:val="003902D6"/>
    <w:rsid w:val="003908C8"/>
    <w:rsid w:val="00391B08"/>
    <w:rsid w:val="00392283"/>
    <w:rsid w:val="003940C5"/>
    <w:rsid w:val="0039527C"/>
    <w:rsid w:val="0039566B"/>
    <w:rsid w:val="003A3B09"/>
    <w:rsid w:val="003B2253"/>
    <w:rsid w:val="003B4525"/>
    <w:rsid w:val="003B4FBA"/>
    <w:rsid w:val="003B51BB"/>
    <w:rsid w:val="003B792A"/>
    <w:rsid w:val="003C14C9"/>
    <w:rsid w:val="003C14CF"/>
    <w:rsid w:val="003C4138"/>
    <w:rsid w:val="003D7FFE"/>
    <w:rsid w:val="003E0C7B"/>
    <w:rsid w:val="003E0D52"/>
    <w:rsid w:val="003E642B"/>
    <w:rsid w:val="003F0968"/>
    <w:rsid w:val="003F5410"/>
    <w:rsid w:val="003F56BF"/>
    <w:rsid w:val="003F766E"/>
    <w:rsid w:val="004038A9"/>
    <w:rsid w:val="00414979"/>
    <w:rsid w:val="00422399"/>
    <w:rsid w:val="00423BE2"/>
    <w:rsid w:val="00424F53"/>
    <w:rsid w:val="00424FC6"/>
    <w:rsid w:val="0042554D"/>
    <w:rsid w:val="004275B3"/>
    <w:rsid w:val="00427D7B"/>
    <w:rsid w:val="00430C92"/>
    <w:rsid w:val="004326D3"/>
    <w:rsid w:val="004331D8"/>
    <w:rsid w:val="004333F8"/>
    <w:rsid w:val="00434895"/>
    <w:rsid w:val="00436303"/>
    <w:rsid w:val="00440FD3"/>
    <w:rsid w:val="00442E3F"/>
    <w:rsid w:val="00444AC3"/>
    <w:rsid w:val="004474F7"/>
    <w:rsid w:val="00451D42"/>
    <w:rsid w:val="0045323F"/>
    <w:rsid w:val="0045440C"/>
    <w:rsid w:val="00454EB3"/>
    <w:rsid w:val="00457C48"/>
    <w:rsid w:val="004601A5"/>
    <w:rsid w:val="00460CDB"/>
    <w:rsid w:val="004639EB"/>
    <w:rsid w:val="00465CEB"/>
    <w:rsid w:val="004675F7"/>
    <w:rsid w:val="00473115"/>
    <w:rsid w:val="004829A7"/>
    <w:rsid w:val="00484556"/>
    <w:rsid w:val="00485612"/>
    <w:rsid w:val="004914D5"/>
    <w:rsid w:val="004965B4"/>
    <w:rsid w:val="00496F60"/>
    <w:rsid w:val="004A1407"/>
    <w:rsid w:val="004A7DCD"/>
    <w:rsid w:val="004B0ED9"/>
    <w:rsid w:val="004B3825"/>
    <w:rsid w:val="004B3FDC"/>
    <w:rsid w:val="004C23B7"/>
    <w:rsid w:val="004C36FF"/>
    <w:rsid w:val="004C7905"/>
    <w:rsid w:val="004D335E"/>
    <w:rsid w:val="004E7F9D"/>
    <w:rsid w:val="004F1817"/>
    <w:rsid w:val="004F187C"/>
    <w:rsid w:val="004F3992"/>
    <w:rsid w:val="005015EC"/>
    <w:rsid w:val="00516FCE"/>
    <w:rsid w:val="00520D63"/>
    <w:rsid w:val="005236DC"/>
    <w:rsid w:val="00525565"/>
    <w:rsid w:val="005275E6"/>
    <w:rsid w:val="00530B58"/>
    <w:rsid w:val="00537138"/>
    <w:rsid w:val="0054132C"/>
    <w:rsid w:val="005456D5"/>
    <w:rsid w:val="005457AF"/>
    <w:rsid w:val="00547799"/>
    <w:rsid w:val="00551279"/>
    <w:rsid w:val="00552079"/>
    <w:rsid w:val="0055280D"/>
    <w:rsid w:val="00560ACF"/>
    <w:rsid w:val="005671CB"/>
    <w:rsid w:val="005675DD"/>
    <w:rsid w:val="005771FE"/>
    <w:rsid w:val="00580866"/>
    <w:rsid w:val="00581257"/>
    <w:rsid w:val="0058567F"/>
    <w:rsid w:val="00590E2A"/>
    <w:rsid w:val="00592E1D"/>
    <w:rsid w:val="00594C31"/>
    <w:rsid w:val="005959A4"/>
    <w:rsid w:val="00597CD5"/>
    <w:rsid w:val="005A51D6"/>
    <w:rsid w:val="005C0C55"/>
    <w:rsid w:val="005C263E"/>
    <w:rsid w:val="005C3FDD"/>
    <w:rsid w:val="005C4A74"/>
    <w:rsid w:val="005C6455"/>
    <w:rsid w:val="005C718E"/>
    <w:rsid w:val="005C7E3D"/>
    <w:rsid w:val="005D18D5"/>
    <w:rsid w:val="005D2BB3"/>
    <w:rsid w:val="005D3B7E"/>
    <w:rsid w:val="005D41E0"/>
    <w:rsid w:val="005D4BAD"/>
    <w:rsid w:val="005D5F95"/>
    <w:rsid w:val="005E0E26"/>
    <w:rsid w:val="005E55DC"/>
    <w:rsid w:val="005F1460"/>
    <w:rsid w:val="005F1648"/>
    <w:rsid w:val="005F1DD6"/>
    <w:rsid w:val="00601BFD"/>
    <w:rsid w:val="0060386B"/>
    <w:rsid w:val="006054A7"/>
    <w:rsid w:val="00616243"/>
    <w:rsid w:val="0061629E"/>
    <w:rsid w:val="00617247"/>
    <w:rsid w:val="006208B7"/>
    <w:rsid w:val="00620E96"/>
    <w:rsid w:val="00623E26"/>
    <w:rsid w:val="0063290A"/>
    <w:rsid w:val="00632DB8"/>
    <w:rsid w:val="00633B8D"/>
    <w:rsid w:val="00635FC8"/>
    <w:rsid w:val="00637F96"/>
    <w:rsid w:val="00640E97"/>
    <w:rsid w:val="00651A4F"/>
    <w:rsid w:val="006524EB"/>
    <w:rsid w:val="00655281"/>
    <w:rsid w:val="0065685C"/>
    <w:rsid w:val="00656ED0"/>
    <w:rsid w:val="00661BA3"/>
    <w:rsid w:val="00662638"/>
    <w:rsid w:val="006628C2"/>
    <w:rsid w:val="00662A81"/>
    <w:rsid w:val="00665CA5"/>
    <w:rsid w:val="00673EB2"/>
    <w:rsid w:val="00677C9E"/>
    <w:rsid w:val="006812FA"/>
    <w:rsid w:val="0068269A"/>
    <w:rsid w:val="00682DB3"/>
    <w:rsid w:val="00683168"/>
    <w:rsid w:val="00684227"/>
    <w:rsid w:val="006847CD"/>
    <w:rsid w:val="00685465"/>
    <w:rsid w:val="00685988"/>
    <w:rsid w:val="00686DFD"/>
    <w:rsid w:val="00687AA4"/>
    <w:rsid w:val="00691D9C"/>
    <w:rsid w:val="00691DD4"/>
    <w:rsid w:val="00692E3B"/>
    <w:rsid w:val="00693C29"/>
    <w:rsid w:val="00696ED2"/>
    <w:rsid w:val="006A01B4"/>
    <w:rsid w:val="006A2CDF"/>
    <w:rsid w:val="006A61C5"/>
    <w:rsid w:val="006A73BE"/>
    <w:rsid w:val="006B3D4F"/>
    <w:rsid w:val="006B6CDA"/>
    <w:rsid w:val="006C19F0"/>
    <w:rsid w:val="006C24EC"/>
    <w:rsid w:val="006C326F"/>
    <w:rsid w:val="006D7A2A"/>
    <w:rsid w:val="006E2F8C"/>
    <w:rsid w:val="006E4F4A"/>
    <w:rsid w:val="006E692F"/>
    <w:rsid w:val="006F0B4B"/>
    <w:rsid w:val="006F47FD"/>
    <w:rsid w:val="00701FA7"/>
    <w:rsid w:val="00702206"/>
    <w:rsid w:val="007053E8"/>
    <w:rsid w:val="00710A05"/>
    <w:rsid w:val="00717A5A"/>
    <w:rsid w:val="00721464"/>
    <w:rsid w:val="00723B7B"/>
    <w:rsid w:val="00724C2A"/>
    <w:rsid w:val="00735C64"/>
    <w:rsid w:val="00735D1B"/>
    <w:rsid w:val="007403AF"/>
    <w:rsid w:val="007474F0"/>
    <w:rsid w:val="00754ECE"/>
    <w:rsid w:val="007556F1"/>
    <w:rsid w:val="00764BBF"/>
    <w:rsid w:val="00764D51"/>
    <w:rsid w:val="00765934"/>
    <w:rsid w:val="007711BC"/>
    <w:rsid w:val="00781685"/>
    <w:rsid w:val="00781E1B"/>
    <w:rsid w:val="00781E4C"/>
    <w:rsid w:val="00782B46"/>
    <w:rsid w:val="00784B7C"/>
    <w:rsid w:val="007858D6"/>
    <w:rsid w:val="00786429"/>
    <w:rsid w:val="00792000"/>
    <w:rsid w:val="007928FA"/>
    <w:rsid w:val="00793167"/>
    <w:rsid w:val="00795CEF"/>
    <w:rsid w:val="007A2C22"/>
    <w:rsid w:val="007A394A"/>
    <w:rsid w:val="007A44F6"/>
    <w:rsid w:val="007A6568"/>
    <w:rsid w:val="007A70C1"/>
    <w:rsid w:val="007A7288"/>
    <w:rsid w:val="007B41E1"/>
    <w:rsid w:val="007C7D5C"/>
    <w:rsid w:val="007D61C6"/>
    <w:rsid w:val="007E33B7"/>
    <w:rsid w:val="007E3752"/>
    <w:rsid w:val="007E4A50"/>
    <w:rsid w:val="007F020E"/>
    <w:rsid w:val="007F27BF"/>
    <w:rsid w:val="007F34FA"/>
    <w:rsid w:val="007F384D"/>
    <w:rsid w:val="007F4AFD"/>
    <w:rsid w:val="007F793C"/>
    <w:rsid w:val="008004EE"/>
    <w:rsid w:val="00812A17"/>
    <w:rsid w:val="00814B7F"/>
    <w:rsid w:val="0081610D"/>
    <w:rsid w:val="00821265"/>
    <w:rsid w:val="0082384B"/>
    <w:rsid w:val="008254F4"/>
    <w:rsid w:val="0083075D"/>
    <w:rsid w:val="008347D4"/>
    <w:rsid w:val="00837E17"/>
    <w:rsid w:val="00841982"/>
    <w:rsid w:val="008434EC"/>
    <w:rsid w:val="008446F7"/>
    <w:rsid w:val="00846782"/>
    <w:rsid w:val="0085195D"/>
    <w:rsid w:val="0085476C"/>
    <w:rsid w:val="008549CE"/>
    <w:rsid w:val="00855F20"/>
    <w:rsid w:val="008631D2"/>
    <w:rsid w:val="00871768"/>
    <w:rsid w:val="00871C4E"/>
    <w:rsid w:val="00872B43"/>
    <w:rsid w:val="00872C20"/>
    <w:rsid w:val="00876A76"/>
    <w:rsid w:val="00880463"/>
    <w:rsid w:val="008845CD"/>
    <w:rsid w:val="00892412"/>
    <w:rsid w:val="00892B90"/>
    <w:rsid w:val="00893B19"/>
    <w:rsid w:val="00896BA8"/>
    <w:rsid w:val="008A027A"/>
    <w:rsid w:val="008A047A"/>
    <w:rsid w:val="008A4845"/>
    <w:rsid w:val="008A5D68"/>
    <w:rsid w:val="008B0A71"/>
    <w:rsid w:val="008B1D4D"/>
    <w:rsid w:val="008B2959"/>
    <w:rsid w:val="008B70AA"/>
    <w:rsid w:val="008C6295"/>
    <w:rsid w:val="008D0DB1"/>
    <w:rsid w:val="008D23C8"/>
    <w:rsid w:val="008D668A"/>
    <w:rsid w:val="008D7F24"/>
    <w:rsid w:val="008E1D7F"/>
    <w:rsid w:val="008E4DC7"/>
    <w:rsid w:val="008F20ED"/>
    <w:rsid w:val="008F27D5"/>
    <w:rsid w:val="008F649B"/>
    <w:rsid w:val="009003FF"/>
    <w:rsid w:val="00900ECE"/>
    <w:rsid w:val="009036D4"/>
    <w:rsid w:val="00906F52"/>
    <w:rsid w:val="009170E8"/>
    <w:rsid w:val="009201BD"/>
    <w:rsid w:val="00921A3C"/>
    <w:rsid w:val="009278F4"/>
    <w:rsid w:val="00927DD1"/>
    <w:rsid w:val="00930375"/>
    <w:rsid w:val="00931C66"/>
    <w:rsid w:val="00935477"/>
    <w:rsid w:val="00944EC5"/>
    <w:rsid w:val="00950EB2"/>
    <w:rsid w:val="00954AF2"/>
    <w:rsid w:val="00956841"/>
    <w:rsid w:val="00962DC3"/>
    <w:rsid w:val="00964998"/>
    <w:rsid w:val="00971764"/>
    <w:rsid w:val="00974B6A"/>
    <w:rsid w:val="009751C0"/>
    <w:rsid w:val="0098040A"/>
    <w:rsid w:val="00980D4A"/>
    <w:rsid w:val="009848E6"/>
    <w:rsid w:val="00985097"/>
    <w:rsid w:val="00985678"/>
    <w:rsid w:val="00987517"/>
    <w:rsid w:val="00987C26"/>
    <w:rsid w:val="00987C6C"/>
    <w:rsid w:val="00990F78"/>
    <w:rsid w:val="009913CF"/>
    <w:rsid w:val="00997417"/>
    <w:rsid w:val="009A7887"/>
    <w:rsid w:val="009A7DFE"/>
    <w:rsid w:val="009B23E3"/>
    <w:rsid w:val="009B766A"/>
    <w:rsid w:val="009C0ED9"/>
    <w:rsid w:val="009C34D6"/>
    <w:rsid w:val="009C7954"/>
    <w:rsid w:val="009E43EF"/>
    <w:rsid w:val="009E4C47"/>
    <w:rsid w:val="009E6265"/>
    <w:rsid w:val="009F2ACE"/>
    <w:rsid w:val="009F3990"/>
    <w:rsid w:val="00A04026"/>
    <w:rsid w:val="00A04782"/>
    <w:rsid w:val="00A10668"/>
    <w:rsid w:val="00A12C0F"/>
    <w:rsid w:val="00A16D90"/>
    <w:rsid w:val="00A16E9C"/>
    <w:rsid w:val="00A22525"/>
    <w:rsid w:val="00A23E40"/>
    <w:rsid w:val="00A318E5"/>
    <w:rsid w:val="00A32B2D"/>
    <w:rsid w:val="00A354D8"/>
    <w:rsid w:val="00A50874"/>
    <w:rsid w:val="00A5434B"/>
    <w:rsid w:val="00A55760"/>
    <w:rsid w:val="00A5607E"/>
    <w:rsid w:val="00A6323D"/>
    <w:rsid w:val="00A6579D"/>
    <w:rsid w:val="00A727E9"/>
    <w:rsid w:val="00A81B00"/>
    <w:rsid w:val="00A82342"/>
    <w:rsid w:val="00A84C46"/>
    <w:rsid w:val="00A84E8E"/>
    <w:rsid w:val="00A85E0F"/>
    <w:rsid w:val="00A90CD6"/>
    <w:rsid w:val="00A9294E"/>
    <w:rsid w:val="00A93AD8"/>
    <w:rsid w:val="00A965C7"/>
    <w:rsid w:val="00A96A4E"/>
    <w:rsid w:val="00AA0DDE"/>
    <w:rsid w:val="00AA0F6E"/>
    <w:rsid w:val="00AA69B5"/>
    <w:rsid w:val="00AB4123"/>
    <w:rsid w:val="00AB59D3"/>
    <w:rsid w:val="00AB6CB5"/>
    <w:rsid w:val="00AC76AF"/>
    <w:rsid w:val="00AC76BD"/>
    <w:rsid w:val="00AC7C3D"/>
    <w:rsid w:val="00AD0B2A"/>
    <w:rsid w:val="00AD5841"/>
    <w:rsid w:val="00AE4ECB"/>
    <w:rsid w:val="00AE7037"/>
    <w:rsid w:val="00AE7260"/>
    <w:rsid w:val="00AE75E5"/>
    <w:rsid w:val="00AE7EB1"/>
    <w:rsid w:val="00AF3D99"/>
    <w:rsid w:val="00AF3F3F"/>
    <w:rsid w:val="00AF4A89"/>
    <w:rsid w:val="00AF66F0"/>
    <w:rsid w:val="00AF73AA"/>
    <w:rsid w:val="00B01DBB"/>
    <w:rsid w:val="00B0517C"/>
    <w:rsid w:val="00B06773"/>
    <w:rsid w:val="00B06D0C"/>
    <w:rsid w:val="00B17667"/>
    <w:rsid w:val="00B17F0E"/>
    <w:rsid w:val="00B34C50"/>
    <w:rsid w:val="00B40E20"/>
    <w:rsid w:val="00B4367B"/>
    <w:rsid w:val="00B467E7"/>
    <w:rsid w:val="00B52277"/>
    <w:rsid w:val="00B54656"/>
    <w:rsid w:val="00B61189"/>
    <w:rsid w:val="00B61571"/>
    <w:rsid w:val="00B63A86"/>
    <w:rsid w:val="00B648DF"/>
    <w:rsid w:val="00B65538"/>
    <w:rsid w:val="00B6780D"/>
    <w:rsid w:val="00B7151F"/>
    <w:rsid w:val="00B7719E"/>
    <w:rsid w:val="00B77DD8"/>
    <w:rsid w:val="00B80DA7"/>
    <w:rsid w:val="00B80EEC"/>
    <w:rsid w:val="00B9318E"/>
    <w:rsid w:val="00B93A84"/>
    <w:rsid w:val="00B93BE9"/>
    <w:rsid w:val="00B9466C"/>
    <w:rsid w:val="00B94C80"/>
    <w:rsid w:val="00B95D7C"/>
    <w:rsid w:val="00BA63A6"/>
    <w:rsid w:val="00BB4F2B"/>
    <w:rsid w:val="00BC08DC"/>
    <w:rsid w:val="00BC0BCB"/>
    <w:rsid w:val="00BC412E"/>
    <w:rsid w:val="00BC4747"/>
    <w:rsid w:val="00BC5B8E"/>
    <w:rsid w:val="00BC5D08"/>
    <w:rsid w:val="00BD3810"/>
    <w:rsid w:val="00BD53D6"/>
    <w:rsid w:val="00BE0669"/>
    <w:rsid w:val="00BE0B82"/>
    <w:rsid w:val="00BE338C"/>
    <w:rsid w:val="00BE6D50"/>
    <w:rsid w:val="00BF0DCA"/>
    <w:rsid w:val="00BF65C3"/>
    <w:rsid w:val="00C03502"/>
    <w:rsid w:val="00C03772"/>
    <w:rsid w:val="00C042DA"/>
    <w:rsid w:val="00C05E6C"/>
    <w:rsid w:val="00C22B74"/>
    <w:rsid w:val="00C25362"/>
    <w:rsid w:val="00C3538A"/>
    <w:rsid w:val="00C41636"/>
    <w:rsid w:val="00C457C1"/>
    <w:rsid w:val="00C46B28"/>
    <w:rsid w:val="00C51F5A"/>
    <w:rsid w:val="00C538E2"/>
    <w:rsid w:val="00C544AF"/>
    <w:rsid w:val="00C54AA9"/>
    <w:rsid w:val="00C568E5"/>
    <w:rsid w:val="00C628F1"/>
    <w:rsid w:val="00C639CF"/>
    <w:rsid w:val="00C65679"/>
    <w:rsid w:val="00C70680"/>
    <w:rsid w:val="00C712DB"/>
    <w:rsid w:val="00C76EE3"/>
    <w:rsid w:val="00C77C13"/>
    <w:rsid w:val="00C846B8"/>
    <w:rsid w:val="00C84E92"/>
    <w:rsid w:val="00C8647A"/>
    <w:rsid w:val="00C93413"/>
    <w:rsid w:val="00C96131"/>
    <w:rsid w:val="00CA4378"/>
    <w:rsid w:val="00CA6A67"/>
    <w:rsid w:val="00CA6C59"/>
    <w:rsid w:val="00CB0C15"/>
    <w:rsid w:val="00CB1ACE"/>
    <w:rsid w:val="00CB449C"/>
    <w:rsid w:val="00CB4EB1"/>
    <w:rsid w:val="00CB79CB"/>
    <w:rsid w:val="00CC10A9"/>
    <w:rsid w:val="00CC2BEE"/>
    <w:rsid w:val="00CC4195"/>
    <w:rsid w:val="00CD68FC"/>
    <w:rsid w:val="00CD6E26"/>
    <w:rsid w:val="00CE0228"/>
    <w:rsid w:val="00CE51D8"/>
    <w:rsid w:val="00CF06D1"/>
    <w:rsid w:val="00CF3D16"/>
    <w:rsid w:val="00CF3EAE"/>
    <w:rsid w:val="00CF445D"/>
    <w:rsid w:val="00D00E20"/>
    <w:rsid w:val="00D06EA2"/>
    <w:rsid w:val="00D107AD"/>
    <w:rsid w:val="00D12B5B"/>
    <w:rsid w:val="00D14F19"/>
    <w:rsid w:val="00D15177"/>
    <w:rsid w:val="00D26EC6"/>
    <w:rsid w:val="00D27B77"/>
    <w:rsid w:val="00D3029B"/>
    <w:rsid w:val="00D30472"/>
    <w:rsid w:val="00D30997"/>
    <w:rsid w:val="00D31062"/>
    <w:rsid w:val="00D41505"/>
    <w:rsid w:val="00D44853"/>
    <w:rsid w:val="00D5787C"/>
    <w:rsid w:val="00D660CA"/>
    <w:rsid w:val="00D730F3"/>
    <w:rsid w:val="00D739AC"/>
    <w:rsid w:val="00D805E3"/>
    <w:rsid w:val="00D81D38"/>
    <w:rsid w:val="00D84153"/>
    <w:rsid w:val="00D8457C"/>
    <w:rsid w:val="00D93AEA"/>
    <w:rsid w:val="00D93E26"/>
    <w:rsid w:val="00D95A58"/>
    <w:rsid w:val="00DA0CD2"/>
    <w:rsid w:val="00DA1CF6"/>
    <w:rsid w:val="00DA209F"/>
    <w:rsid w:val="00DA50EA"/>
    <w:rsid w:val="00DA5272"/>
    <w:rsid w:val="00DA57E4"/>
    <w:rsid w:val="00DA6C76"/>
    <w:rsid w:val="00DA78D1"/>
    <w:rsid w:val="00DA7F83"/>
    <w:rsid w:val="00DB3B52"/>
    <w:rsid w:val="00DB4FF5"/>
    <w:rsid w:val="00DB6410"/>
    <w:rsid w:val="00DC0A26"/>
    <w:rsid w:val="00DC1256"/>
    <w:rsid w:val="00DC32AF"/>
    <w:rsid w:val="00DC5217"/>
    <w:rsid w:val="00DC7B11"/>
    <w:rsid w:val="00DD1612"/>
    <w:rsid w:val="00DD3473"/>
    <w:rsid w:val="00DD396A"/>
    <w:rsid w:val="00DE1D84"/>
    <w:rsid w:val="00DE23C2"/>
    <w:rsid w:val="00DE45F0"/>
    <w:rsid w:val="00DE504F"/>
    <w:rsid w:val="00DE6408"/>
    <w:rsid w:val="00DE7B95"/>
    <w:rsid w:val="00DF21E9"/>
    <w:rsid w:val="00DF4A23"/>
    <w:rsid w:val="00DF5075"/>
    <w:rsid w:val="00DF7F6C"/>
    <w:rsid w:val="00E000D7"/>
    <w:rsid w:val="00E01500"/>
    <w:rsid w:val="00E0288A"/>
    <w:rsid w:val="00E07810"/>
    <w:rsid w:val="00E07BA8"/>
    <w:rsid w:val="00E10438"/>
    <w:rsid w:val="00E10DBA"/>
    <w:rsid w:val="00E10E60"/>
    <w:rsid w:val="00E11CF7"/>
    <w:rsid w:val="00E141E2"/>
    <w:rsid w:val="00E14E5C"/>
    <w:rsid w:val="00E16AC7"/>
    <w:rsid w:val="00E241B1"/>
    <w:rsid w:val="00E346B8"/>
    <w:rsid w:val="00E368C1"/>
    <w:rsid w:val="00E4685F"/>
    <w:rsid w:val="00E51F72"/>
    <w:rsid w:val="00E5418D"/>
    <w:rsid w:val="00E57299"/>
    <w:rsid w:val="00E57910"/>
    <w:rsid w:val="00E604AC"/>
    <w:rsid w:val="00E63268"/>
    <w:rsid w:val="00E6480C"/>
    <w:rsid w:val="00E64A4C"/>
    <w:rsid w:val="00E703A5"/>
    <w:rsid w:val="00E707F2"/>
    <w:rsid w:val="00E714D6"/>
    <w:rsid w:val="00E77B62"/>
    <w:rsid w:val="00E83229"/>
    <w:rsid w:val="00E84082"/>
    <w:rsid w:val="00E84D3E"/>
    <w:rsid w:val="00E85DB1"/>
    <w:rsid w:val="00E90667"/>
    <w:rsid w:val="00E92455"/>
    <w:rsid w:val="00E9666A"/>
    <w:rsid w:val="00EA0B5D"/>
    <w:rsid w:val="00EA4B37"/>
    <w:rsid w:val="00EA5181"/>
    <w:rsid w:val="00EA61D3"/>
    <w:rsid w:val="00EA6D0D"/>
    <w:rsid w:val="00EA6DF2"/>
    <w:rsid w:val="00EB17F5"/>
    <w:rsid w:val="00EB1E7F"/>
    <w:rsid w:val="00EB2141"/>
    <w:rsid w:val="00EB3662"/>
    <w:rsid w:val="00EB7220"/>
    <w:rsid w:val="00EB777A"/>
    <w:rsid w:val="00EB7E44"/>
    <w:rsid w:val="00EC2D18"/>
    <w:rsid w:val="00EC3171"/>
    <w:rsid w:val="00EC38F2"/>
    <w:rsid w:val="00EC4BA8"/>
    <w:rsid w:val="00EC5A08"/>
    <w:rsid w:val="00EC61EE"/>
    <w:rsid w:val="00EE0D7F"/>
    <w:rsid w:val="00EE32FC"/>
    <w:rsid w:val="00EE677A"/>
    <w:rsid w:val="00EF3ED6"/>
    <w:rsid w:val="00EF446E"/>
    <w:rsid w:val="00EF4F2A"/>
    <w:rsid w:val="00EF5A68"/>
    <w:rsid w:val="00F03349"/>
    <w:rsid w:val="00F07071"/>
    <w:rsid w:val="00F072EB"/>
    <w:rsid w:val="00F23DF4"/>
    <w:rsid w:val="00F2441B"/>
    <w:rsid w:val="00F24487"/>
    <w:rsid w:val="00F25427"/>
    <w:rsid w:val="00F30564"/>
    <w:rsid w:val="00F305BC"/>
    <w:rsid w:val="00F336B5"/>
    <w:rsid w:val="00F3406D"/>
    <w:rsid w:val="00F37D78"/>
    <w:rsid w:val="00F47E2A"/>
    <w:rsid w:val="00F51E91"/>
    <w:rsid w:val="00F6365A"/>
    <w:rsid w:val="00F67106"/>
    <w:rsid w:val="00F70BBD"/>
    <w:rsid w:val="00F73C7E"/>
    <w:rsid w:val="00F7501E"/>
    <w:rsid w:val="00F77189"/>
    <w:rsid w:val="00F826FF"/>
    <w:rsid w:val="00F849D1"/>
    <w:rsid w:val="00F97A69"/>
    <w:rsid w:val="00F97E52"/>
    <w:rsid w:val="00FA08AC"/>
    <w:rsid w:val="00FA5627"/>
    <w:rsid w:val="00FA62E6"/>
    <w:rsid w:val="00FB015C"/>
    <w:rsid w:val="00FB53E7"/>
    <w:rsid w:val="00FB70BC"/>
    <w:rsid w:val="00FC17FA"/>
    <w:rsid w:val="00FC244C"/>
    <w:rsid w:val="00FC2E03"/>
    <w:rsid w:val="00FC5A82"/>
    <w:rsid w:val="00FC7291"/>
    <w:rsid w:val="00FD0C70"/>
    <w:rsid w:val="00FE08F1"/>
    <w:rsid w:val="00FE4D71"/>
    <w:rsid w:val="00FE4F9C"/>
    <w:rsid w:val="00FE71E3"/>
    <w:rsid w:val="00FF3599"/>
    <w:rsid w:val="00FF48B2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66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7060</izvorni_sadrzaj>
    <derivirana_varijabla naziv="DomainObject.Predmet.Broj_1">7060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St-7060/2016</izvorni_sadrzaj>
    <derivirana_varijabla naziv="DomainObject.Predmet.OznakaBroj_1">St-7060/2016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FITNESS KLUB ''GLOBO SPORT''</izvorni_sadrzaj>
    <derivirana_varijabla naziv="DomainObject.Predmet.ProtustrankaFormated_1">  FITNESS KLUB ''GLOBO SPORT''</derivirana_varijabla>
  </DomainObject.Predmet.ProtustrankaFormated>
  <DomainObject.Predmet.ProtustrankaFormatedOIB>
    <izvorni_sadrzaj>  FITNESS KLUB ''GLOBO SPORT'', OIB 32084930561</izvorni_sadrzaj>
    <derivirana_varijabla naziv="DomainObject.Predmet.ProtustrankaFormatedOIB_1">  FITNESS KLUB ''GLOBO SPORT'', OIB 32084930561</derivirana_varijabla>
  </DomainObject.Predmet.ProtustrankaFormatedOIB>
  <DomainObject.Predmet.ProtustrankaFormatedWithAdress>
    <izvorni_sadrzaj> FITNESS KLUB ''GLOBO SPORT'', Ksaver 213, 10000 Zagreb</izvorni_sadrzaj>
    <derivirana_varijabla naziv="DomainObject.Predmet.ProtustrankaFormatedWithAdress_1"> FITNESS KLUB ''GLOBO SPORT'', Ksaver 213, 10000 Zagreb</derivirana_varijabla>
  </DomainObject.Predmet.ProtustrankaFormatedWithAdress>
  <DomainObject.Predmet.ProtustrankaFormatedWithAdressOIB>
    <izvorni_sadrzaj> FITNESS KLUB ''GLOBO SPORT'', OIB 32084930561, Ksaver 213, 10000 Zagreb</izvorni_sadrzaj>
    <derivirana_varijabla naziv="DomainObject.Predmet.ProtustrankaFormatedWithAdressOIB_1"> FITNESS KLUB ''GLOBO SPORT'', OIB 32084930561, Ksaver 213, 10000 Zagreb</derivirana_varijabla>
  </DomainObject.Predmet.ProtustrankaFormatedWithAdressOIB>
  <DomainObject.Predmet.ProtustrankaWithAdress>
    <izvorni_sadrzaj>FITNESS KLUB ''GLOBO SPORT'' Ksaver 213, 10000 Zagreb</izvorni_sadrzaj>
    <derivirana_varijabla naziv="DomainObject.Predmet.ProtustrankaWithAdress_1">FITNESS KLUB ''GLOBO SPORT'' Ksaver 213, 10000 Zagreb</derivirana_varijabla>
  </DomainObject.Predmet.ProtustrankaWithAdress>
  <DomainObject.Predmet.ProtustrankaWithAdressOIB>
    <izvorni_sadrzaj>FITNESS KLUB ''GLOBO SPORT'', OIB 32084930561, Ksaver 213, 10000 Zagreb</izvorni_sadrzaj>
    <derivirana_varijabla naziv="DomainObject.Predmet.ProtustrankaWithAdressOIB_1">FITNESS KLUB ''GLOBO SPORT'', OIB 32084930561, Ksaver 213, 10000 Zagreb</derivirana_varijabla>
  </DomainObject.Predmet.ProtustrankaWithAdressOIB>
  <DomainObject.Predmet.ProtustrankaNazivFormated>
    <izvorni_sadrzaj>FITNESS KLUB ''GLOBO SPORT''</izvorni_sadrzaj>
    <derivirana_varijabla naziv="DomainObject.Predmet.ProtustrankaNazivFormated_1">FITNESS KLUB ''GLOBO SPORT''</derivirana_varijabla>
  </DomainObject.Predmet.ProtustrankaNazivFormated>
  <DomainObject.Predmet.ProtustrankaNazivFormatedOIB>
    <izvorni_sadrzaj>FITNESS KLUB ''GLOBO SPORT'', OIB 32084930561</izvorni_sadrzaj>
    <derivirana_varijabla naziv="DomainObject.Predmet.ProtustrankaNazivFormatedOIB_1">FITNESS KLUB ''GLOBO SPORT'', OIB 32084930561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FITNESS KLUB ''GLOBO SPORT''</item>
    </izvorni_sadrzaj>
    <derivirana_varijabla naziv="DomainObject.Predmet.ProtuStrankaListFormated_1">
      <item>FITNESS KLUB ''GLOBO SPORT''</item>
    </derivirana_varijabla>
  </DomainObject.Predmet.ProtuStrankaListFormated>
  <DomainObject.Predmet.ProtuStrankaListFormatedOIB>
    <izvorni_sadrzaj>
      <item>FITNESS KLUB ''GLOBO SPORT'', OIB 32084930561</item>
    </izvorni_sadrzaj>
    <derivirana_varijabla naziv="DomainObject.Predmet.ProtuStrankaListFormatedOIB_1">
      <item>FITNESS KLUB ''GLOBO SPORT'', OIB 32084930561</item>
    </derivirana_varijabla>
  </DomainObject.Predmet.ProtuStrankaListFormatedOIB>
  <DomainObject.Predmet.ProtuStrankaListFormatedWithAdress>
    <izvorni_sadrzaj>
      <item>FITNESS KLUB ''GLOBO SPORT'', Ksaver 213, 10000 Zagreb</item>
    </izvorni_sadrzaj>
    <derivirana_varijabla naziv="DomainObject.Predmet.ProtuStrankaListFormatedWithAdress_1">
      <item>FITNESS KLUB ''GLOBO SPORT'', Ksaver 213, 10000 Zagreb</item>
    </derivirana_varijabla>
  </DomainObject.Predmet.ProtuStrankaListFormatedWithAdress>
  <DomainObject.Predmet.ProtuStrankaListFormatedWithAdressOIB>
    <izvorni_sadrzaj>
      <item>FITNESS KLUB ''GLOBO SPORT'', OIB 32084930561, Ksaver 213, 10000 Zagreb</item>
    </izvorni_sadrzaj>
    <derivirana_varijabla naziv="DomainObject.Predmet.ProtuStrankaListFormatedWithAdressOIB_1">
      <item>FITNESS KLUB ''GLOBO SPORT'', OIB 32084930561, Ksaver 213, 10000 Zagreb</item>
    </derivirana_varijabla>
  </DomainObject.Predmet.ProtuStrankaListFormatedWithAdressOIB>
  <DomainObject.Predmet.ProtuStrankaListNazivFormated>
    <izvorni_sadrzaj>
      <item>FITNESS KLUB ''GLOBO SPORT''</item>
    </izvorni_sadrzaj>
    <derivirana_varijabla naziv="DomainObject.Predmet.ProtuStrankaListNazivFormated_1">
      <item>FITNESS KLUB ''GLOBO SPORT''</item>
    </derivirana_varijabla>
  </DomainObject.Predmet.ProtuStrankaListNazivFormated>
  <DomainObject.Predmet.ProtuStrankaListNazivFormatedOIB>
    <izvorni_sadrzaj>
      <item>FITNESS KLUB ''GLOBO SPORT'', OIB 32084930561</item>
    </izvorni_sadrzaj>
    <derivirana_varijabla naziv="DomainObject.Predmet.ProtuStrankaListNazivFormatedOIB_1">
      <item>FITNESS KLUB ''GLOBO SPORT'', OIB 32084930561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FITNESS KLUB ''GLOBO SPORT''</izvorni_sadrzaj>
    <derivirana_varijabla naziv="DomainObject.Predmet.ProtustrankaIDrugi_1">FITNESS KLUB ''GLOBO SPORT''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FITNESS KLUB ''GLOBO SPORT'', OIB 32084930561, Ksaver 213, 10000 Zagreb</izvorni_sadrzaj>
    <derivirana_varijabla naziv="DomainObject.Predmet.ProtustrankaIDrugiAdressOIB_1">FITNESS KLUB ''GLOBO SPORT'', OIB 32084930561, Ksaver 213,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FITNESS KLUB ''GLOBO SPORT''</item>
    </izvorni_sadrzaj>
    <derivirana_varijabla naziv="DomainObject.Predmet.SudioniciListNaziv_1">
      <item>FINA Regionalni centar Zagreb</item>
      <item>FITNESS KLUB ''GLOBO SPORT''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FITNESS KLUB ''GLOBO SPORT'', OIB 32084930561, Ksaver 213,10000 Zagreb</item>
    </izvorni_sadrzaj>
    <derivirana_varijabla naziv="DomainObject.Predmet.SudioniciListAdressOIB_1">
      <item>FINA Regionalni centar Zagreb, OIB 85821130368, Trg svibanjskih žrtava 1995. br. 1,10000 Zagreb</item>
      <item>FITNESS KLUB ''GLOBO SPORT'', OIB 32084930561, Ksaver 213,10000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32084930561</item>
    </izvorni_sadrzaj>
    <derivirana_varijabla naziv="DomainObject.Predmet.SudioniciListNazivOIB_1">
      <item>, OIB 85821130368</item>
      <item>, OIB 32084930561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1347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2017-07-05T12:27:00Z</dcterms:created>
  <dc:creator>Korisnik</dc:creator>
  <cp:lastModifiedBy>Anđelka Mandarić</cp:lastModifiedBy>
  <cp:lastPrinted>2017-07-05T12:20:00Z</cp:lastPrinted>
  <dcterms:modified xmlns:xsi="http://www.w3.org/2001/XMLSchema-instance" xsi:type="dcterms:W3CDTF">2017-07-10T13:11:00Z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