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fe66" w14:paraId="a7cfe66" w:rsidRDefault="00394E2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63CB" w:rsidP="00EE63CB" w:rsidR="00EE63CB" w:rsidRPr="00EE63CB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color w:val="1F497D"/>
          <w:szCs w:val="20"/>
          <w:lang w:eastAsia="hr-HR"/>
        </w:rPr>
        <w:t xml:space="preserve">  </w:t>
      </w:r>
      <w:r w:rsidRPr="00EE63CB">
        <w:rPr>
          <w:rFonts w:cs="Times New Roman" w:eastAsia="Times New Roman"/>
          <w:noProof/>
          <w:szCs w:val="20"/>
          <w:lang w:eastAsia="hr-HR"/>
        </w:rPr>
        <w:t>2 St-2890/15-2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REPUBLIKA HRVATSKA 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TRGOVAČKI SUD U ZAGREBU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STALNA SLUŽBA 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KARLOVAC, Ljudevita Šestića 4</w:t>
      </w:r>
    </w:p>
    <w:p w:rsidRDefault="00EE63CB" w:rsidP="00EE63CB" w:rsidR="00EE63CB" w:rsidRPr="00EE63CB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EE63CB" w:rsidP="00EE63CB" w:rsidR="00EE63CB" w:rsidRPr="00EE63CB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E63CB" w:rsidP="00EE63CB" w:rsidR="00EE63CB" w:rsidRPr="00EE63CB">
      <w:pPr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TRGOVAČKI SUD U ZAGREBU, STALNA SLUŽBA, po sucu Suzani Ivanović, kao stečajnom sucu, u povodu zahtjeva FINANCIJSKE AGENCIJE, Zagreb, Ulica grada Vukovara 70, OIB:85821130368, za provedbu skraćenog stečajnog postupka nad dužnikom  AUDAX d.o.o. Zagreb, Martićeva 12, OIB:52542222237, dana 28. siječnja 2016. godine </w:t>
      </w:r>
    </w:p>
    <w:p w:rsidRDefault="00EE63CB" w:rsidP="00EE63CB" w:rsidR="00EE63CB" w:rsidRPr="00EE63CB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EE63CB" w:rsidP="00EE63CB" w:rsidR="00EE63CB" w:rsidRPr="00EE63CB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Odbacuje se zahtjev Financijske agencije od 30. listopada 2015. godine za provedbu skraćenog stečajnog postupka nad dužnikom AUDAX d.o.o. Zagreb, Martićeva 12, OIB:52542222237.</w:t>
      </w: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Financijska agencija podnijela je sudu dana 30. listopada 2015. godine, a temeljem odredbe članka 444.st. 1. Stečajnog zakona (Narodne novine broj 71/15, dalje u tekstu: SZ-a) zahtjev za provedbu skraćenog stečajnog postupka nad dužnikom AUDAX d.o.o. Zagreb, Martićeva 12, OIB:52542222237.</w:t>
      </w: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Provjerom u sudskom registru ovog suda utvrđeno je da je dužnik AUDAX d.o.o. Zagreb, Martićeva 12, OIB:52542222237, a kako ga je naznačila Financijska agencija u svojem zahtjevu za provedbu skraćenoga stečajnoga postupka, nije upisan u sudskom registru. Nadalje, sud je izvršio provjeru i kroz registar udruga, te naznačeni dužnik nije evidentiran niti u tom registru.  </w:t>
      </w: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Prema odredbi čl. 3. st. 1. SZ-a stečaj se može provesti nad pravnom osobom, te nad imovinom dužnika pojedinca, ako zakonom nije drugačije određeno, a prema odredbi čl. 4. Zakona o trgovačkim društvima („Narodne novine“ broj 152/11-pročišćeni tekst, 111/12, 68/13, dalje u tekstu: ZTD), trgovačko društvo svojstvo pravne osobe stječe upisom u sudski registar, a  to svojstvo gubi brisanjem društva iz sudskog registra. 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lastRenderedPageBreak/>
        <w:t>Kako dakle, naznačeni dužnik nije upisan u sudskom registru, valjalo je odbaciti zahtjev Financijske agencije za provedbu skraćenog stečajnog postupka od 30. listopada 2015. godine, budući ne postoji pravna osoba nad kojom bi se postupak mogao provesti.</w:t>
      </w: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U Karlovcu, 28. siječnja 2016. godine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                                   </w:t>
      </w:r>
    </w:p>
    <w:p w:rsidRDefault="00EE63CB" w:rsidP="00EE63CB" w:rsidR="00EE63CB" w:rsidRPr="00EE63CB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      Sudac: </w:t>
      </w:r>
    </w:p>
    <w:p w:rsidRDefault="00EE63CB" w:rsidP="00EE63CB" w:rsidR="00EE63CB" w:rsidRPr="00EE63CB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     Suzana Ivanović</w:t>
      </w:r>
    </w:p>
    <w:p w:rsidRDefault="00EE63CB" w:rsidP="00EE63CB" w:rsidR="00EE63CB" w:rsidRPr="00EE63CB">
      <w:pPr>
        <w:tabs>
          <w:tab w:pos="6900" w:val="left"/>
        </w:tabs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ab/>
      </w:r>
    </w:p>
    <w:p w:rsidRDefault="00EE63CB" w:rsidP="00EE63CB" w:rsidR="00EE63CB" w:rsidRPr="00EE63CB">
      <w:pPr>
        <w:tabs>
          <w:tab w:pos="6320" w:val="left"/>
        </w:tabs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 xml:space="preserve">Dna: 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EE63CB">
        <w:rPr>
          <w:rFonts w:cs="Times New Roman" w:eastAsia="Times New Roman"/>
          <w:noProof/>
          <w:szCs w:val="20"/>
          <w:lang w:eastAsia="hr-HR"/>
        </w:rPr>
        <w:t>1. FINA</w:t>
      </w:r>
    </w:p>
    <w:p w:rsidRDefault="00EE63CB" w:rsidP="00EE63CB" w:rsidR="00EE63CB" w:rsidRPr="00EE63CB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0EA4" w:rsidP="00B76F3C" w:rsidR="00CB0EA4" w:rsidRPr="00EE63CB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4E2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3CB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8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St-2890/2015-2</izvorni_sadrzaj>
    <derivirana_varijabla naziv="DomainObject.Oznaka_1">St-2890/2015-2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St-2890/2015</izvorni_sadrzaj>
    <derivirana_varijabla naziv="DomainObject.Predmet.OznakaBroj_1">St-2890/2015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prema nazivu</izvorni_sadrzaj>
    <derivirana_varijabla naziv="DomainObject.Predmet.PrimjedbaSuca_1">u sudskom registru se ne nalazi poslovni
subjekt prema OIB-u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d.o.o.</izvorni_sadrzaj>
    <derivirana_varijabla naziv="DomainObject.Predmet.ProtustrankaFormated_1">  AUDAX d.o.o.</derivirana_varijabla>
  </DomainObject.Predmet.ProtustrankaFormated>
  <DomainObject.Predmet.ProtustrankaFormatedOIB>
    <izvorni_sadrzaj>  AUDAX d.o.o., OIB 52542222237</izvorni_sadrzaj>
    <derivirana_varijabla naziv="DomainObject.Predmet.ProtustrankaFormatedOIB_1">  AUDAX d.o.o., OIB 52542222237</derivirana_varijabla>
  </DomainObject.Predmet.ProtustrankaFormatedOIB>
  <DomainObject.Predmet.ProtustrankaFormatedWithAdress>
    <izvorni_sadrzaj> AUDAX d.o.o., Martićeva 12, 10000 Zagreb</izvorni_sadrzaj>
    <derivirana_varijabla naziv="DomainObject.Predmet.ProtustrankaFormatedWithAdress_1"> AUDAX d.o.o., Martićeva 12, 10000 Zagreb</derivirana_varijabla>
  </DomainObject.Predmet.ProtustrankaFormatedWithAdress>
  <DomainObject.Predmet.ProtustrankaFormatedWithAdressOIB>
    <izvorni_sadrzaj> AUDAX d.o.o., OIB 52542222237, Martićeva 12, 10000 Zagreb</izvorni_sadrzaj>
    <derivirana_varijabla naziv="DomainObject.Predmet.ProtustrankaFormatedWithAdressOIB_1"> AUDAX d.o.o., OIB 52542222237, Martićeva 12, 10000 Zagreb</derivirana_varijabla>
  </DomainObject.Predmet.ProtustrankaFormatedWithAdressOIB>
  <DomainObject.Predmet.ProtustrankaWithAdress>
    <izvorni_sadrzaj>AUDAX d.o.o. Martićeva 12, 10000 Zagreb</izvorni_sadrzaj>
    <derivirana_varijabla naziv="DomainObject.Predmet.ProtustrankaWithAdress_1">AUDAX d.o.o. Martićeva 12, 10000 Zagreb</derivirana_varijabla>
  </DomainObject.Predmet.ProtustrankaWithAdress>
  <DomainObject.Predmet.ProtustrankaWithAdressOIB>
    <izvorni_sadrzaj>AUDAX d.o.o., OIB 52542222237, Martićeva 12, 10000 Zagreb</izvorni_sadrzaj>
    <derivirana_varijabla naziv="DomainObject.Predmet.ProtustrankaWithAdressOIB_1">AUDAX d.o.o., OIB 52542222237, Martićeva 12, 10000 Zagreb</derivirana_varijabla>
  </DomainObject.Predmet.ProtustrankaWithAdressOIB>
  <DomainObject.Predmet.ProtustrankaNazivFormated>
    <izvorni_sadrzaj>AUDAX d.o.o.</izvorni_sadrzaj>
    <derivirana_varijabla naziv="DomainObject.Predmet.ProtustrankaNazivFormated_1">AUDAX d.o.o.</derivirana_varijabla>
  </DomainObject.Predmet.ProtustrankaNazivFormated>
  <DomainObject.Predmet.ProtustrankaNazivFormatedOIB>
    <izvorni_sadrzaj>AUDAX d.o.o., OIB 52542222237</izvorni_sadrzaj>
    <derivirana_varijabla naziv="DomainObject.Predmet.ProtustrankaNazivFormatedOIB_1">AUDAX d.o.o., OIB 52542222237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AUDAX d.o.o.</item>
    </izvorni_sadrzaj>
    <derivirana_varijabla naziv="DomainObject.Predmet.ProtuStrankaListFormated_1">
      <item>AUDAX d.o.o.</item>
    </derivirana_varijabla>
  </DomainObject.Predmet.ProtuStrankaListFormated>
  <DomainObject.Predmet.ProtuStrankaListFormatedOIB>
    <izvorni_sadrzaj>
      <item>AUDAX d.o.o., OIB 52542222237</item>
    </izvorni_sadrzaj>
    <derivirana_varijabla naziv="DomainObject.Predmet.ProtuStrankaListFormatedOIB_1">
      <item>AUDAX d.o.o., OIB 52542222237</item>
    </derivirana_varijabla>
  </DomainObject.Predmet.ProtuStrankaListFormatedOIB>
  <DomainObject.Predmet.ProtuStrankaListFormatedWithAdress>
    <izvorni_sadrzaj>
      <item>AUDAX d.o.o., Martićeva 12, 10000 Zagreb</item>
    </izvorni_sadrzaj>
    <derivirana_varijabla naziv="DomainObject.Predmet.ProtuStrankaListFormatedWithAdress_1">
      <item>AUDAX d.o.o., Martićeva 12, 10000 Zagreb</item>
    </derivirana_varijabla>
  </DomainObject.Predmet.ProtuStrankaListFormatedWithAdress>
  <DomainObject.Predmet.ProtuStrankaListFormatedWithAdressOIB>
    <izvorni_sadrzaj>
      <item>AUDAX d.o.o., OIB 52542222237, Martićeva 12, 10000 Zagreb</item>
    </izvorni_sadrzaj>
    <derivirana_varijabla naziv="DomainObject.Predmet.ProtuStrankaListFormatedWithAdressOIB_1">
      <item>AUDAX d.o.o., OIB 52542222237, Martićeva 12, 10000 Zagreb</item>
    </derivirana_varijabla>
  </DomainObject.Predmet.ProtuStrankaListFormatedWithAdressOIB>
  <DomainObject.Predmet.ProtuStrankaListNazivFormated>
    <izvorni_sadrzaj>
      <item>AUDAX d.o.o.</item>
    </izvorni_sadrzaj>
    <derivirana_varijabla naziv="DomainObject.Predmet.ProtuStrankaListNazivFormated_1">
      <item>AUDAX d.o.o.</item>
    </derivirana_varijabla>
  </DomainObject.Predmet.ProtuStrankaListNazivFormated>
  <DomainObject.Predmet.ProtuStrankaListNazivFormatedOIB>
    <izvorni_sadrzaj>
      <item>AUDAX d.o.o., OIB 52542222237</item>
    </izvorni_sadrzaj>
    <derivirana_varijabla naziv="DomainObject.Predmet.ProtuStrankaListNazivFormatedOIB_1">
      <item>AUDAX d.o.o., OIB 52542222237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St-2890/2015-2</izvorni_sadrzaj>
    <derivirana_varijabla naziv="DomainObject.PoslovniBrojDokumenta_1">St-2890/2015-2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AUDAX d.o.o.</izvorni_sadrzaj>
    <derivirana_varijabla naziv="DomainObject.Predmet.ProtustrankaIDrugi_1">AUDAX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AUDAX d.o.o., OIB 52542222237, Martićeva 12, 10000 Zagreb</izvorni_sadrzaj>
    <derivirana_varijabla naziv="DomainObject.Predmet.ProtustrankaIDrugiAdressOIB_1">AUDAX d.o.o., OIB 52542222237, Martićeva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AUDAX d.o.o.</item>
    </izvorni_sadrzaj>
    <derivirana_varijabla naziv="DomainObject.Predmet.SudioniciListNaziv_1">
      <item>FINA Regionalni centar Zagreb</item>
      <item>AUDAX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AUDAX d.o.o., OIB 52542222237, Martićeva 12,10000 Zagreb</item>
    </izvorni_sadrzaj>
    <derivirana_varijabla naziv="DomainObject.Predmet.SudioniciListAdressOIB_1">
      <item>FINA Regionalni centar Zagreb, OIB 85821130368, Trg svibanjskih žrtava 1995. 1,10000 Zagreb</item>
      <item>AUDAX d.o.o., OIB 52542222237, Martićeva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3ACAA-58CE-46AA-B934-F8083CE45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2093</properties:Characters>
  <properties:Lines>66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2016-01-28T11:30:00Z</cp:lastPrinted>
  <dcterms:modified xmlns:xsi="http://www.w3.org/2001/XMLSchema-instance" xsi:type="dcterms:W3CDTF">2016-01-28T11:31:00Z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St-2890/2015-2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