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b6fd" w14:paraId="febb6fd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proofErr w:type="spellStart"/>
      <w:r w:rsidRPr="00B46E8A">
        <w:rPr>
          <w:b/>
          <w:sz w:val="24"/>
          <w:szCs w:val="24"/>
          <w:lang w:val="hr-HR"/>
        </w:rPr>
        <w:t>Posl</w:t>
      </w:r>
      <w:proofErr w:type="spellEnd"/>
      <w:r w:rsidRPr="00B46E8A">
        <w:rPr>
          <w:b/>
          <w:sz w:val="24"/>
          <w:szCs w:val="24"/>
          <w:lang w:val="hr-HR"/>
        </w:rPr>
        <w:t>. br. 18 St-</w:t>
      </w:r>
      <w:r w:rsidR="00CF277A">
        <w:rPr>
          <w:b/>
          <w:sz w:val="24"/>
          <w:szCs w:val="24"/>
          <w:lang w:val="hr-HR"/>
        </w:rPr>
        <w:t>373</w:t>
      </w:r>
      <w:r w:rsidR="00FB60A1" w:rsidRPr="00B46E8A">
        <w:rPr>
          <w:b/>
          <w:sz w:val="24"/>
          <w:szCs w:val="24"/>
          <w:lang w:val="hr-HR"/>
        </w:rPr>
        <w:t>/201</w:t>
      </w:r>
      <w:r w:rsidR="00CF277A">
        <w:rPr>
          <w:b/>
          <w:sz w:val="24"/>
          <w:szCs w:val="24"/>
          <w:lang w:val="hr-HR"/>
        </w:rPr>
        <w:t>7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1F0757" w:rsidP="0095069C" w:rsidR="001F0757">
      <w:pPr>
        <w:pStyle w:val="Naslov1"/>
        <w:rPr>
          <w:szCs w:val="24"/>
        </w:rPr>
      </w:pPr>
    </w:p>
    <w:p w:rsidRDefault="00CE7D5C" w:rsidP="0095069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1B44F0" w:rsidP="0095069C" w:rsidR="00EF4316" w:rsidRPr="00B46E8A">
      <w:pPr>
        <w:pStyle w:val="Naslov1"/>
        <w:rPr>
          <w:szCs w:val="24"/>
        </w:rPr>
      </w:pPr>
      <w:r>
        <w:rPr>
          <w:szCs w:val="24"/>
        </w:rPr>
        <w:t>Z A K LJ U Č A K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CF277A" w:rsidRPr="00CF277A">
        <w:rPr>
          <w:szCs w:val="24"/>
        </w:rPr>
        <w:t xml:space="preserve">DUBROVAČKI AUTOMOBILI d.o.o. "u stečaju", Dubrovnik, Mata </w:t>
      </w:r>
      <w:proofErr w:type="spellStart"/>
      <w:r w:rsidR="00CF277A" w:rsidRPr="00CF277A">
        <w:rPr>
          <w:szCs w:val="24"/>
        </w:rPr>
        <w:t>Vodopića</w:t>
      </w:r>
      <w:proofErr w:type="spellEnd"/>
      <w:r w:rsidR="00CF277A" w:rsidRPr="00CF277A">
        <w:rPr>
          <w:szCs w:val="24"/>
        </w:rPr>
        <w:t xml:space="preserve"> 7,  OIB: 63315065237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="00BD16CE" w:rsidRPr="00BD16CE">
        <w:rPr>
          <w:szCs w:val="24"/>
        </w:rPr>
        <w:t xml:space="preserve">zastupanog po stečajnom upravitelju </w:t>
      </w:r>
      <w:r w:rsidR="00CF277A">
        <w:rPr>
          <w:szCs w:val="24"/>
        </w:rPr>
        <w:t>Berislavu Bušelić</w:t>
      </w:r>
      <w:r w:rsidR="00BD16CE" w:rsidRPr="00BD16CE">
        <w:rPr>
          <w:szCs w:val="24"/>
        </w:rPr>
        <w:t xml:space="preserve">, </w:t>
      </w:r>
      <w:r w:rsidR="001B44F0">
        <w:rPr>
          <w:szCs w:val="24"/>
        </w:rPr>
        <w:t>izvan</w:t>
      </w:r>
      <w:r w:rsidR="00BD16CE" w:rsidRPr="00BD16CE">
        <w:rPr>
          <w:szCs w:val="24"/>
        </w:rPr>
        <w:t xml:space="preserve"> ročišta </w:t>
      </w:r>
      <w:r w:rsidRPr="00B46E8A">
        <w:rPr>
          <w:szCs w:val="24"/>
        </w:rPr>
        <w:t xml:space="preserve">dana </w:t>
      </w:r>
      <w:r w:rsidR="00CF277A">
        <w:rPr>
          <w:szCs w:val="24"/>
        </w:rPr>
        <w:t>07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CF277A">
        <w:rPr>
          <w:szCs w:val="24"/>
        </w:rPr>
        <w:t>kolovoz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 w:rsidRPr="00B46E8A">
      <w:pPr>
        <w:pStyle w:val="Tijeloteksta"/>
        <w:rPr>
          <w:szCs w:val="24"/>
        </w:rPr>
      </w:pPr>
    </w:p>
    <w:p w:rsidRDefault="001B44F0" w:rsidR="00EF4316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 xml:space="preserve">z a k </w:t>
      </w:r>
      <w:proofErr w:type="spellStart"/>
      <w:r>
        <w:rPr>
          <w:b/>
          <w:szCs w:val="24"/>
        </w:rPr>
        <w:t>lj</w:t>
      </w:r>
      <w:proofErr w:type="spellEnd"/>
      <w:r>
        <w:rPr>
          <w:b/>
          <w:szCs w:val="24"/>
        </w:rPr>
        <w:t xml:space="preserve"> u č</w:t>
      </w:r>
      <w:r w:rsidR="00CE7D5C" w:rsidRPr="00B46E8A">
        <w:rPr>
          <w:b/>
          <w:szCs w:val="24"/>
        </w:rPr>
        <w:t xml:space="preserve"> i o</w:t>
      </w:r>
      <w:r w:rsidR="00EF4316" w:rsidRPr="00B46E8A">
        <w:rPr>
          <w:b/>
          <w:szCs w:val="24"/>
        </w:rPr>
        <w:t xml:space="preserve">    j 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4B3BF3" w:rsidP="00CF277A" w:rsidR="00CF277A" w:rsidRPr="00BB0CB7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Poziva</w:t>
      </w:r>
      <w:r w:rsidRPr="004B3BF3">
        <w:rPr>
          <w:szCs w:val="24"/>
        </w:rPr>
        <w:t xml:space="preserve"> se </w:t>
      </w:r>
      <w:r w:rsidR="00CF277A">
        <w:rPr>
          <w:szCs w:val="24"/>
        </w:rPr>
        <w:t>stečajni upravitelj</w:t>
      </w:r>
      <w:r w:rsidR="00CF277A" w:rsidRPr="00CF277A">
        <w:t xml:space="preserve"> </w:t>
      </w:r>
      <w:r w:rsidR="001F0757">
        <w:rPr>
          <w:szCs w:val="24"/>
        </w:rPr>
        <w:t>Berislav</w:t>
      </w:r>
      <w:r w:rsidR="00CF277A" w:rsidRPr="00CF277A">
        <w:rPr>
          <w:szCs w:val="24"/>
        </w:rPr>
        <w:t xml:space="preserve"> Bušelić</w:t>
      </w:r>
      <w:r w:rsidR="00CF277A">
        <w:rPr>
          <w:szCs w:val="24"/>
        </w:rPr>
        <w:t xml:space="preserve"> </w:t>
      </w:r>
      <w:r w:rsidR="00BB0CB7">
        <w:rPr>
          <w:szCs w:val="24"/>
        </w:rPr>
        <w:t xml:space="preserve">u roku od </w:t>
      </w:r>
      <w:r w:rsidR="00CF277A">
        <w:rPr>
          <w:szCs w:val="24"/>
        </w:rPr>
        <w:t>8</w:t>
      </w:r>
      <w:r w:rsidRPr="004B3BF3">
        <w:rPr>
          <w:szCs w:val="24"/>
        </w:rPr>
        <w:t xml:space="preserve"> dana od isteka osmog dana od dana objave ovog zaključka na mrežnoj stranici e-Oglasna ploča sudova, dostaviti sudu </w:t>
      </w:r>
      <w:r w:rsidR="00BB0CB7">
        <w:rPr>
          <w:szCs w:val="24"/>
        </w:rPr>
        <w:t xml:space="preserve">ispravljen i dopunjen stečajni plan </w:t>
      </w:r>
      <w:r w:rsidR="001F0757">
        <w:rPr>
          <w:szCs w:val="24"/>
        </w:rPr>
        <w:t>zaprimljen</w:t>
      </w:r>
      <w:r w:rsidR="00CF277A">
        <w:rPr>
          <w:szCs w:val="24"/>
        </w:rPr>
        <w:t xml:space="preserve"> 24. srpnja 2017.g.</w:t>
      </w:r>
      <w:r w:rsidRPr="004B3BF3">
        <w:rPr>
          <w:szCs w:val="24"/>
        </w:rPr>
        <w:t xml:space="preserve"> </w:t>
      </w:r>
      <w:r w:rsidR="00CF277A">
        <w:rPr>
          <w:szCs w:val="24"/>
        </w:rPr>
        <w:t xml:space="preserve">na način da se dostavi </w:t>
      </w:r>
      <w:r w:rsidR="00BB0CB7">
        <w:rPr>
          <w:szCs w:val="24"/>
        </w:rPr>
        <w:t xml:space="preserve">potrebna </w:t>
      </w:r>
      <w:r w:rsidR="00CF277A">
        <w:rPr>
          <w:szCs w:val="24"/>
        </w:rPr>
        <w:t>isprava - izjava obzirom je predviđeno stečajnim planom da vlasnik pravnog prednika stečajnog dužnika nastavlja voditi poslovanje dužnika</w:t>
      </w:r>
      <w:r w:rsidR="00BB0CB7">
        <w:rPr>
          <w:szCs w:val="24"/>
        </w:rPr>
        <w:t xml:space="preserve">, sve </w:t>
      </w:r>
      <w:r w:rsidR="00CF277A" w:rsidRPr="00BB0CB7">
        <w:rPr>
          <w:szCs w:val="24"/>
        </w:rPr>
        <w:t xml:space="preserve">u smislu čl. </w:t>
      </w:r>
      <w:r w:rsidR="00BB0CB7">
        <w:rPr>
          <w:szCs w:val="24"/>
        </w:rPr>
        <w:t xml:space="preserve">305 i </w:t>
      </w:r>
      <w:r w:rsidR="00CF277A" w:rsidRPr="00BB0CB7">
        <w:rPr>
          <w:szCs w:val="24"/>
        </w:rPr>
        <w:t>316</w:t>
      </w:r>
      <w:r w:rsidR="00BB0CB7">
        <w:rPr>
          <w:szCs w:val="24"/>
        </w:rPr>
        <w:t xml:space="preserve"> </w:t>
      </w:r>
      <w:r w:rsidR="00CF277A" w:rsidRPr="00BB0CB7">
        <w:rPr>
          <w:szCs w:val="24"/>
        </w:rPr>
        <w:t xml:space="preserve"> Stečajnog zakona (Narodne novine 71/15, dalje u tekstu SZ)</w:t>
      </w:r>
      <w:r w:rsidR="00BB0CB7">
        <w:rPr>
          <w:szCs w:val="24"/>
        </w:rPr>
        <w:t>, kao i da se navede provedbena osnova stečajnog plana jer ista nije navedena u zaprimljenom stečajnom planu.</w:t>
      </w:r>
    </w:p>
    <w:p w:rsidRDefault="004B3BF3" w:rsidP="004B3BF3" w:rsidR="004B3BF3">
      <w:pPr>
        <w:pStyle w:val="Tijeloteksta"/>
        <w:rPr>
          <w:szCs w:val="24"/>
        </w:rPr>
      </w:pPr>
    </w:p>
    <w:p w:rsidRDefault="00BB0CB7" w:rsidP="004B3BF3" w:rsidR="00BB0CB7" w:rsidRPr="004B3BF3">
      <w:pPr>
        <w:pStyle w:val="Tijeloteksta"/>
        <w:rPr>
          <w:szCs w:val="24"/>
        </w:rPr>
      </w:pPr>
    </w:p>
    <w:p w:rsidRDefault="001B44F0" w:rsidP="004B3BF3" w:rsidR="001B44F0" w:rsidRPr="00570BCB">
      <w:pPr>
        <w:pStyle w:val="Tijeloteksta"/>
        <w:ind w:firstLine="720" w:left="1440"/>
        <w:rPr>
          <w:szCs w:val="24"/>
        </w:rPr>
      </w:pPr>
      <w:r w:rsidRPr="001B44F0">
        <w:rPr>
          <w:b/>
          <w:szCs w:val="24"/>
        </w:rPr>
        <w:t xml:space="preserve">U Dubrovniku, </w:t>
      </w:r>
      <w:r w:rsidR="00BB0CB7">
        <w:rPr>
          <w:b/>
          <w:szCs w:val="24"/>
        </w:rPr>
        <w:t>0</w:t>
      </w:r>
      <w:r w:rsidR="004B3BF3">
        <w:rPr>
          <w:b/>
          <w:szCs w:val="24"/>
        </w:rPr>
        <w:t>7</w:t>
      </w:r>
      <w:r>
        <w:rPr>
          <w:b/>
          <w:szCs w:val="24"/>
        </w:rPr>
        <w:t xml:space="preserve">. </w:t>
      </w:r>
      <w:r w:rsidR="00BB0CB7">
        <w:rPr>
          <w:b/>
          <w:szCs w:val="24"/>
        </w:rPr>
        <w:t>kolovoz</w:t>
      </w:r>
      <w:r>
        <w:rPr>
          <w:b/>
          <w:szCs w:val="24"/>
        </w:rPr>
        <w:t>a 2017</w:t>
      </w:r>
      <w:r w:rsidRPr="001B44F0">
        <w:rPr>
          <w:b/>
          <w:szCs w:val="24"/>
        </w:rPr>
        <w:t>. godine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>
        <w:rPr>
          <w:b/>
          <w:szCs w:val="24"/>
        </w:rPr>
        <w:t>Sutkinja</w:t>
      </w:r>
      <w:r w:rsidRPr="001B44F0">
        <w:rPr>
          <w:b/>
          <w:szCs w:val="24"/>
        </w:rPr>
        <w:t>: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="00F55244">
        <w:rPr>
          <w:b/>
          <w:szCs w:val="24"/>
        </w:rPr>
        <w:t>Katarina Franković</w:t>
      </w:r>
    </w:p>
    <w:p w:rsidRDefault="00BB0CB7" w:rsidP="001B44F0" w:rsidR="00BB0CB7">
      <w:pPr>
        <w:pStyle w:val="Tijeloteksta"/>
        <w:rPr>
          <w:b/>
          <w:szCs w:val="24"/>
        </w:rPr>
      </w:pPr>
    </w:p>
    <w:p w:rsidRDefault="00BB0CB7" w:rsidP="001B44F0" w:rsidR="00BB0CB7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>
        <w:rPr>
          <w:b/>
          <w:szCs w:val="24"/>
        </w:rPr>
        <w:t>DN-a</w:t>
      </w:r>
      <w:r w:rsidRPr="001B44F0">
        <w:rPr>
          <w:b/>
          <w:szCs w:val="24"/>
        </w:rPr>
        <w:t>:</w:t>
      </w:r>
    </w:p>
    <w:p w:rsidRDefault="001B44F0" w:rsidP="00BB0CB7" w:rsidR="00EF4316">
      <w:pPr>
        <w:pStyle w:val="Tijeloteksta"/>
        <w:rPr>
          <w:szCs w:val="24"/>
        </w:rPr>
      </w:pPr>
      <w:r w:rsidRPr="00570BCB">
        <w:rPr>
          <w:szCs w:val="24"/>
        </w:rPr>
        <w:t>-</w:t>
      </w:r>
      <w:r w:rsidRPr="001B44F0">
        <w:rPr>
          <w:b/>
          <w:szCs w:val="24"/>
        </w:rPr>
        <w:tab/>
      </w:r>
      <w:r w:rsidRPr="00E50A3E">
        <w:rPr>
          <w:szCs w:val="24"/>
        </w:rPr>
        <w:t>stečajnom upravitelju</w:t>
      </w:r>
      <w:r w:rsidR="0095069C" w:rsidRPr="0095069C">
        <w:t xml:space="preserve"> </w:t>
      </w:r>
    </w:p>
    <w:p w:rsidRDefault="00570BCB" w:rsidP="00AE21DC" w:rsidR="00570BCB" w:rsidRPr="00B46E8A">
      <w:pPr>
        <w:pStyle w:val="Tijeloteksta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mrežna stranica e-oglasna ploča suda</w:t>
      </w:r>
    </w:p>
    <w:sectPr w:rsidSect="00441605" w:rsidR="00570BCB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proofErr w:type="spellStart"/>
    <w:r w:rsidRPr="00893081">
      <w:rPr>
        <w:b/>
        <w:sz w:val="22"/>
        <w:szCs w:val="22"/>
        <w:lang w:val="hr-HR"/>
      </w:rPr>
      <w:t>Posl</w:t>
    </w:r>
    <w:proofErr w:type="spellEnd"/>
    <w:r w:rsidRPr="00893081">
      <w:rPr>
        <w:b/>
        <w:sz w:val="22"/>
        <w:szCs w:val="22"/>
        <w:lang w:val="hr-HR"/>
      </w:rPr>
      <w:t>. br. 18 St-</w:t>
    </w:r>
    <w:r w:rsidR="00331D09">
      <w:rPr>
        <w:b/>
        <w:sz w:val="22"/>
        <w:szCs w:val="22"/>
        <w:lang w:val="hr-HR"/>
      </w:rPr>
      <w:t>1307</w:t>
    </w:r>
    <w:r w:rsidRPr="00893081">
      <w:rPr>
        <w:b/>
        <w:sz w:val="22"/>
        <w:szCs w:val="22"/>
        <w:lang w:val="hr-HR"/>
      </w:rPr>
      <w:t>/201</w:t>
    </w:r>
    <w:r w:rsidR="00331D09">
      <w:rPr>
        <w:b/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E412FB"/>
    <w:multiLevelType w:val="hybridMultilevel"/>
    <w:tmpl w:val="9C62DAA0"/>
    <w:lvl w:tplc="B428F6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B44F0"/>
    <w:rsid w:val="001C32E6"/>
    <w:rsid w:val="001C542F"/>
    <w:rsid w:val="001F0757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B3BF3"/>
    <w:rsid w:val="004C1224"/>
    <w:rsid w:val="004C271B"/>
    <w:rsid w:val="004C3D10"/>
    <w:rsid w:val="004D5719"/>
    <w:rsid w:val="004E37A6"/>
    <w:rsid w:val="00570BCB"/>
    <w:rsid w:val="0059486F"/>
    <w:rsid w:val="0059596A"/>
    <w:rsid w:val="005A1843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5069C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AE5A86"/>
    <w:rsid w:val="00B11191"/>
    <w:rsid w:val="00B17CD4"/>
    <w:rsid w:val="00B22FEB"/>
    <w:rsid w:val="00B44774"/>
    <w:rsid w:val="00B44D8A"/>
    <w:rsid w:val="00B46E8A"/>
    <w:rsid w:val="00B4737F"/>
    <w:rsid w:val="00B640C8"/>
    <w:rsid w:val="00B87015"/>
    <w:rsid w:val="00BB0CB7"/>
    <w:rsid w:val="00BB68B9"/>
    <w:rsid w:val="00BD16CE"/>
    <w:rsid w:val="00BF5B72"/>
    <w:rsid w:val="00C206EB"/>
    <w:rsid w:val="00C21211"/>
    <w:rsid w:val="00C628C8"/>
    <w:rsid w:val="00CC3B20"/>
    <w:rsid w:val="00CE77C0"/>
    <w:rsid w:val="00CE7D5C"/>
    <w:rsid w:val="00CF277A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50A3E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55244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71/17</izvorni_sadrzaj>
    <derivirana_varijabla naziv="DomainObject.Predmet.Opis_1">Nastavak nakon OBUSTAVE St 71/17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DUBROVAČKI AUTOMOBILI d.o.o. za trgovinu zastupanog po punomoćniku Berislav Bušelić, stečajni upravitelj</izvorni_sadrzaj>
    <derivirana_varijabla naziv="DomainObject.Predmet.ProtustrankaFormated_1">  DUBROVAČKI AUTOMOBILI d.o.o. za trgovinu zastupanog po punomoćniku Berislav Bušelić, stečajni upravitelj</derivirana_varijabla>
  </DomainObject.Predmet.ProtustrankaFormated>
  <DomainObject.Predmet.ProtustrankaFormatedOIB>
    <izvorni_sadrzaj>  DUBROVAČKI AUTOMOBILI d.o.o. za trgovinu, OIB 63315065237 zastupanog po punomoćniku Berislav Bušelić, stečajni upravitelj</izvorni_sadrzaj>
    <derivirana_varijabla naziv="DomainObject.Predmet.ProtustrankaFormatedOIB_1">  DUBROVAČKI AUTOMOBILI d.o.o. za trgovinu, OIB 63315065237 zastupanog po punomoćniku Berislav Bušelić, stečajni upravitelj</derivirana_varijabla>
  </DomainObject.Predmet.ProtustrankaFormatedOIB>
  <DomainObject.Predmet.ProtustrankaFormatedWithAdress>
    <izvorni_sadrzaj> DUBROVAČKI AUTOMOBILI d.o.o. za trgovinu, Mata Vodopića 7, 20000 Dubrovnik zastupanog po punomoćniku Berislav Bušelić, stečajni upravitelj</izvorni_sadrzaj>
    <derivirana_varijabla naziv="DomainObject.Predmet.ProtustrankaFormatedWithAdress_1"> DUBROVAČKI AUTOMOBILI d.o.o. za trgovinu, Mata Vodopića 7, 20000 Dubrovnik zastupanog po punomoćniku Berislav Bušelić, stečajni upravitelj</derivirana_varijabla>
  </DomainObject.Predmet.ProtustrankaFormatedWithAdress>
  <DomainObject.Predmet.ProtustrankaFormatedWithAdressOIB>
    <izvorni_sadrzaj> DUBROVAČKI AUTOMOBILI d.o.o. za trgovinu, OIB 63315065237, Mata Vodopića 7, 20000 Dubrovnik zastupanog po punomoćniku Berislav Bušelić, stečajni upravitelj</izvorni_sadrzaj>
    <derivirana_varijabla naziv="DomainObject.Predmet.ProtustrankaFormatedWithAdressOIB_1"> DUBROVAČKI AUTOMOBILI d.o.o. za trgovinu, OIB 63315065237, Mata Vodopića 7, 20000 Dubrovnik zastupanog po punomoćniku Berislav Bušelić, stečajni upravitelj</derivirana_varijabla>
  </DomainObject.Predmet.ProtustrankaFormatedWithAdressOIB>
  <DomainObject.Predmet.ProtustrankaWithAdress>
    <izvorni_sadrzaj>DUBROVAČKI AUTOMOBILI d.o.o. za trgovinu Mata Vodopića 7, 20000 Dubrovnik</izvorni_sadrzaj>
    <derivirana_varijabla naziv="DomainObject.Predmet.ProtustrankaWithAdress_1">DUBROVAČKI AUTOMOBILI d.o.o. za trgovinu Mata Vodopića 7, 20000 Dubrovnik</derivirana_varijabla>
  </DomainObject.Predmet.ProtustrankaWithAdress>
  <DomainObject.Predmet.ProtustrankaWithAdressOIB>
    <izvorni_sadrzaj>DUBROVAČKI AUTOMOBILI d.o.o. za trgovinu, OIB 63315065237, Mata Vodopića 7, 20000 Dubrovnik</izvorni_sadrzaj>
    <derivirana_varijabla naziv="DomainObject.Predmet.ProtustrankaWithAdressOIB_1">DUBROVAČKI AUTOMOBILI d.o.o. za trgovinu, OIB 63315065237, Mata Vodopića 7, 20000 Dubrovnik</derivirana_varijabla>
  </DomainObject.Predmet.ProtustrankaWithAdressOIB>
  <DomainObject.Predmet.ProtustrankaNazivFormated>
    <izvorni_sadrzaj>DUBROVAČKI AUTOMOBILI d.o.o. za trgovinu</izvorni_sadrzaj>
    <derivirana_varijabla naziv="DomainObject.Predmet.ProtustrankaNazivFormated_1">DUBROVAČKI AUTOMOBILI d.o.o. za trgovinu</derivirana_varijabla>
  </DomainObject.Predmet.ProtustrankaNazivFormated>
  <DomainObject.Predmet.ProtustrankaNazivFormatedOIB>
    <izvorni_sadrzaj>DUBROVAČKI AUTOMOBILI d.o.o. za trgovinu, OIB 63315065237</izvorni_sadrzaj>
    <derivirana_varijabla naziv="DomainObject.Predmet.ProtustrankaNazivFormatedOIB_1">DUBROVAČKI AUTOMOBILI d.o.o. za trgovinu, OIB 63315065237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DUBROVAČKI AUTOMOBILI d.o.o. za trgovinu zastupanog po punomoćniku Berislav Bušelić, stečajni upravitelj</item>
    </izvorni_sadrzaj>
    <derivirana_varijabla naziv="DomainObject.Predmet.ProtuStrankaListFormated_1">
      <item>DUBROVAČKI AUTOMOBILI d.o.o. za trgovinu zastupanog po punomoćniku Berislav Bušelić, stečajni upravitelj</item>
    </derivirana_varijabla>
  </DomainObject.Predmet.ProtuStrankaListFormated>
  <DomainObject.Predmet.ProtuStrankaListFormatedOIB>
    <izvorni_sadrzaj>
      <item>DUBROVAČKI AUTOMOBILI d.o.o. za trgovinu, OIB 63315065237 zastupanog po punomoćniku Berislav Bušelić, stečajni upravitelj</item>
    </izvorni_sadrzaj>
    <derivirana_varijabla naziv="DomainObject.Predmet.ProtuStrankaListFormatedOIB_1">
      <item>DUBROVAČKI AUTOMOBILI d.o.o. za trgovinu, OIB 63315065237 zastupanog po punomoćniku Berislav Bušelić, stečajni upravitelj</item>
    </derivirana_varijabla>
  </DomainObject.Predmet.ProtuStrankaListFormatedOIB>
  <DomainObject.Predmet.ProtuStrankaListFormatedWithAdress>
    <izvorni_sadrzaj>
      <item>DUBROVAČKI AUTOMOBILI d.o.o. za trgovinu, Mata Vodopića 7, 20000 Dubrovnik zastupanog po punomoćniku Berislav Bušelić, stečajni upravitelj</item>
    </izvorni_sadrzaj>
    <derivirana_varijabla naziv="DomainObject.Predmet.ProtuStrankaListFormatedWithAdress_1">
      <item>DUBROVAČKI AUTOMOBILI d.o.o. za trgovinu, Mata Vodopića 7, 20000 Dubrovnik zastupanog po punomoćniku Berislav Bušelić, stečajni upravitelj</item>
    </derivirana_varijabla>
  </DomainObject.Predmet.ProtuStrankaListFormatedWithAdress>
  <DomainObject.Predmet.ProtuStrankaListFormatedWithAdressOIB>
    <izvorni_sadrzaj>
      <item>DUBROVAČKI AUTOMOBILI d.o.o. za trgovinu, OIB 63315065237, Mata Vodopića 7, 20000 Dubrovnik zastupanog po punomoćniku Berislav Bušelić, stečajni upravitelj</item>
    </izvorni_sadrzaj>
    <derivirana_varijabla naziv="DomainObject.Predmet.ProtuStrankaListFormatedWithAdressOIB_1">
      <item>DUBROVAČKI AUTOMOBILI d.o.o. za trgovinu, OIB 63315065237, Mata Vodopića 7, 20000 Dubrovnik zastupanog po punomoćniku Berislav Bušelić, stečajni upravitelj</item>
    </derivirana_varijabla>
  </DomainObject.Predmet.ProtuStrankaListFormatedWithAdressOIB>
  <DomainObject.Predmet.ProtuStrankaListNazivFormated>
    <izvorni_sadrzaj>
      <item>DUBROVAČKI AUTOMOBILI d.o.o. za trgovinu</item>
    </izvorni_sadrzaj>
    <derivirana_varijabla naziv="DomainObject.Predmet.ProtuStrankaListNazivFormated_1">
      <item>DUBROVAČKI AUTOMOBILI d.o.o. za trgovinu</item>
    </derivirana_varijabla>
  </DomainObject.Predmet.ProtuStrankaListNazivFormated>
  <DomainObject.Predmet.ProtuStrankaListNazivFormatedOIB>
    <izvorni_sadrzaj>
      <item>DUBROVAČKI AUTOMOBILI d.o.o. za trgovinu, OIB 63315065237</item>
    </izvorni_sadrzaj>
    <derivirana_varijabla naziv="DomainObject.Predmet.ProtuStrankaListNazivFormatedOIB_1">
      <item>DUBROVAČKI AUTOMOBILI d.o.o. za trgovinu, OIB 63315065237</item>
    </derivirana_varijabla>
  </DomainObject.Predmet.ProtuStrankaListNazivFormatedOIB>
  <DomainObject.Predmet.OstaliListFormated>
    <izvorni_sadrzaj>
      <item>Berislav Bušelić, stečajni upravitelj punomoćnik sudionika u postupku DUBROVAČKI AUTOMOBILI d.o.o. za trgovinu</item>
    </izvorni_sadrzaj>
    <derivirana_varijabla naziv="DomainObject.Predmet.OstaliListFormated_1">
      <item>Berislav Bušelić, stečajni upravitelj punomoćnik sudionika u postupku DUBROVAČKI AUTOMOBILI d.o.o. za trgovinu</item>
    </derivirana_varijabla>
  </DomainObject.Predmet.OstaliListFormated>
  <DomainObject.Predmet.OstaliListFormatedOIB>
    <izvorni_sadrzaj>
      <item>Berislav Bušelić, stečajni upravitelj, OIB 93274685765 punomoćnik sudionika u postupku DUBROVAČKI AUTOMOBILI d.o.o. za trgovinu</item>
    </izvorni_sadrzaj>
    <derivirana_varijabla naziv="DomainObject.Predmet.OstaliListFormatedOIB_1">
      <item>Berislav Bušelić, stečajni upravitelj, OIB 93274685765 punomoćnik sudionika u postupku DUBROVAČKI AUTOMOBILI d.o.o. za trgovinu</item>
    </derivirana_varijabla>
  </DomainObject.Predmet.OstaliListFormatedOIB>
  <DomainObject.Predmet.OstaliListFormatedWithAdress>
    <izvorni_sadrzaj>
      <item>Berislav Bušelić, stečajni upravitelj, Ante Starčevića 19, 21210 Mravince punomoćnik sudionika u postupku DUBROVAČKI AUTOMOBILI d.o.o. za trgovinu</item>
    </izvorni_sadrzaj>
    <derivirana_varijabla naziv="DomainObject.Predmet.OstaliListFormatedWithAdress_1">
      <item>Berislav Bušelić, stečajni upravitelj, Ante Starčevića 19, 21210 Mravince punomoćnik sudionika u postupku DUBROVAČKI AUTOMOBILI d.o.o. za trgovinu</item>
    </derivirana_varijabla>
  </DomainObject.Predmet.OstaliListFormatedWithAdress>
  <DomainObject.Predmet.OstaliListFormatedWithAdressOIB>
    <izvorni_sadrzaj>
      <item>Berislav Bušelić, stečajni upravitelj, OIB 93274685765, Ante Starčevića 19, 21210 Mravince punomoćnik sudionika u postupku DUBROVAČKI AUTOMOBILI d.o.o. za trgovinu</item>
    </izvorni_sadrzaj>
    <derivirana_varijabla naziv="DomainObject.Predmet.OstaliListFormatedWithAdressOIB_1">
      <item>Berislav Bušelić, stečajni upravitelj, OIB 93274685765, Ante Starčevića 19, 21210 Mravince punomoćnik sudionika u postupku DUBROVAČKI AUTOMOBILI d.o.o. za trgovinu</item>
    </derivirana_varijabla>
  </DomainObject.Predmet.OstaliListFormatedWithAdressOIB>
  <DomainObject.Predmet.OstaliListNazivFormated>
    <izvorni_sadrzaj>
      <item>Berislav Bušelić, stečajni upravitelj</item>
    </izvorni_sadrzaj>
    <derivirana_varijabla naziv="DomainObject.Predmet.OstaliListNazivFormated_1">
      <item>Berislav Bušelić, stečajni upravitelj</item>
    </derivirana_varijabla>
  </DomainObject.Predmet.OstaliListNazivFormated>
  <DomainObject.Predmet.OstaliListNazivFormatedOIB>
    <izvorni_sadrzaj>
      <item>Berislav Bušelić, stečajni upravitelj, OIB 93274685765</item>
    </izvorni_sadrzaj>
    <derivirana_varijabla naziv="DomainObject.Predmet.OstaliListNazivFormatedOIB_1">
      <item>Berislav Bušelić, stečajni upravitelj,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DUBROVAČKI AUTOMOBILI d.o.o. za trgovinu</izvorni_sadrzaj>
    <derivirana_varijabla naziv="DomainObject.Predmet.ProtustrankaIDrugi_1">DUBROVAČKI AUTOMOBILI d.o.o. za trgovinu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DUBROVAČKI AUTOMOBILI d.o.o. za trgovinu, OIB 63315065237, Mata Vodopića 7, 20000 Dubrovnik</izvorni_sadrzaj>
    <derivirana_varijabla naziv="DomainObject.Predmet.ProtustrankaIDrugiAdressOIB_1">DUBROVAČKI AUTOMOBILI d.o.o. za trgovinu, OIB 63315065237, Mata Vodopića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DUBROVAČKI AUTOMOBILI d.o.o. za trgovinu</item>
      <item>Berislav Bušelić, stečajni upravitelj</item>
    </izvorni_sadrzaj>
    <derivirana_varijabla naziv="DomainObject.Predmet.SudioniciListNaziv_1">
      <item>FINA,RC Split,Podružnica Dubrovnik</item>
      <item>DUBROVAČKI AUTOMOBILI d.o.o. za trgovinu</item>
      <item>Berislav Bušelić, stečajni upravitelj</item>
    </derivirana_varijabla>
  </DomainObject.Predmet.SudioniciListNaziv>
  <DomainObject.Predmet.SudioniciListAdressOIB>
    <izvorni_sadrzaj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izvorni_sadrzaj>
    <derivirana_varijabla naziv="DomainObject.Predmet.SudioniciListAdressOIB_1">
      <item>FINA,RC Split,Podružnica Dubrovnik, OIB 85821130368</item>
      <item>DUBROVAČKI AUTOMOBILI d.o.o. za trgovinu, OIB 63315065237, Mata Vodopića 7,20000 Dubrovnik</item>
      <item>Berislav Bušelić, stečajni upravitelj, OIB 93274685765, Ante Starčevića 19,21210 Mravince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63315065237</item>
      <item>, OIB 93274685765</item>
    </izvorni_sadrzaj>
    <derivirana_varijabla naziv="DomainObject.Predmet.SudioniciListNazivOIB_1">
      <item>, OIB 85821130368</item>
      <item>, OIB 63315065237</item>
      <item>, OIB 93274685765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E194B1-D6F6-4FC4-930C-634F4F5E16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213</properties:Words>
  <properties:Characters>1060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2017-08-07T08:01:00Z</dcterms:created>
  <dc:creator>Ante Kačić</dc:creator>
  <cp:lastModifiedBy>Katarina Franković</cp:lastModifiedBy>
  <cp:lastPrinted>2017-08-07T08:03:00Z</cp:lastPrinted>
  <dcterms:modified xmlns:xsi="http://www.w3.org/2001/XMLSchema-instance" xsi:type="dcterms:W3CDTF">2017-08-07T08:07:00Z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