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725d6" w14:paraId="7c725d6" w:rsidRDefault="00BB5430"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1274445</wp:posOffset>
            </wp:positionH>
            <wp:positionV relativeFrom="page">
              <wp:posOffset>600710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BB5430" w:rsidP="00BB5430" w:rsidR="00BB5430">
      <w:pPr>
        <w:pStyle w:val="Bezproreda"/>
      </w:pPr>
    </w:p>
    <w:p w:rsidRDefault="00BB5430" w:rsidP="00BB5430" w:rsidR="00BB5430">
      <w:pPr>
        <w:pStyle w:val="Bezproreda"/>
      </w:pPr>
    </w:p>
    <w:p w:rsidRDefault="00BB5430" w:rsidP="00BB5430" w:rsidR="00AE649C">
      <w:pPr>
        <w:pStyle w:val="Bezproreda"/>
      </w:pPr>
      <w:r>
        <w:t xml:space="preserve">    Republika Hrvatska</w:t>
      </w:r>
    </w:p>
    <w:p w:rsidRDefault="00BB5430" w:rsidP="00BB5430" w:rsidR="00BB5430">
      <w:pPr>
        <w:pStyle w:val="Bezproreda"/>
      </w:pPr>
      <w:r>
        <w:t>Trgovački sud u Bjelovaru</w:t>
      </w:r>
    </w:p>
    <w:p w:rsidRDefault="00BB5430" w:rsidP="00BB5430" w:rsidR="00BB5430">
      <w:pPr>
        <w:pStyle w:val="Bezproreda"/>
      </w:pPr>
      <w:r>
        <w:t>Bjelovar, Dr. I. Lebovića 42.</w:t>
      </w:r>
    </w:p>
    <w:p w:rsidRDefault="00BB5430" w:rsidP="00BB5430" w:rsidR="00BB5430">
      <w:pPr>
        <w:pStyle w:val="Bezproreda"/>
        <w:ind w:firstLine="708" w:left="4956"/>
        <w:jc w:val="both"/>
      </w:pPr>
      <w:r>
        <w:t>Poslovni broj: 1 St-9/2009-633</w:t>
      </w:r>
    </w:p>
    <w:p w:rsidRDefault="00BB5430" w:rsidP="00BB5430" w:rsidR="00BB5430">
      <w:pPr>
        <w:pStyle w:val="Bezproreda"/>
        <w:jc w:val="both"/>
      </w:pPr>
    </w:p>
    <w:p w:rsidRDefault="00BB5430" w:rsidP="00BB5430" w:rsidR="00BB5430">
      <w:pPr>
        <w:pStyle w:val="Bezproreda"/>
        <w:ind w:firstLine="708"/>
        <w:jc w:val="both"/>
      </w:pPr>
      <w:r>
        <w:t>Trgovački sud u Bjelovaru, po  sucu Branki Pleskalt, u stečajnom postupku nad stečajnim dužnikom PODRAVSKO GOSPODARSTVO d.o.o. u stečaju,Koprivnica, Đelekovečka cesta 25, OIB: 03456135965,  17. svibnja 2018. donio slijedeći</w:t>
      </w:r>
    </w:p>
    <w:p w:rsidRDefault="00BB5430" w:rsidP="00BB5430" w:rsidR="00BB5430">
      <w:pPr>
        <w:pStyle w:val="Bezproreda"/>
        <w:jc w:val="both"/>
      </w:pPr>
    </w:p>
    <w:p w:rsidRDefault="00BB5430" w:rsidP="00BB5430" w:rsidR="00BB5430">
      <w:pPr>
        <w:pStyle w:val="Bezproreda"/>
        <w:jc w:val="center"/>
      </w:pPr>
      <w:r>
        <w:t>Z A K L J U Č A K</w:t>
      </w:r>
    </w:p>
    <w:p w:rsidRDefault="00BB5430" w:rsidP="00BB5430" w:rsidR="00BB5430">
      <w:pPr>
        <w:pStyle w:val="Bezproreda"/>
        <w:jc w:val="center"/>
      </w:pPr>
    </w:p>
    <w:p w:rsidRDefault="00BB5430" w:rsidP="00BB5430" w:rsidR="00BB5430">
      <w:pPr>
        <w:pStyle w:val="Bezproreda"/>
        <w:jc w:val="both"/>
      </w:pPr>
      <w:r>
        <w:t>1.  Predmet prodaje:</w:t>
      </w:r>
    </w:p>
    <w:p w:rsidRDefault="00BB5430" w:rsidP="00BB5430" w:rsidR="00BB5430">
      <w:pPr>
        <w:pStyle w:val="Bezproreda"/>
        <w:jc w:val="both"/>
      </w:pPr>
    </w:p>
    <w:p w:rsidRDefault="00BB5430" w:rsidP="00BB5430" w:rsidR="00BB5430">
      <w:pPr>
        <w:pStyle w:val="Bezproreda"/>
        <w:ind w:firstLine="360"/>
        <w:jc w:val="both"/>
      </w:pPr>
      <w:r>
        <w:t>Određuje se prodaja imovine stečajnog dužnika PODRAVSKO GOSPODARSTVO d.o.o. u stečaju, Koprivnica, Đelekovečka cesta 25, OIB: 03456135965, prvom elektroničkom javnom dražbom koju provodi Financijska agencija</w:t>
      </w:r>
      <w:r>
        <w:rPr>
          <w:b/>
        </w:rPr>
        <w:t>,</w:t>
      </w:r>
      <w:r>
        <w:t xml:space="preserve"> a koju imovinu čine:</w:t>
      </w:r>
    </w:p>
    <w:p w:rsidRDefault="00BB5430" w:rsidP="00BB5430" w:rsidR="00BB5430">
      <w:pPr>
        <w:pStyle w:val="Bezproreda"/>
        <w:jc w:val="both"/>
      </w:pPr>
    </w:p>
    <w:p w:rsidRDefault="00BB5430" w:rsidP="00BB5430" w:rsidR="00BB5430">
      <w:pPr>
        <w:pStyle w:val="Bezproreda"/>
        <w:ind w:left="360"/>
      </w:pPr>
      <w:r>
        <w:t>-Nekretnine upisane u zk.ul. br. 11249 k.o. Koprivnica i to čkbr. 895/1 kuća i dvorište u Kolodvorskoj ulici sa 214 m</w:t>
      </w:r>
      <w:r>
        <w:rPr>
          <w:vertAlign w:val="superscript"/>
        </w:rPr>
        <w:t>2</w:t>
      </w:r>
      <w:r>
        <w:t xml:space="preserve"> i dvor u Kolodvorskoj ulici sa 264 m</w:t>
      </w:r>
      <w:r>
        <w:rPr>
          <w:vertAlign w:val="superscript"/>
        </w:rPr>
        <w:t>2</w:t>
      </w:r>
      <w:r>
        <w:t xml:space="preserve"> ukupno 478 m</w:t>
      </w:r>
      <w:r>
        <w:rPr>
          <w:vertAlign w:val="superscript"/>
        </w:rPr>
        <w:t>2</w:t>
      </w:r>
      <w:r>
        <w:t>, čkbr. 895/3 parkiralište u Kolodvorskoj ulici sa 538 m</w:t>
      </w:r>
      <w:r>
        <w:rPr>
          <w:vertAlign w:val="superscript"/>
        </w:rPr>
        <w:t>2</w:t>
      </w:r>
      <w:r>
        <w:t>,  čija je utvrđena vrijednost 3.989.740,55 kuna te se ta vrijednost određuje kao početna prodajna cijena u iznosu od 3.989.740,55 kuna (slovima: trimilionadevetstoosamdesetdevettisućasedamstočetrdesetkuna i pedesetpetlipa) a PDV-e nije uključen u ovu početnu prodajnu cijenu te nekretnine.</w:t>
      </w:r>
    </w:p>
    <w:p w:rsidRDefault="00BB5430" w:rsidP="00BB5430" w:rsidR="00BB5430">
      <w:pPr>
        <w:pStyle w:val="Bezproreda"/>
        <w:jc w:val="both"/>
      </w:pPr>
    </w:p>
    <w:p w:rsidRDefault="00BB5430" w:rsidP="00BB5430" w:rsidR="00BB5430">
      <w:pPr>
        <w:pStyle w:val="Bezproreda"/>
        <w:ind w:firstLine="360"/>
        <w:jc w:val="both"/>
      </w:pPr>
      <w:r>
        <w:t>Nekretnine su opterećene razlučnim pravom u korist razlučnih vjerovnika Prvog faktora d.o.o. Zagreb, Hektorovićeva 2, Republike Hrvatske, Ministarstva financija, Porezna uprava, Područni ured Koprivnica, Vrlec Siniše iz Sigeca, Šimunić Josipa iz Delova, Korenić Stjepana iz Hlebina, Cikuš Darka iz Sigeca, Lozo Petra iz Koprivnice, Gaži Višnje iz Hlebina, Benko Josipa iz Sigeca, Vincek Mate iz Hlebina i Štefanović Berislava iz Koprivnice. .</w:t>
      </w:r>
    </w:p>
    <w:p w:rsidRDefault="00BB5430" w:rsidP="00BB5430" w:rsidR="00BB5430">
      <w:pPr>
        <w:pStyle w:val="Bezproreda"/>
        <w:jc w:val="both"/>
      </w:pPr>
    </w:p>
    <w:p w:rsidRDefault="00BB5430" w:rsidP="00BB5430" w:rsidR="00BB5430">
      <w:pPr>
        <w:pStyle w:val="Bezproreda"/>
        <w:ind w:firstLine="360"/>
        <w:jc w:val="both"/>
      </w:pPr>
      <w:r>
        <w:t>2. Ovaj Zaključak objavit će se na e-oglasnoj ploči Trgovačkog suda u Bjelovaru.</w:t>
      </w:r>
    </w:p>
    <w:p w:rsidRDefault="00BB5430" w:rsidP="00BB5430" w:rsidR="00BB5430">
      <w:pPr>
        <w:pStyle w:val="Bezproreda"/>
        <w:jc w:val="both"/>
      </w:pPr>
    </w:p>
    <w:p w:rsidRDefault="00BB5430" w:rsidP="00BB5430" w:rsidR="00BB5430">
      <w:pPr>
        <w:pStyle w:val="Bezproreda"/>
        <w:ind w:firstLine="360"/>
        <w:jc w:val="both"/>
      </w:pPr>
      <w:r>
        <w:t>3.</w:t>
      </w:r>
      <w:r>
        <w:rPr>
          <w:b/>
        </w:rPr>
        <w:t xml:space="preserve"> </w:t>
      </w:r>
      <w:r>
        <w:t xml:space="preserve">Prodaju nekretnina iz točke 1. ovog zaključka provest će Financijska agencija elekroničkom javnom dražbom (čl. 247. st. 2. Stečajnog zakona NN br. 71/15, dalje: SZ), po utvrđenoj vrijednosti tih nekretnina koje su identične početnim prodajnim cijenama tih nekretnina iz točke 1. ovog zaključka. </w:t>
      </w:r>
    </w:p>
    <w:p w:rsidRDefault="00BB5430" w:rsidP="00BB5430" w:rsidR="00BB5430">
      <w:pPr>
        <w:pStyle w:val="Bezproreda"/>
        <w:ind w:firstLine="360"/>
        <w:jc w:val="both"/>
      </w:pPr>
      <w:r>
        <w:t>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prikupljanja  ponuda mora proteći najmanje 60 dana (čl. 97. st. 5. Ovršnog zakona NN br. 112/12, 25/13, 93/14 i 55/16, dalje OZ).</w:t>
      </w:r>
    </w:p>
    <w:p w:rsidRDefault="00BB5430" w:rsidP="00BB5430" w:rsidR="00BB5430">
      <w:pPr>
        <w:pStyle w:val="Bezproreda"/>
        <w:jc w:val="both"/>
      </w:pPr>
    </w:p>
    <w:p w:rsidRDefault="00BB5430" w:rsidP="00BB5430" w:rsidR="00BB5430">
      <w:pPr>
        <w:pStyle w:val="Bezproreda"/>
        <w:ind w:firstLine="360"/>
        <w:jc w:val="both"/>
      </w:pPr>
      <w:r>
        <w:t>4. Uvjeti prodaje:</w:t>
      </w:r>
    </w:p>
    <w:p w:rsidRDefault="00BB5430" w:rsidP="00BB5430" w:rsidR="00BB5430">
      <w:pPr>
        <w:pStyle w:val="Bezproreda"/>
        <w:jc w:val="both"/>
        <w:rPr>
          <w:b/>
        </w:rPr>
      </w:pPr>
    </w:p>
    <w:p w:rsidRDefault="00BB5430" w:rsidP="00BB5430" w:rsidR="00BB5430">
      <w:pPr>
        <w:pStyle w:val="Bezproreda"/>
        <w:jc w:val="both"/>
      </w:pPr>
      <w:r>
        <w:t>Nekretnine navedene u točki 1. ovog zaključka ne mogu se prodati:</w:t>
      </w:r>
    </w:p>
    <w:p w:rsidRDefault="00BB5430" w:rsidP="00BB5430" w:rsidR="00BB5430">
      <w:pPr>
        <w:pStyle w:val="Bezproreda"/>
        <w:jc w:val="both"/>
      </w:pPr>
    </w:p>
    <w:p w:rsidRDefault="00BB5430" w:rsidP="00BB5430" w:rsidR="00BB5430">
      <w:pPr>
        <w:pStyle w:val="Bezproreda"/>
        <w:jc w:val="both"/>
      </w:pPr>
      <w:r>
        <w:t xml:space="preserve">- na prvoj dražbi ispod ¾ utvrđene vrijednosti odnosno ispod 2.992.305,41 kuna (slovima: dvamilionadevetstodevedesetdvijetisućetristopetkuna i četrdesetjednalipa), </w:t>
      </w:r>
    </w:p>
    <w:p w:rsidRDefault="00BB5430" w:rsidP="00BB5430" w:rsidR="00BB5430">
      <w:pPr>
        <w:pStyle w:val="Bezproreda"/>
        <w:jc w:val="both"/>
      </w:pPr>
    </w:p>
    <w:p w:rsidRDefault="00BB5430" w:rsidP="00BB5430" w:rsidR="00BB5430">
      <w:pPr>
        <w:pStyle w:val="Bezproreda"/>
        <w:jc w:val="both"/>
      </w:pPr>
      <w:r>
        <w:t>- na drugoj dražbi ispod ½ utvrđene vrijednosni odnosno ispod 1.994.870,28 kuna (slovima: miliondevetstodevedesetčetiritisućeosamstosedamdesetkuna i dvadesetosamlipa),</w:t>
      </w:r>
    </w:p>
    <w:p w:rsidRDefault="00BB5430" w:rsidP="00BB5430" w:rsidR="00BB5430">
      <w:pPr>
        <w:pStyle w:val="Bezproreda"/>
        <w:jc w:val="both"/>
      </w:pPr>
    </w:p>
    <w:p w:rsidRDefault="00BB5430" w:rsidP="00BB5430" w:rsidR="00BB5430">
      <w:pPr>
        <w:pStyle w:val="Bezproreda"/>
        <w:jc w:val="both"/>
      </w:pPr>
      <w:r>
        <w:tab/>
        <w:t xml:space="preserve">- na trećoj dražbi ispod ¼ utvrđene vrijednosti odnosno ispod  997.435,14 kuna (slovima: devetstodevedesetsedamtisućačetristotridesetpetkuna i četrnaestlipa) </w:t>
      </w:r>
    </w:p>
    <w:p w:rsidRDefault="00BB5430" w:rsidP="00BB5430" w:rsidR="00BB5430">
      <w:pPr>
        <w:pStyle w:val="Bezproreda"/>
        <w:jc w:val="both"/>
      </w:pPr>
    </w:p>
    <w:p w:rsidRDefault="00BB5430" w:rsidP="00BB5430" w:rsidR="00BB5430">
      <w:pPr>
        <w:pStyle w:val="Bezproreda"/>
        <w:jc w:val="both"/>
      </w:pPr>
      <w:r>
        <w:tab/>
        <w:t xml:space="preserve">- na četvrtoj dražbi nekretnina se prodaje po početnoj prodajnoj cijeni od 1,00 kune. </w:t>
      </w:r>
    </w:p>
    <w:p w:rsidRDefault="00BB5430" w:rsidP="00BB5430" w:rsidR="00BB5430">
      <w:pPr>
        <w:pStyle w:val="Bezproreda"/>
        <w:jc w:val="both"/>
      </w:pPr>
    </w:p>
    <w:p w:rsidRDefault="00BB5430" w:rsidP="00BB5430" w:rsidR="00BB5430">
      <w:pPr>
        <w:pStyle w:val="Bezproreda"/>
        <w:jc w:val="both"/>
      </w:pPr>
      <w:r>
        <w:tab/>
        <w:t>Prvi razlučni vjerovnik u prednosnom redu može izjaviti da kupuje nekretninu i da stavlja u prijeboj svoju tražbinu s protutražbinom stečajnog dužnika po osnovi cijene u visini utvrđene vrijednosti nekretnine.</w:t>
      </w:r>
    </w:p>
    <w:p w:rsidRDefault="00BB5430" w:rsidP="00BB5430" w:rsidR="00BB5430">
      <w:pPr>
        <w:pStyle w:val="Bezproreda"/>
        <w:jc w:val="both"/>
      </w:pPr>
    </w:p>
    <w:p w:rsidRDefault="00BB5430" w:rsidP="00BB5430" w:rsidR="00BB5430">
      <w:pPr>
        <w:pStyle w:val="Bezproreda"/>
        <w:jc w:val="both"/>
        <w:rPr>
          <w:rFonts w:cs="Arial"/>
        </w:rPr>
      </w:pPr>
      <w:r>
        <w:rPr>
          <w:b/>
        </w:rPr>
        <w:tab/>
      </w:r>
      <w:r>
        <w:t>5</w:t>
      </w:r>
      <w:r>
        <w:rPr>
          <w:b/>
        </w:rPr>
        <w:t xml:space="preserve">. </w:t>
      </w:r>
      <w:r>
        <w:rPr>
          <w:rFonts w:cs="Arial"/>
        </w:rPr>
        <w:t>Poreze, pristojbe i troškove koji nisu sadržani u početnim cijenama oglašenih nekretnina, kupac je dužan  platiti u skladu sa zakonom.</w:t>
      </w:r>
    </w:p>
    <w:p w:rsidRDefault="00BB5430" w:rsidP="00BB5430" w:rsidR="00BB5430">
      <w:pPr>
        <w:pStyle w:val="Bezproreda"/>
        <w:jc w:val="both"/>
        <w:rPr>
          <w:rFonts w:cs="Arial"/>
        </w:rPr>
      </w:pPr>
    </w:p>
    <w:p w:rsidRDefault="00BB5430" w:rsidP="00BB5430" w:rsidR="00BB5430">
      <w:pPr>
        <w:pStyle w:val="Bezproreda"/>
        <w:ind w:firstLine="708"/>
        <w:jc w:val="both"/>
        <w:rPr>
          <w:rFonts w:cs="Arial"/>
          <w:b/>
          <w:bCs/>
        </w:rPr>
      </w:pPr>
      <w:r>
        <w:rPr>
          <w:rFonts w:cs="Arial"/>
        </w:rPr>
        <w:t>6</w:t>
      </w:r>
      <w:r>
        <w:rPr>
          <w:rFonts w:cs="Arial"/>
          <w:b/>
        </w:rPr>
        <w:t>.</w:t>
      </w:r>
      <w:r>
        <w:rPr>
          <w:rFonts w:cs="Arial"/>
        </w:rPr>
        <w:t xml:space="preserve"> Nekretnine navedene u točki 1. ovog zaključka prodaju se po načelu «viđeno-kupljeno», te se neće priznati naknadne pritužbe na pravne ili materijalne nedostatke istih.</w:t>
      </w:r>
    </w:p>
    <w:p w:rsidRDefault="00BB5430" w:rsidP="00BB5430" w:rsidR="00BB5430">
      <w:pPr>
        <w:pStyle w:val="Bezproreda"/>
        <w:jc w:val="both"/>
        <w:rPr>
          <w:rFonts w:cs="Arial"/>
          <w:b/>
          <w:bCs/>
        </w:rPr>
      </w:pPr>
    </w:p>
    <w:p w:rsidRDefault="00BB5430" w:rsidP="00BB5430" w:rsidR="00BB5430">
      <w:pPr>
        <w:pStyle w:val="Bezproreda"/>
        <w:ind w:firstLine="708"/>
        <w:jc w:val="both"/>
        <w:rPr>
          <w:rFonts w:cs="Arial"/>
        </w:rPr>
      </w:pPr>
      <w:r>
        <w:rPr>
          <w:rFonts w:cs="Arial"/>
          <w:bCs/>
        </w:rPr>
        <w:t>7</w:t>
      </w:r>
      <w:r>
        <w:rPr>
          <w:rFonts w:cs="Arial"/>
          <w:b/>
          <w:bCs/>
        </w:rPr>
        <w:t xml:space="preserve">. </w:t>
      </w:r>
      <w:r>
        <w:rPr>
          <w:rFonts w:cs="Arial"/>
        </w:rPr>
        <w:t>Pravo nadmetanja imaju sve pravne i fizičke osobe, u skladu sa zakonskim propisima Republike Hrvatske. Kao ponuditelji na usmenoj javnoj dražbi mogu sudjelovati osobe koje najkasnije 8 dana prije dana održavanja elektroničke javne dražbe a koju provodi FINA uplate osiguranje u visini 10% početne cijene nekretnina iz točke 1. ovog zaključka, na posebne račune Financijske agencije koje je Agencija otvorila u poslovnoj banci u navedene svrhe.</w:t>
      </w:r>
    </w:p>
    <w:p w:rsidRDefault="00BB5430" w:rsidP="00BB5430" w:rsidR="00BB5430">
      <w:pPr>
        <w:pStyle w:val="Bezproreda"/>
        <w:jc w:val="both"/>
        <w:rPr>
          <w:rFonts w:cs="Arial"/>
        </w:rPr>
      </w:pPr>
    </w:p>
    <w:p w:rsidRDefault="00BB5430" w:rsidP="00BB5430" w:rsidR="00BB5430">
      <w:pPr>
        <w:pStyle w:val="Bezproreda"/>
        <w:ind w:firstLine="708"/>
        <w:jc w:val="both"/>
        <w:rPr>
          <w:rFonts w:cs="Arial"/>
        </w:rPr>
      </w:pPr>
      <w:r>
        <w:rPr>
          <w:rFonts w:cs="Arial"/>
        </w:rPr>
        <w:t>Potvrdu o uplati osiguranja ponuditelj je dužan predočiti FINI prije početka održavanja elektroničke javne dražbe.</w:t>
      </w:r>
    </w:p>
    <w:p w:rsidRDefault="00BB5430" w:rsidP="00BB5430" w:rsidR="00BB5430">
      <w:pPr>
        <w:pStyle w:val="Bezproreda"/>
        <w:ind w:firstLine="708"/>
        <w:jc w:val="both"/>
        <w:rPr>
          <w:rFonts w:cs="Arial"/>
        </w:rPr>
      </w:pPr>
    </w:p>
    <w:p w:rsidRDefault="00BB5430" w:rsidP="00BB5430" w:rsidR="00BB5430">
      <w:pPr>
        <w:pStyle w:val="Bezproreda"/>
        <w:ind w:firstLine="708"/>
        <w:jc w:val="both"/>
        <w:rPr>
          <w:rFonts w:cs="Arial"/>
        </w:rPr>
      </w:pPr>
      <w:r>
        <w:rPr>
          <w:rFonts w:cs="Arial"/>
        </w:rPr>
        <w:t>Ponuditeljima čija ponuda neće biti prihvaćena Agencija će vratiti jamčevinu na temelju naloga suda za prijenos novčanih sredstava.</w:t>
      </w:r>
    </w:p>
    <w:p w:rsidRDefault="00BB5430" w:rsidP="00BB5430" w:rsidR="00BB5430">
      <w:pPr>
        <w:pStyle w:val="Bezproreda"/>
        <w:ind w:firstLine="708"/>
        <w:jc w:val="both"/>
        <w:rPr>
          <w:rFonts w:cs="Arial"/>
        </w:rPr>
      </w:pPr>
    </w:p>
    <w:p w:rsidRDefault="00BB5430" w:rsidP="00BB5430" w:rsidR="00BB5430">
      <w:pPr>
        <w:pStyle w:val="Bezproreda"/>
        <w:ind w:firstLine="708"/>
        <w:jc w:val="both"/>
        <w:rPr>
          <w:rFonts w:cs="Arial"/>
        </w:rPr>
      </w:pPr>
      <w:r>
        <w:rPr>
          <w:rFonts w:cs="Arial"/>
        </w:rPr>
        <w:t>8. Dražbeni korak iznosi 1.000,00 kuna.</w:t>
      </w:r>
    </w:p>
    <w:p w:rsidRDefault="00BB5430" w:rsidP="00BB5430" w:rsidR="00BB5430">
      <w:pPr>
        <w:pStyle w:val="Bezproreda"/>
        <w:jc w:val="both"/>
        <w:rPr>
          <w:rFonts w:cs="Arial"/>
        </w:rPr>
      </w:pPr>
    </w:p>
    <w:p w:rsidRDefault="00BB5430" w:rsidP="00BB5430" w:rsidR="00BB5430">
      <w:pPr>
        <w:pStyle w:val="Bezproreda"/>
        <w:ind w:firstLine="708"/>
        <w:jc w:val="both"/>
        <w:rPr>
          <w:rFonts w:cs="Arial"/>
        </w:rPr>
      </w:pPr>
      <w:r>
        <w:rPr>
          <w:rFonts w:cs="Arial"/>
          <w:bCs/>
        </w:rPr>
        <w:t>9</w:t>
      </w:r>
      <w:r>
        <w:rPr>
          <w:rFonts w:cs="Arial"/>
          <w:b/>
          <w:bCs/>
        </w:rPr>
        <w:t xml:space="preserve">. </w:t>
      </w:r>
      <w:r>
        <w:rPr>
          <w:rFonts w:cs="Arial"/>
          <w:bCs/>
        </w:rPr>
        <w:t xml:space="preserve"> Nekretnine </w:t>
      </w:r>
      <w:r>
        <w:rPr>
          <w:rFonts w:cs="Arial"/>
        </w:rPr>
        <w:t>iz točke 1. ovog zaključka sud će dosuditi ponuditelju (kupcu) koji ponudi najveću cijenu i ispunjava sve uvijete ovog zaključka, a ukoliko na elektroničkoj javnoj dražbi sudjeluje više kupaca, sud će nekretnine dosuditi i kupcima koji ponude nižu  cijenu, prema veličini ponuđene cijene, ako kupci koji su ponudili veću cijenu, ne polože kupovninu u roku koji im je određen (čl. 98. st. 3. OZ-a).</w:t>
      </w:r>
    </w:p>
    <w:p w:rsidRDefault="00BB5430" w:rsidP="00BB5430" w:rsidR="00BB5430">
      <w:pPr>
        <w:pStyle w:val="Bezproreda"/>
        <w:jc w:val="both"/>
        <w:rPr>
          <w:rFonts w:cs="Arial"/>
        </w:rPr>
      </w:pPr>
    </w:p>
    <w:p w:rsidRDefault="00BB5430" w:rsidP="00BB5430" w:rsidR="00BB5430">
      <w:pPr>
        <w:pStyle w:val="Bezproreda"/>
        <w:ind w:firstLine="708"/>
        <w:jc w:val="both"/>
        <w:rPr>
          <w:rFonts w:cs="Arial"/>
        </w:rPr>
      </w:pPr>
      <w:r>
        <w:rPr>
          <w:rFonts w:cs="Arial"/>
          <w:bCs/>
        </w:rPr>
        <w:t>10</w:t>
      </w:r>
      <w:r>
        <w:rPr>
          <w:rFonts w:cs="Arial"/>
          <w:b/>
          <w:bCs/>
        </w:rPr>
        <w:t xml:space="preserve">. </w:t>
      </w:r>
      <w:r>
        <w:rPr>
          <w:rFonts w:cs="Arial"/>
        </w:rPr>
        <w:t xml:space="preserve">Kupac je dužan platiti kupovninu za nekretnine iz točke 1. ovog zaključka u roku 30 dana nakon pravomoćnosti rješenja o dosudi. Ako kupac u navedenom roku ne plati kupovninu jamčevina mu neće biti vraćena već će se iz nje namiriti nastali troškovi ove </w:t>
      </w:r>
      <w:r>
        <w:rPr>
          <w:rFonts w:cs="Arial"/>
        </w:rPr>
        <w:lastRenderedPageBreak/>
        <w:t>prodaje, te troškovi nove prodaje i naknaditi razlika između kupovnine postignute na prijašnjoj dražbi i novoj dražbi (čl. 106. st. 2. i 3. OZ-a).</w:t>
      </w:r>
    </w:p>
    <w:p w:rsidRDefault="00BB5430" w:rsidP="00BB5430" w:rsidR="00BB5430">
      <w:pPr>
        <w:pStyle w:val="Bezproreda"/>
        <w:jc w:val="both"/>
        <w:rPr>
          <w:rFonts w:cs="Arial"/>
        </w:rPr>
      </w:pPr>
    </w:p>
    <w:p w:rsidRDefault="00BB5430" w:rsidP="00BB5430" w:rsidR="00BB5430">
      <w:pPr>
        <w:pStyle w:val="Bezproreda"/>
        <w:ind w:firstLine="708"/>
        <w:jc w:val="both"/>
        <w:rPr>
          <w:rFonts w:cs="Arial"/>
        </w:rPr>
      </w:pPr>
      <w:r>
        <w:rPr>
          <w:rFonts w:cs="Arial"/>
        </w:rPr>
        <w:t>11.  Nakon što kupac položi kupovninu i rješenje o dosudi postane pravomoćno sud će zaključkom odrediti predaju nekretnina kupcu, upis prava vlasništva nekretnina u zemljišnim knjigama u korist kupca i brisanje založnih prava, na kupljenim nekretninama.</w:t>
      </w:r>
    </w:p>
    <w:p w:rsidRDefault="00BB5430" w:rsidP="00BB5430" w:rsidR="00BB5430">
      <w:pPr>
        <w:pStyle w:val="Bezproreda"/>
        <w:jc w:val="both"/>
        <w:rPr>
          <w:rFonts w:cs="Arial"/>
          <w:b/>
        </w:rPr>
      </w:pPr>
    </w:p>
    <w:p w:rsidRDefault="00BB5430" w:rsidP="00BB5430" w:rsidR="00BB5430">
      <w:pPr>
        <w:pStyle w:val="Bezproreda"/>
        <w:ind w:firstLine="708"/>
        <w:jc w:val="both"/>
        <w:rPr>
          <w:rFonts w:cs="Arial"/>
          <w:bCs/>
        </w:rPr>
      </w:pPr>
      <w:r>
        <w:rPr>
          <w:rFonts w:cs="Arial"/>
          <w:bCs/>
        </w:rPr>
        <w:t>12</w:t>
      </w:r>
      <w:r>
        <w:rPr>
          <w:rFonts w:cs="Arial"/>
          <w:b/>
          <w:bCs/>
        </w:rPr>
        <w:t>.</w:t>
      </w:r>
      <w:r>
        <w:rPr>
          <w:rFonts w:cs="Arial"/>
          <w:bCs/>
        </w:rPr>
        <w:t xml:space="preserve"> Razgledanje nekretnina, te uvid u procijene vrijednosti istih mogu se obaviti uz prethodni dogovor sa stečajnim upraviteljem Zlatkom Kosec na broj 098 9625 891.</w:t>
      </w:r>
    </w:p>
    <w:p w:rsidRDefault="00BB5430" w:rsidP="00BB5430" w:rsidR="00BB5430">
      <w:pPr>
        <w:pStyle w:val="Bezproreda"/>
        <w:jc w:val="both"/>
        <w:rPr>
          <w:rFonts w:cs="Arial"/>
        </w:rPr>
      </w:pPr>
    </w:p>
    <w:p w:rsidRDefault="00BB5430" w:rsidP="00BB5430" w:rsidR="00BB5430">
      <w:pPr>
        <w:pStyle w:val="Bezproreda"/>
        <w:ind w:firstLine="708"/>
        <w:jc w:val="both"/>
        <w:rPr>
          <w:rFonts w:cs="Arial"/>
        </w:rPr>
      </w:pPr>
      <w:r>
        <w:rPr>
          <w:rFonts w:cs="Arial"/>
        </w:rPr>
        <w:t xml:space="preserve">13. Nalaže se stečajnom upravitelju dostaviti Agenciji na obrascu propisanom Pravilnikom o načinu i postupku provedbe prodaje nekretnina i pokretnina u ovršnom postupku (NN br. 156/14) zahtjev za prodaju nekretnina u stečajnom postupku elektroničkom javnom dražbom sa podacima sukladno ovom Zaključku. </w:t>
      </w:r>
    </w:p>
    <w:p w:rsidRDefault="00BB5430" w:rsidP="00BB5430" w:rsidR="00BB5430">
      <w:pPr>
        <w:pStyle w:val="Bezproreda"/>
        <w:jc w:val="both"/>
        <w:rPr>
          <w:rFonts w:cs="Arial"/>
        </w:rPr>
      </w:pPr>
    </w:p>
    <w:p w:rsidRDefault="00BB5430" w:rsidP="00BB5430" w:rsidR="00BB5430">
      <w:pPr>
        <w:pStyle w:val="Bezproreda"/>
        <w:ind w:firstLine="708"/>
        <w:jc w:val="both"/>
      </w:pPr>
      <w:r>
        <w:t xml:space="preserve">U Bjelovaru 17. svibnja 2018. </w:t>
      </w:r>
    </w:p>
    <w:p w:rsidRDefault="00BB5430" w:rsidP="00BB5430" w:rsidR="00BB5430">
      <w:pPr>
        <w:pStyle w:val="Bezproreda"/>
        <w:jc w:val="both"/>
      </w:pPr>
      <w:r>
        <w:tab/>
      </w:r>
      <w:r>
        <w:tab/>
      </w:r>
      <w:r>
        <w:tab/>
      </w:r>
      <w:r>
        <w:tab/>
      </w:r>
      <w:r>
        <w:tab/>
      </w:r>
      <w:r>
        <w:tab/>
      </w:r>
      <w:r>
        <w:tab/>
        <w:t xml:space="preserve">     S u d a c</w:t>
      </w:r>
    </w:p>
    <w:p w:rsidRDefault="00BB5430" w:rsidP="00BB5430" w:rsidR="00BB5430">
      <w:pPr>
        <w:pStyle w:val="Bezproreda"/>
        <w:jc w:val="both"/>
      </w:pPr>
      <w:r>
        <w:tab/>
      </w:r>
      <w:r>
        <w:tab/>
      </w:r>
      <w:r>
        <w:tab/>
      </w:r>
      <w:r>
        <w:tab/>
      </w:r>
      <w:r>
        <w:tab/>
        <w:t xml:space="preserve">                      Branka Pleskalt v.r.</w:t>
      </w:r>
    </w:p>
    <w:p w:rsidRDefault="00BB5430" w:rsidP="00BB5430" w:rsidR="00BB5430">
      <w:pPr>
        <w:pStyle w:val="Bezproreda"/>
        <w:jc w:val="both"/>
      </w:pPr>
    </w:p>
    <w:p w:rsidRDefault="00BB5430" w:rsidP="00BB5430" w:rsidR="00BB5430">
      <w:pPr>
        <w:pStyle w:val="Bezproreda"/>
        <w:jc w:val="both"/>
      </w:pPr>
      <w:r>
        <w:tab/>
      </w:r>
      <w:r>
        <w:tab/>
      </w:r>
      <w:r>
        <w:tab/>
      </w:r>
      <w:r>
        <w:tab/>
      </w:r>
      <w:r>
        <w:tab/>
        <w:t xml:space="preserve">      Za točnost otpravka-ovlašteni službenik</w:t>
      </w:r>
    </w:p>
    <w:p w:rsidRDefault="00BB5430" w:rsidP="00BB5430" w:rsidR="00BB5430">
      <w:pPr>
        <w:pStyle w:val="Bezproreda"/>
        <w:jc w:val="both"/>
      </w:pPr>
      <w:r>
        <w:tab/>
      </w:r>
      <w:r>
        <w:tab/>
      </w:r>
      <w:r>
        <w:tab/>
      </w:r>
      <w:r>
        <w:tab/>
      </w:r>
      <w:r>
        <w:tab/>
      </w:r>
      <w:r>
        <w:tab/>
      </w:r>
      <w:r>
        <w:tab/>
        <w:t xml:space="preserve">  Vesna Dragišić</w:t>
      </w:r>
    </w:p>
    <w:p w:rsidRDefault="00BB5430" w:rsidP="00BB5430" w:rsidR="00BB5430">
      <w:pPr>
        <w:pStyle w:val="Bezproreda"/>
        <w:jc w:val="both"/>
      </w:pPr>
    </w:p>
    <w:p w:rsidRDefault="00BB5430" w:rsidP="00BB5430" w:rsidR="00BB5430">
      <w:pPr>
        <w:pStyle w:val="Bezproreda"/>
        <w:jc w:val="both"/>
      </w:pPr>
    </w:p>
    <w:p w:rsidRDefault="00BB5430" w:rsidP="00BB5430" w:rsidR="00BB5430">
      <w:pPr>
        <w:pStyle w:val="Bezproreda"/>
        <w:jc w:val="both"/>
      </w:pPr>
      <w:r>
        <w:t>Pouka o pravnom lijeku: Protiv ovog zaključka nije dopušten pravni lijek.(čl.11. st.5. Ovršnog zakona).</w:t>
      </w:r>
    </w:p>
    <w:p w:rsidRDefault="00BB5430" w:rsidP="00BB5430" w:rsidR="00BB5430" w:rsidRPr="00B76F3C">
      <w:pPr>
        <w:pStyle w:val="Bezproreda"/>
      </w:pPr>
    </w:p>
    <w:p w:rsidRDefault="00AE649C" w:rsidP="004F27AE" w:rsidR="00AE649C" w:rsidRPr="00B76F3C">
      <w:pPr>
        <w:pStyle w:val="NormaleSPIS"/>
      </w:pPr>
    </w:p>
    <w:sectPr w:rsidSect="00BB543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9819879"/>
      <w:docPartObj>
        <w:docPartGallery w:val="Page Numbers (Top of Page)"/>
        <w:docPartUnique/>
      </w:docPartObj>
    </w:sdtPr>
    <w:sdtEndPr/>
    <w:sdtContent>
      <w:p w:rsidRDefault="00BB5430" w:rsidR="00BB5430">
        <w:pPr>
          <w:pStyle w:val="Zaglavlje"/>
          <w:jc w:val="center"/>
        </w:pPr>
        <w:r>
          <w:fldChar w:fldCharType="begin"/>
        </w:r>
        <w:r>
          <w:instrText>PAGE   \* MERGEFORMAT</w:instrText>
        </w:r>
        <w:r>
          <w:fldChar w:fldCharType="separate"/>
        </w:r>
        <w:r w:rsidR="00F53A98">
          <w:t>3</w:t>
        </w:r>
        <w:r>
          <w:fldChar w:fldCharType="end"/>
        </w:r>
      </w:p>
    </w:sdtContent>
  </w:sdt>
  <w:p w:rsidRDefault="00BB5430" w:rsidR="008333A9">
    <w:pPr>
      <w:pStyle w:val="Zaglavlje"/>
    </w:pPr>
    <w:r>
      <w:t>Poslovni borj: 1 St-9/2009-633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5430"/>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53A98"/>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644701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St-9/2009-382</izvorni_sadrzaj>
    <derivirana_varijabla naziv="DomainObject.Oznaka_1">St-9/2009-382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2009.</izvorni_sadrzaj>
    <derivirana_varijabla naziv="DomainObject.Predmet.DatumOsnivanja_1">30. siječnja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St-9/2009</izvorni_sadrzaj>
    <derivirana_varijabla naziv="DomainObject.Predmet.OznakaBroj_1">St-9/2009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PODRAVSKO GOSPODARSTVO d.o.o. KOPRIVNICA zastupanog po punomoćniku BRANKO RAKITNIČAN</izvorni_sadrzaj>
    <derivirana_varijabla naziv="DomainObject.Predmet.ProtustrankaFormated_1">  PODRAVSKO GOSPODARSTVO d.o.o. KOPRIVNICA zastupanog po punomoćniku BRANKO RAKITNIČAN</derivirana_varijabla>
  </DomainObject.Predmet.ProtustrankaFormated>
  <DomainObject.Predmet.ProtustrankaFormatedOIB>
    <izvorni_sadrzaj>  PODRAVSKO GOSPODARSTVO d.o.o. KOPRIVNICA, OIB 03456135965 zastupanog po punomoćniku BRANKO RAKITNIČAN</izvorni_sadrzaj>
    <derivirana_varijabla naziv="DomainObject.Predmet.ProtustrankaFormatedOIB_1">  PODRAVSKO GOSPODARSTVO d.o.o. KOPRIVNICA, OIB 03456135965 zastupanog po punomoćniku BRANKO RAKITNIČAN</derivirana_varijabla>
  </DomainObject.Predmet.ProtustrankaFormatedOIB>
  <DomainObject.Predmet.ProtustrankaFormatedWithAdress>
    <izvorni_sadrzaj> PODRAVSKO GOSPODARSTVO d.o.o. KOPRIVNICA, Đelekovečka c. 25, 48000 Koprivnica zastupanog po punomoćniku BRANKO RAKITNIČAN</izvorni_sadrzaj>
    <derivirana_varijabla naziv="DomainObject.Predmet.ProtustrankaFormatedWithAdress_1"> PODRAVSKO GOSPODARSTVO d.o.o. KOPRIVNICA, Đelekovečka c. 25, 48000 Koprivnica zastupanog po punomoćniku BRANKO RAKITNIČAN</derivirana_varijabla>
  </DomainObject.Predmet.ProtustrankaFormatedWithAdress>
  <DomainObject.Predmet.ProtustrankaFormatedWithAdressOIB>
    <izvorni_sadrzaj> PODRAVSKO GOSPODARSTVO d.o.o. KOPRIVNICA, OIB 03456135965, Đelekovečka c. 25, 48000 Koprivnica zastupanog po punomoćniku BRANKO RAKITNIČAN</izvorni_sadrzaj>
    <derivirana_varijabla naziv="DomainObject.Predmet.ProtustrankaFormatedWithAdressOIB_1"> PODRAVSKO GOSPODARSTVO d.o.o. KOPRIVNICA, OIB 03456135965, Đelekovečka c. 25, 48000 Koprivnica zastupanog po punomoćniku BRANKO RAKITNIČAN</derivirana_varijabla>
  </DomainObject.Predmet.ProtustrankaFormatedWithAdressOIB>
  <DomainObject.Predmet.ProtustrankaWithAdress>
    <izvorni_sadrzaj>PODRAVSKO GOSPODARSTVO d.o.o. KOPRIVNICA Đelekovečka c. 25, 48000 Koprivnica</izvorni_sadrzaj>
    <derivirana_varijabla naziv="DomainObject.Predmet.ProtustrankaWithAdress_1">PODRAVSKO GOSPODARSTVO d.o.o. KOPRIVNICA Đelekovečka c. 25, 48000 Koprivnica</derivirana_varijabla>
  </DomainObject.Predmet.ProtustrankaWithAdress>
  <DomainObject.Predmet.ProtustrankaWithAdressOIB>
    <izvorni_sadrzaj>PODRAVSKO GOSPODARSTVO d.o.o. KOPRIVNICA, OIB 03456135965, Đelekovečka c. 25, 48000 Koprivnica</izvorni_sadrzaj>
    <derivirana_varijabla naziv="DomainObject.Predmet.ProtustrankaWithAdressOIB_1">PODRAVSKO GOSPODARSTVO d.o.o. KOPRIVNICA, OIB 03456135965, Đelekovečka c. 25, 48000 Koprivnica</derivirana_varijabla>
  </DomainObject.Predmet.ProtustrankaWithAdressOIB>
  <DomainObject.Predmet.ProtustrankaNazivFormated>
    <izvorni_sadrzaj>PODRAVSKO GOSPODARSTVO d.o.o. KOPRIVNICA</izvorni_sadrzaj>
    <derivirana_varijabla naziv="DomainObject.Predmet.ProtustrankaNazivFormated_1">PODRAVSKO GOSPODARSTVO d.o.o. KOPRIVNICA</derivirana_varijabla>
  </DomainObject.Predmet.ProtustrankaNazivFormated>
  <DomainObject.Predmet.ProtustrankaNazivFormatedOIB>
    <izvorni_sadrzaj>PODRAVSKO GOSPODARSTVO d.o.o. KOPRIVNICA, OIB 03456135965</izvorni_sadrzaj>
    <derivirana_varijabla naziv="DomainObject.Predmet.ProtustrankaNazivFormatedOIB_1">PODRAVSKO GOSPODARSTVO d.o.o. KOPRIVNICA, OIB 03456135965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CROATIA BANKA, dioničko društvo ZAGREB; Triglav osiguranje d.d.</izvorni_sadrzaj>
    <derivirana_varijabla naziv="DomainObject.Predmet.StrankaFormated_1">  CROATIA BANKA, dioničko društvo ZAGREB; Triglav osiguranje d.d.</derivirana_varijabla>
  </DomainObject.Predmet.StrankaFormated>
  <DomainObject.Predmet.StrankaFormatedOIB>
    <izvorni_sadrzaj>  CROATIA BANKA, dioničko društvo ZAGREB, OIB 32247795989; Triglav osiguranje d.d., OIB 29743547503</izvorni_sadrzaj>
    <derivirana_varijabla naziv="DomainObject.Predmet.StrankaFormatedOIB_1">  CROATIA BANKA, dioničko društvo ZAGREB, OIB 32247795989; Triglav osiguranje d.d., OIB 29743547503</derivirana_varijabla>
  </DomainObject.Predmet.StrankaFormatedOIB>
  <DomainObject.Predmet.StrankaFormatedWithAdress>
    <izvorni_sadrzaj> CROATIA BANKA, dioničko društvo ZAGREB, Kvaternikov trg 9, 10000 Zagreb; Triglav osiguranje d.d.</izvorni_sadrzaj>
    <derivirana_varijabla naziv="DomainObject.Predmet.StrankaFormatedWithAdress_1"> CROATIA BANKA, dioničko društvo ZAGREB, Kvaternikov trg 9, 10000 Zagreb; Triglav osiguranje d.d.</derivirana_varijabla>
  </DomainObject.Predmet.StrankaFormatedWithAdress>
  <DomainObject.Predmet.StrankaFormatedWithAdressOIB>
    <izvorni_sadrzaj> CROATIA BANKA, dioničko društvo ZAGREB, OIB 32247795989, Kvaternikov trg 9, 10000 Zagreb; Triglav osiguranje d.d., OIB 29743547503</izvorni_sadrzaj>
    <derivirana_varijabla naziv="DomainObject.Predmet.StrankaFormatedWithAdressOIB_1"> CROATIA BANKA, dioničko društvo ZAGREB, OIB 32247795989, Kvaternikov trg 9, 10000 Zagreb; Triglav osiguranje d.d., OIB 29743547503</derivirana_varijabla>
  </DomainObject.Predmet.StrankaFormatedWithAdressOIB>
  <DomainObject.Predmet.StrankaWithAdress>
    <izvorni_sadrzaj>CROATIA BANKA, dioničko društvo ZAGREB Kvaternikov trg 9,10000 Zagreb,Triglav osiguranje d.d. </izvorni_sadrzaj>
    <derivirana_varijabla naziv="DomainObject.Predmet.StrankaWithAdress_1">CROATIA BANKA, dioničko društvo ZAGREB Kvaternikov trg 9,10000 Zagreb,Triglav osiguranje d.d. </derivirana_varijabla>
  </DomainObject.Predmet.StrankaWithAdress>
  <DomainObject.Predmet.StrankaWithAdressOIB>
    <izvorni_sadrzaj>CROATIA BANKA, dioničko društvo ZAGREB, OIB 32247795989, Kvaternikov trg 9,10000 Zagreb,Triglav osiguranje d.d., OIB 29743547503</izvorni_sadrzaj>
    <derivirana_varijabla naziv="DomainObject.Predmet.StrankaWithAdressOIB_1">CROATIA BANKA, dioničko društvo ZAGREB, OIB 32247795989, Kvaternikov trg 9,10000 Zagreb,Triglav osiguranje d.d., OIB 29743547503</derivirana_varijabla>
  </DomainObject.Predmet.StrankaWithAdressOIB>
  <DomainObject.Predmet.StrankaNazivFormated>
    <izvorni_sadrzaj>CROATIA BANKA, dioničko društvo ZAGREB,Triglav osiguranje d.d.</izvorni_sadrzaj>
    <derivirana_varijabla naziv="DomainObject.Predmet.StrankaNazivFormated_1">CROATIA BANKA, dioničko društvo ZAGREB,Triglav osiguranje d.d.</derivirana_varijabla>
  </DomainObject.Predmet.StrankaNazivFormated>
  <DomainObject.Predmet.StrankaNazivFormatedOIB>
    <izvorni_sadrzaj>CROATIA BANKA, dioničko društvo ZAGREB, OIB 32247795989,Triglav osiguranje d.d., OIB 29743547503</izvorni_sadrzaj>
    <derivirana_varijabla naziv="DomainObject.Predmet.StrankaNazivFormatedOIB_1">CROATIA BANKA, dioničko društvo ZAGREB, OIB 32247795989,Triglav osiguranje d.d., OIB 29743547503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Referada 1</izvorni_sadrzaj>
    <derivirana_varijabla naziv="DomainObject.Predmet.UstrojstvenaJedinicaVodi.Naziv_1">Referada 1</derivirana_varijabla>
  </DomainObject.Predmet.UstrojstvenaJedinicaVodi.Naziv>
  <DomainObject.Predmet.UstrojstvenaJedinicaVodi.Oznaka>
    <izvorni_sadrzaj>1</izvorni_sadrzaj>
    <derivirana_varijabla naziv="DomainObject.Predmet.UstrojstvenaJedinicaVodi.Oznaka_1">1</derivirana_varijabla>
  </DomainObject.Predmet.UstrojstvenaJedinicaVodi.Oznaka>
  <DomainObject.Predmet.UstrojstvenaJedinicaVodi.Prostorija.Naziv>
    <izvorni_sadrzaj>Soba 4</izvorni_sadrzaj>
    <derivirana_varijabla naziv="DomainObject.Predmet.UstrojstvenaJedinicaVodi.Prostorija.Naziv_1">Soba 4</derivirana_varijabla>
  </DomainObject.Predmet.UstrojstvenaJedinicaVodi.Prostorija.Naziv>
  <DomainObject.Predmet.UstrojstvenaJedinicaVodi.Prostorija.Oznaka>
    <izvorni_sadrzaj>Soba 4</izvorni_sadrzaj>
    <derivirana_varijabla naziv="DomainObject.Predmet.UstrojstvenaJedinicaVodi.Prostorija.Oznaka_1">Soba 4</derivirana_varijabla>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CROATIA BANKA, dioničko društvo ZAGREB</item>
      <item>Triglav osiguranje d.d.</item>
    </izvorni_sadrzaj>
    <derivirana_varijabla naziv="DomainObject.Predmet.StrankaListFormated_1">
      <item>CROATIA BANKA, dioničko društvo ZAGREB</item>
      <item>Triglav osiguranje d.d.</item>
    </derivirana_varijabla>
  </DomainObject.Predmet.StrankaListFormated>
  <DomainObject.Predmet.StrankaListFormatedOIB>
    <izvorni_sadrzaj>
      <item>CROATIA BANKA, dioničko društvo ZAGREB, OIB 32247795989</item>
      <item>Triglav osiguranje d.d., OIB 29743547503</item>
    </izvorni_sadrzaj>
    <derivirana_varijabla naziv="DomainObject.Predmet.StrankaListFormatedOIB_1">
      <item>CROATIA BANKA, dioničko društvo ZAGREB, OIB 32247795989</item>
      <item>Triglav osiguranje d.d., OIB 29743547503</item>
    </derivirana_varijabla>
  </DomainObject.Predmet.StrankaListFormatedOIB>
  <DomainObject.Predmet.StrankaListFormatedWithAdress>
    <izvorni_sadrzaj>
      <item>CROATIA BANKA, dioničko društvo ZAGREB, Kvaternikov trg 9, 10000 Zagreb</item>
      <item>Triglav osiguranje d.d.</item>
    </izvorni_sadrzaj>
    <derivirana_varijabla naziv="DomainObject.Predmet.StrankaListFormatedWithAdress_1">
      <item>CROATIA BANKA, dioničko društvo ZAGREB, Kvaternikov trg 9, 10000 Zagreb</item>
      <item>Triglav osiguranje d.d.</item>
    </derivirana_varijabla>
  </DomainObject.Predmet.StrankaListFormatedWithAdress>
  <DomainObject.Predmet.StrankaListFormatedWithAdressOIB>
    <izvorni_sadrzaj>
      <item>CROATIA BANKA, dioničko društvo ZAGREB, OIB 32247795989, Kvaternikov trg 9, 10000 Zagreb</item>
      <item>Triglav osiguranje d.d., OIB 29743547503</item>
    </izvorni_sadrzaj>
    <derivirana_varijabla naziv="DomainObject.Predmet.StrankaListFormatedWithAdressOIB_1">
      <item>CROATIA BANKA, dioničko društvo ZAGREB, OIB 32247795989, Kvaternikov trg 9, 10000 Zagreb</item>
      <item>Triglav osiguranje d.d., OIB 29743547503</item>
    </derivirana_varijabla>
  </DomainObject.Predmet.StrankaListFormatedWithAdressOIB>
  <DomainObject.Predmet.StrankaListNazivFormated>
    <izvorni_sadrzaj>
      <item>CROATIA BANKA, dioničko društvo ZAGREB</item>
      <item>Triglav osiguranje d.d.</item>
    </izvorni_sadrzaj>
    <derivirana_varijabla naziv="DomainObject.Predmet.StrankaListNazivFormated_1">
      <item>CROATIA BANKA, dioničko društvo ZAGREB</item>
      <item>Triglav osiguranje d.d.</item>
    </derivirana_varijabla>
  </DomainObject.Predmet.StrankaListNazivFormated>
  <DomainObject.Predmet.StrankaListNazivFormatedOIB>
    <izvorni_sadrzaj>
      <item>CROATIA BANKA, dioničko društvo ZAGREB, OIB 32247795989</item>
      <item>Triglav osiguranje d.d., OIB 29743547503</item>
    </izvorni_sadrzaj>
    <derivirana_varijabla naziv="DomainObject.Predmet.StrankaListNazivFormatedOIB_1">
      <item>CROATIA BANKA, dioničko društvo ZAGREB, OIB 32247795989</item>
      <item>Triglav osiguranje d.d., OIB 29743547503</item>
    </derivirana_varijabla>
  </DomainObject.Predmet.StrankaListNazivFormatedOIB>
  <DomainObject.Predmet.ProtuStrankaListFormated>
    <izvorni_sadrzaj>
      <item>PODRAVSKO GOSPODARSTVO d.o.o. KOPRIVNICA zastupanog po punomoćniku BRANKO RAKITNIČAN</item>
    </izvorni_sadrzaj>
    <derivirana_varijabla naziv="DomainObject.Predmet.ProtuStrankaListFormated_1">
      <item>PODRAVSKO GOSPODARSTVO d.o.o. KOPRIVNICA zastupanog po punomoćniku BRANKO RAKITNIČAN</item>
    </derivirana_varijabla>
  </DomainObject.Predmet.ProtuStrankaListFormated>
  <DomainObject.Predmet.ProtuStrankaListFormatedOIB>
    <izvorni_sadrzaj>
      <item>PODRAVSKO GOSPODARSTVO d.o.o. KOPRIVNICA, OIB 03456135965 zastupanog po punomoćniku BRANKO RAKITNIČAN</item>
    </izvorni_sadrzaj>
    <derivirana_varijabla naziv="DomainObject.Predmet.ProtuStrankaListFormatedOIB_1">
      <item>PODRAVSKO GOSPODARSTVO d.o.o. KOPRIVNICA, OIB 03456135965 zastupanog po punomoćniku BRANKO RAKITNIČAN</item>
    </derivirana_varijabla>
  </DomainObject.Predmet.ProtuStrankaListFormatedOIB>
  <DomainObject.Predmet.ProtuStrankaListFormatedWithAdress>
    <izvorni_sadrzaj>
      <item>PODRAVSKO GOSPODARSTVO d.o.o. KOPRIVNICA, Đelekovečka c. 25, 48000 Koprivnica zastupanog po punomoćniku BRANKO RAKITNIČAN</item>
    </izvorni_sadrzaj>
    <derivirana_varijabla naziv="DomainObject.Predmet.ProtuStrankaListFormatedWithAdress_1">
      <item>PODRAVSKO GOSPODARSTVO d.o.o. KOPRIVNICA, Đelekovečka c. 25, 48000 Koprivnica zastupanog po punomoćniku BRANKO RAKITNIČAN</item>
    </derivirana_varijabla>
  </DomainObject.Predmet.ProtuStrankaListFormatedWithAdress>
  <DomainObject.Predmet.ProtuStrankaListFormatedWithAdressOIB>
    <izvorni_sadrzaj>
      <item>PODRAVSKO GOSPODARSTVO d.o.o. KOPRIVNICA, OIB 03456135965, Đelekovečka c. 25, 48000 Koprivnica zastupanog po punomoćniku BRANKO RAKITNIČAN</item>
    </izvorni_sadrzaj>
    <derivirana_varijabla naziv="DomainObject.Predmet.ProtuStrankaListFormatedWithAdressOIB_1">
      <item>PODRAVSKO GOSPODARSTVO d.o.o. KOPRIVNICA, OIB 03456135965, Đelekovečka c. 25, 48000 Koprivnica zastupanog po punomoćniku BRANKO RAKITNIČAN</item>
    </derivirana_varijabla>
  </DomainObject.Predmet.ProtuStrankaListFormatedWithAdressOIB>
  <DomainObject.Predmet.ProtuStrankaListNazivFormated>
    <izvorni_sadrzaj>
      <item>PODRAVSKO GOSPODARSTVO d.o.o. KOPRIVNICA</item>
    </izvorni_sadrzaj>
    <derivirana_varijabla naziv="DomainObject.Predmet.ProtuStrankaListNazivFormated_1">
      <item>PODRAVSKO GOSPODARSTVO d.o.o. KOPRIVNICA</item>
    </derivirana_varijabla>
  </DomainObject.Predmet.ProtuStrankaListNazivFormated>
  <DomainObject.Predmet.ProtuStrankaListNazivFormatedOIB>
    <izvorni_sadrzaj>
      <item>PODRAVSKO GOSPODARSTVO d.o.o. KOPRIVNICA, OIB 03456135965</item>
    </izvorni_sadrzaj>
    <derivirana_varijabla naziv="DomainObject.Predmet.ProtuStrankaListNazivFormatedOIB_1">
      <item>PODRAVSKO GOSPODARSTVO d.o.o. KOPRIVNICA, OIB 03456135965</item>
    </derivirana_varijabla>
  </DomainObject.Predmet.ProtuStrankaListNazivFormatedOIB>
  <DomainObject.Predmet.OstaliListFormated>
    <izvorni_sadrzaj>
      <item>oglasna ploča - ovdje</item>
      <item>Općinski sud u Ludbregu</item>
      <item>Zlatko Kosec</item>
      <item>Zvonko Magić</item>
      <item>Trgovački sud u Varaždinu</item>
      <item>Branko Sewer odvjetnik</item>
      <item>Addiko Bank dioničko društvo (prije Hypo Alpe-Adria Bank d.d.)</item>
      <item>računovodstvo, ovdje</item>
      <item>Županijsko državno odvjetništvo u Bjelovaru</item>
      <item>ENERGIA NATURALIS d.o.o. za proizvodnju energije iz obnovljivih izvora, trgovinu i usluge VUKOVAR</item>
      <item>Općinski sud u Osijeku, Zemljišnoknjižni odjel</item>
      <item>Općinski sud u Koprivnici</item>
      <item>Općinsko odvjetništvo u Varaždinu</item>
      <item>BRANKO RAKITNIČAN punomoćnik sudionika u postupku PODRAVSKO GOSPODARSTVO d.o.o. KOPRIVNICA</item>
      <item>VTS RH u Zagrebu</item>
      <item>PODRAVKA prehrambena industrija, d.d. KOPRIVNICA</item>
      <item>računovodstvo, ovdje</item>
      <item>Sanja Mihalić odvjetnik</item>
      <item>Općinski sud u Koprivnici</item>
      <item>Odvjetnik Mladen Hrženjak</item>
      <item>RH MINISTARSTVO FINANCIJA</item>
      <item>IVAN IVKOVIĆ</item>
      <item>Bio farma d.o.o.</item>
      <item>ZOU Marko Peris i Lana Propadalo Duka</item>
      <item>Općinski sud u Zaboku</item>
      <item>Općinski sud u Gospiću</item>
    </izvorni_sadrzaj>
    <derivirana_varijabla naziv="DomainObject.Predmet.OstaliListFormated_1">
      <item>oglasna ploča - ovdje</item>
      <item>Općinski sud u Ludbregu</item>
      <item>Zlatko Kosec</item>
      <item>Zvonko Magić</item>
      <item>Trgovački sud u Varaždinu</item>
      <item>Branko Sewer odvjetnik</item>
      <item>Addiko Bank dioničko društvo (prije Hypo Alpe-Adria Bank d.d.)</item>
      <item>računovodstvo, ovdje</item>
      <item>Županijsko državno odvjetništvo u Bjelovaru</item>
      <item>ENERGIA NATURALIS d.o.o. za proizvodnju energije iz obnovljivih izvora, trgovinu i usluge VUKOVAR</item>
      <item>Općinski sud u Osijeku, Zemljišnoknjižni odjel</item>
      <item>Općinski sud u Koprivnici</item>
      <item>Općinsko odvjetništvo u Varaždinu</item>
      <item>BRANKO RAKITNIČAN punomoćnik sudionika u postupku PODRAVSKO GOSPODARSTVO d.o.o. KOPRIVNICA</item>
      <item>VTS RH u Zagrebu</item>
      <item>PODRAVKA prehrambena industrija, d.d. KOPRIVNICA</item>
      <item>računovodstvo, ovdje</item>
      <item>Sanja Mihalić odvjetnik</item>
      <item>Općinski sud u Koprivnici</item>
      <item>Odvjetnik Mladen Hrženjak</item>
      <item>RH MINISTARSTVO FINANCIJA</item>
      <item>IVAN IVKOVIĆ</item>
      <item>Bio farma d.o.o.</item>
      <item>ZOU Marko Peris i Lana Propadalo Duka</item>
      <item>Općinski sud u Zaboku</item>
      <item>Općinski sud u Gospiću</item>
    </derivirana_varijabla>
  </DomainObject.Predmet.OstaliListFormated>
  <DomainObject.Predmet.OstaliListFormatedOIB>
    <izvorni_sadrzaj>
      <item>oglasna ploča - ovdje</item>
      <item>Općinski sud u Ludbregu</item>
      <item>Zlatko Kosec, OIB 70875793577</item>
      <item>Zvonko Magić</item>
      <item>Trgovački sud u Varaždinu</item>
      <item>Branko Sewer odvjetnik, OIB 84523745700</item>
      <item>Addiko Bank dioničko društvo (prije Hypo Alpe-Adria Bank d.d.), OIB 14036333877</item>
      <item>računovodstvo, ovdje</item>
      <item>Županijsko državno odvjetništvo u Bjelovaru, OIB 86821435474</item>
      <item>ENERGIA NATURALIS d.o.o. za proizvodnju energije iz obnovljivih izvora, trgovinu i usluge VUKOVAR, OIB 65900776536</item>
      <item>Općinski sud u Osijeku, Zemljišnoknjižni odjel</item>
      <item>Općinski sud u Koprivnici</item>
      <item>Općinsko odvjetništvo u Varaždinu</item>
      <item>BRANKO RAKITNIČAN, OIB 17608250606 punomoćnik sudionika u postupku PODRAVSKO GOSPODARSTVO d.o.o. KOPRIVNICA</item>
      <item>VTS RH u Zagrebu</item>
      <item>PODRAVKA prehrambena industrija, d.d. KOPRIVNICA, OIB 18928523252</item>
      <item>računovodstvo, ovdje</item>
      <item>Sanja Mihalić odvjetnik, OIB 61208635054</item>
      <item>Općinski sud u Koprivnici</item>
      <item>Odvjetnik Mladen Hrženjak</item>
      <item>RH MINISTARSTVO FINANCIJA</item>
      <item>IVAN IVKOVIĆ, OIB 97509609658</item>
      <item>Bio farma d.o.o., OIB 02242473031</item>
      <item>ZOU Marko Peris i Lana Propadalo Duka, OIB 23462048214</item>
      <item>Općinski sud u Zaboku</item>
      <item>Općinski sud u Gospiću</item>
    </izvorni_sadrzaj>
    <derivirana_varijabla naziv="DomainObject.Predmet.OstaliListFormatedOIB_1">
      <item>oglasna ploča - ovdje</item>
      <item>Općinski sud u Ludbregu</item>
      <item>Zlatko Kosec, OIB 70875793577</item>
      <item>Zvonko Magić</item>
      <item>Trgovački sud u Varaždinu</item>
      <item>Branko Sewer odvjetnik, OIB 84523745700</item>
      <item>Addiko Bank dioničko društvo (prije Hypo Alpe-Adria Bank d.d.), OIB 14036333877</item>
      <item>računovodstvo, ovdje</item>
      <item>Županijsko državno odvjetništvo u Bjelovaru, OIB 86821435474</item>
      <item>ENERGIA NATURALIS d.o.o. za proizvodnju energije iz obnovljivih izvora, trgovinu i usluge VUKOVAR, OIB 65900776536</item>
      <item>Općinski sud u Osijeku, Zemljišnoknjižni odjel</item>
      <item>Općinski sud u Koprivnici</item>
      <item>Općinsko odvjetništvo u Varaždinu</item>
      <item>BRANKO RAKITNIČAN, OIB 17608250606 punomoćnik sudionika u postupku PODRAVSKO GOSPODARSTVO d.o.o. KOPRIVNICA</item>
      <item>VTS RH u Zagrebu</item>
      <item>PODRAVKA prehrambena industrija, d.d. KOPRIVNICA, OIB 18928523252</item>
      <item>računovodstvo, ovdje</item>
      <item>Sanja Mihalić odvjetnik, OIB 61208635054</item>
      <item>Općinski sud u Koprivnici</item>
      <item>Odvjetnik Mladen Hrženjak</item>
      <item>RH MINISTARSTVO FINANCIJA</item>
      <item>IVAN IVKOVIĆ, OIB 97509609658</item>
      <item>Bio farma d.o.o., OIB 02242473031</item>
      <item>ZOU Marko Peris i Lana Propadalo Duka, OIB 23462048214</item>
      <item>Općinski sud u Zaboku</item>
      <item>Općinski sud u Gospiću</item>
    </derivirana_varijabla>
  </DomainObject.Predmet.OstaliListFormatedOIB>
  <DomainObject.Predmet.OstaliListFormatedWithAdress>
    <izvorni_sadrzaj>
      <item>oglasna ploča - ovdje, Bjelovar</item>
      <item>Općinski sud u Ludbregu, 42230 Ludbreg</item>
      <item>Zlatko Kosec, Dubovica 4, 42230 Mali Bukovec</item>
      <item>Zvonko Magić, F. Galovića 25, 42230 Ludbreg</item>
      <item>Trgovački sud u Varaždinu</item>
      <item>Branko Sewer odvjetnik, M. Krleže 29, 42230 Ludbreg</item>
      <item>Addiko Bank dioničko društvo (prije Hypo Alpe-Adria Bank d.d.), Slavonska avenija 6, 10000 Zagreb</item>
      <item>računovodstvo, ovdje</item>
      <item>Županijsko državno odvjetništvo u Bjelovaru</item>
      <item>ENERGIA NATURALIS d.o.o. za proizvodnju energije iz obnovljivih izvora, trgovinu i usluge VUKOVAR, A. Stepinca 27, 32000 Vukovar</item>
      <item>Općinski sud u Osijeku, Zemljišnoknjižni odjel</item>
      <item>Općinski sud u Koprivnici</item>
      <item>Općinsko odvjetništvo u Varaždinu</item>
      <item>BRANKO RAKITNIČAN, Viječnićka 17., 48000 Koprivnica punomoćnik sudionika u postupku PODRAVSKO GOSPODARSTVO d.o.o. KOPRIVNICA</item>
      <item>VTS RH u Zagrebu</item>
      <item>PODRAVKA prehrambena industrija, d.d. KOPRIVNICA, A.Starčevića 32, Koprivnica</item>
      <item>računovodstvo, ovdje</item>
      <item>Sanja Mihalić odvjetnik, Stepinčeva 1, 42000 Varaždin</item>
      <item>Općinski sud u Koprivnici</item>
      <item>Odvjetnik Mladen Hrženjak</item>
      <item>RH MINISTARSTVO FINANCIJA</item>
      <item>IVAN IVKOVIĆ, Kralja Tomislava 14, 40000 Čakovec</item>
      <item>Bio farma d.o.o., Lozan, I Marinkovića 1/c, 33405 Pitomača</item>
      <item>ZOU Marko Peris i Lana Propadalo Duka, Petrinjska 7, 10000 Zagreb</item>
      <item>Općinski sud u Zaboku</item>
      <item>Općinski sud u Gospiću, ., 53000 Gospić</item>
    </izvorni_sadrzaj>
    <derivirana_varijabla naziv="DomainObject.Predmet.OstaliListFormatedWithAdress_1">
      <item>oglasna ploča - ovdje, Bjelovar</item>
      <item>Općinski sud u Ludbregu, 42230 Ludbreg</item>
      <item>Zlatko Kosec, Dubovica 4, 42230 Mali Bukovec</item>
      <item>Zvonko Magić, F. Galovića 25, 42230 Ludbreg</item>
      <item>Trgovački sud u Varaždinu</item>
      <item>Branko Sewer odvjetnik, M. Krleže 29, 42230 Ludbreg</item>
      <item>Addiko Bank dioničko društvo (prije Hypo Alpe-Adria Bank d.d.), Slavonska avenija 6, 10000 Zagreb</item>
      <item>računovodstvo, ovdje</item>
      <item>Županijsko državno odvjetništvo u Bjelovaru</item>
      <item>ENERGIA NATURALIS d.o.o. za proizvodnju energije iz obnovljivih izvora, trgovinu i usluge VUKOVAR, A. Stepinca 27, 32000 Vukovar</item>
      <item>Općinski sud u Osijeku, Zemljišnoknjižni odjel</item>
      <item>Općinski sud u Koprivnici</item>
      <item>Općinsko odvjetništvo u Varaždinu</item>
      <item>BRANKO RAKITNIČAN, Viječnićka 17., 48000 Koprivnica punomoćnik sudionika u postupku PODRAVSKO GOSPODARSTVO d.o.o. KOPRIVNICA</item>
      <item>VTS RH u Zagrebu</item>
      <item>PODRAVKA prehrambena industrija, d.d. KOPRIVNICA, A.Starčevića 32, Koprivnica</item>
      <item>računovodstvo, ovdje</item>
      <item>Sanja Mihalić odvjetnik, Stepinčeva 1, 42000 Varaždin</item>
      <item>Općinski sud u Koprivnici</item>
      <item>Odvjetnik Mladen Hrženjak</item>
      <item>RH MINISTARSTVO FINANCIJA</item>
      <item>IVAN IVKOVIĆ, Kralja Tomislava 14, 40000 Čakovec</item>
      <item>Bio farma d.o.o., Lozan, I Marinkovića 1/c, 33405 Pitomača</item>
      <item>ZOU Marko Peris i Lana Propadalo Duka, Petrinjska 7, 10000 Zagreb</item>
      <item>Općinski sud u Zaboku</item>
      <item>Općinski sud u Gospiću, ., 53000 Gospić</item>
    </derivirana_varijabla>
  </DomainObject.Predmet.OstaliListFormatedWithAdress>
  <DomainObject.Predmet.OstaliListFormatedWithAdressOIB>
    <izvorni_sadrzaj>
      <item>oglasna ploča - ovdje, Bjelovar</item>
      <item>Općinski sud u Ludbregu, 42230 Ludbreg</item>
      <item>Zlatko Kosec, OIB 70875793577, Dubovica 4, 42230 Mali Bukovec</item>
      <item>Zvonko Magić, F. Galovića 25, 42230 Ludbreg</item>
      <item>Trgovački sud u Varaždinu</item>
      <item>Branko Sewer odvjetnik, OIB 84523745700, M. Krleže 29, 42230 Ludbreg</item>
      <item>Addiko Bank dioničko društvo (prije Hypo Alpe-Adria Bank d.d.), OIB 14036333877, Slavonska avenija 6, 10000 Zagreb</item>
      <item>računovodstvo, ovdje</item>
      <item>Županijsko državno odvjetništvo u Bjelovaru, OIB 86821435474</item>
      <item>ENERGIA NATURALIS d.o.o. za proizvodnju energije iz obnovljivih izvora, trgovinu i usluge VUKOVAR, OIB 65900776536, A. Stepinca 27, 32000 Vukovar</item>
      <item>Općinski sud u Osijeku, Zemljišnoknjižni odjel</item>
      <item>Općinski sud u Koprivnici</item>
      <item>Općinsko odvjetništvo u Varaždinu</item>
      <item>BRANKO RAKITNIČAN, OIB 17608250606, Viječnićka 17., 48000 Koprivnica punomoćnik sudionika u postupku PODRAVSKO GOSPODARSTVO d.o.o. KOPRIVNICA</item>
      <item>VTS RH u Zagrebu</item>
      <item>PODRAVKA prehrambena industrija, d.d. KOPRIVNICA, OIB 18928523252, A.Starčevića 32, Koprivnica</item>
      <item>računovodstvo, ovdje</item>
      <item>Sanja Mihalić odvjetnik, OIB 61208635054, Stepinčeva 1, 42000 Varaždin</item>
      <item>Općinski sud u Koprivnici</item>
      <item>Odvjetnik Mladen Hrženjak</item>
      <item>RH MINISTARSTVO FINANCIJA</item>
      <item>IVAN IVKOVIĆ, OIB 97509609658, Kralja Tomislava 14, 40000 Čakovec</item>
      <item>Bio farma d.o.o., OIB 02242473031, Lozan, I Marinkovića 1/c, 33405 Pitomača</item>
      <item>ZOU Marko Peris i Lana Propadalo Duka, OIB 23462048214, Petrinjska 7, 10000 Zagreb</item>
      <item>Općinski sud u Zaboku</item>
      <item>Općinski sud u Gospiću, ., 53000 Gospić</item>
    </izvorni_sadrzaj>
    <derivirana_varijabla naziv="DomainObject.Predmet.OstaliListFormatedWithAdressOIB_1">
      <item>oglasna ploča - ovdje, Bjelovar</item>
      <item>Općinski sud u Ludbregu, 42230 Ludbreg</item>
      <item>Zlatko Kosec, OIB 70875793577, Dubovica 4, 42230 Mali Bukovec</item>
      <item>Zvonko Magić, F. Galovića 25, 42230 Ludbreg</item>
      <item>Trgovački sud u Varaždinu</item>
      <item>Branko Sewer odvjetnik, OIB 84523745700, M. Krleže 29, 42230 Ludbreg</item>
      <item>Addiko Bank dioničko društvo (prije Hypo Alpe-Adria Bank d.d.), OIB 14036333877, Slavonska avenija 6, 10000 Zagreb</item>
      <item>računovodstvo, ovdje</item>
      <item>Županijsko državno odvjetništvo u Bjelovaru, OIB 86821435474</item>
      <item>ENERGIA NATURALIS d.o.o. za proizvodnju energije iz obnovljivih izvora, trgovinu i usluge VUKOVAR, OIB 65900776536, A. Stepinca 27, 32000 Vukovar</item>
      <item>Općinski sud u Osijeku, Zemljišnoknjižni odjel</item>
      <item>Općinski sud u Koprivnici</item>
      <item>Općinsko odvjetništvo u Varaždinu</item>
      <item>BRANKO RAKITNIČAN, OIB 17608250606, Viječnićka 17., 48000 Koprivnica punomoćnik sudionika u postupku PODRAVSKO GOSPODARSTVO d.o.o. KOPRIVNICA</item>
      <item>VTS RH u Zagrebu</item>
      <item>PODRAVKA prehrambena industrija, d.d. KOPRIVNICA, OIB 18928523252, A.Starčevića 32, Koprivnica</item>
      <item>računovodstvo, ovdje</item>
      <item>Sanja Mihalić odvjetnik, OIB 61208635054, Stepinčeva 1, 42000 Varaždin</item>
      <item>Općinski sud u Koprivnici</item>
      <item>Odvjetnik Mladen Hrženjak</item>
      <item>RH MINISTARSTVO FINANCIJA</item>
      <item>IVAN IVKOVIĆ, OIB 97509609658, Kralja Tomislava 14, 40000 Čakovec</item>
      <item>Bio farma d.o.o., OIB 02242473031, Lozan, I Marinkovića 1/c, 33405 Pitomača</item>
      <item>ZOU Marko Peris i Lana Propadalo Duka, OIB 23462048214, Petrinjska 7, 10000 Zagreb</item>
      <item>Općinski sud u Zaboku</item>
      <item>Općinski sud u Gospiću, ., 53000 Gospić</item>
    </derivirana_varijabla>
  </DomainObject.Predmet.OstaliListFormatedWithAdressOIB>
  <DomainObject.Predmet.OstaliListNazivFormated>
    <izvorni_sadrzaj>
      <item>oglasna ploča - ovdje</item>
      <item>Općinski sud u Ludbregu</item>
      <item>Zlatko Kosec</item>
      <item>Zvonko Magić</item>
      <item>Trgovački sud u Varaždinu</item>
      <item>Branko Sewer odvjetnik</item>
      <item>Addiko Bank dioničko društvo (prije Hypo Alpe-Adria Bank d.d.)</item>
      <item>računovodstvo, ovdje</item>
      <item>Županijsko državno odvjetništvo u Bjelovaru</item>
      <item>ENERGIA NATURALIS d.o.o. za proizvodnju energije iz obnovljivih izvora, trgovinu i usluge VUKOVAR</item>
      <item>Općinski sud u Osijeku, Zemljišnoknjižni odjel</item>
      <item>Općinski sud u Koprivnici</item>
      <item>Općinsko odvjetništvo u Varaždinu</item>
      <item>BRANKO RAKITNIČAN</item>
      <item>VTS RH u Zagrebu</item>
      <item>PODRAVKA prehrambena industrija, d.d. KOPRIVNICA</item>
      <item>računovodstvo, ovdje</item>
      <item>Sanja Mihalić odvjetnik</item>
      <item>Općinski sud u Koprivnici</item>
      <item>Odvjetnik Mladen Hrženjak</item>
      <item>RH MINISTARSTVO FINANCIJA</item>
      <item>IVAN IVKOVIĆ</item>
      <item>Bio farma d.o.o.</item>
      <item>ZOU Marko Peris i Lana Propadalo Duka</item>
      <item>Općinski sud u Zaboku</item>
      <item>Općinski sud u Gospiću</item>
    </izvorni_sadrzaj>
    <derivirana_varijabla naziv="DomainObject.Predmet.OstaliListNazivFormated_1">
      <item>oglasna ploča - ovdje</item>
      <item>Općinski sud u Ludbregu</item>
      <item>Zlatko Kosec</item>
      <item>Zvonko Magić</item>
      <item>Trgovački sud u Varaždinu</item>
      <item>Branko Sewer odvjetnik</item>
      <item>Addiko Bank dioničko društvo (prije Hypo Alpe-Adria Bank d.d.)</item>
      <item>računovodstvo, ovdje</item>
      <item>Županijsko državno odvjetništvo u Bjelovaru</item>
      <item>ENERGIA NATURALIS d.o.o. za proizvodnju energije iz obnovljivih izvora, trgovinu i usluge VUKOVAR</item>
      <item>Općinski sud u Osijeku, Zemljišnoknjižni odjel</item>
      <item>Općinski sud u Koprivnici</item>
      <item>Općinsko odvjetništvo u Varaždinu</item>
      <item>BRANKO RAKITNIČAN</item>
      <item>VTS RH u Zagrebu</item>
      <item>PODRAVKA prehrambena industrija, d.d. KOPRIVNICA</item>
      <item>računovodstvo, ovdje</item>
      <item>Sanja Mihalić odvjetnik</item>
      <item>Općinski sud u Koprivnici</item>
      <item>Odvjetnik Mladen Hrženjak</item>
      <item>RH MINISTARSTVO FINANCIJA</item>
      <item>IVAN IVKOVIĆ</item>
      <item>Bio farma d.o.o.</item>
      <item>ZOU Marko Peris i Lana Propadalo Duka</item>
      <item>Općinski sud u Zaboku</item>
      <item>Općinski sud u Gospiću</item>
    </derivirana_varijabla>
  </DomainObject.Predmet.OstaliListNazivFormated>
  <DomainObject.Predmet.OstaliListNazivFormatedOIB>
    <izvorni_sadrzaj>
      <item>oglasna ploča - ovdje</item>
      <item>Općinski sud u Ludbregu</item>
      <item>Zlatko Kosec, OIB 70875793577</item>
      <item>Zvonko Magić</item>
      <item>Trgovački sud u Varaždinu</item>
      <item>Branko Sewer odvjetnik, OIB 84523745700</item>
      <item>Addiko Bank dioničko društvo (prije Hypo Alpe-Adria Bank d.d.), OIB 14036333877</item>
      <item>računovodstvo, ovdje</item>
      <item>Županijsko državno odvjetništvo u Bjelovaru, OIB 86821435474</item>
      <item>ENERGIA NATURALIS d.o.o. za proizvodnju energije iz obnovljivih izvora, trgovinu i usluge VUKOVAR, OIB 65900776536</item>
      <item>Općinski sud u Osijeku, Zemljišnoknjižni odjel</item>
      <item>Općinski sud u Koprivnici</item>
      <item>Općinsko odvjetništvo u Varaždinu</item>
      <item>BRANKO RAKITNIČAN, OIB 17608250606</item>
      <item>VTS RH u Zagrebu</item>
      <item>PODRAVKA prehrambena industrija, d.d. KOPRIVNICA, OIB 18928523252</item>
      <item>računovodstvo, ovdje</item>
      <item>Sanja Mihalić odvjetnik, OIB 61208635054</item>
      <item>Općinski sud u Koprivnici</item>
      <item>Odvjetnik Mladen Hrženjak</item>
      <item>RH MINISTARSTVO FINANCIJA</item>
      <item>IVAN IVKOVIĆ, OIB 97509609658</item>
      <item>Bio farma d.o.o., OIB 02242473031</item>
      <item>ZOU Marko Peris i Lana Propadalo Duka, OIB 23462048214</item>
      <item>Općinski sud u Zaboku</item>
      <item>Općinski sud u Gospiću</item>
    </izvorni_sadrzaj>
    <derivirana_varijabla naziv="DomainObject.Predmet.OstaliListNazivFormatedOIB_1">
      <item>oglasna ploča - ovdje</item>
      <item>Općinski sud u Ludbregu</item>
      <item>Zlatko Kosec, OIB 70875793577</item>
      <item>Zvonko Magić</item>
      <item>Trgovački sud u Varaždinu</item>
      <item>Branko Sewer odvjetnik, OIB 84523745700</item>
      <item>Addiko Bank dioničko društvo (prije Hypo Alpe-Adria Bank d.d.), OIB 14036333877</item>
      <item>računovodstvo, ovdje</item>
      <item>Županijsko državno odvjetništvo u Bjelovaru, OIB 86821435474</item>
      <item>ENERGIA NATURALIS d.o.o. za proizvodnju energije iz obnovljivih izvora, trgovinu i usluge VUKOVAR, OIB 65900776536</item>
      <item>Općinski sud u Osijeku, Zemljišnoknjižni odjel</item>
      <item>Općinski sud u Koprivnici</item>
      <item>Općinsko odvjetništvo u Varaždinu</item>
      <item>BRANKO RAKITNIČAN, OIB 17608250606</item>
      <item>VTS RH u Zagrebu</item>
      <item>PODRAVKA prehrambena industrija, d.d. KOPRIVNICA, OIB 18928523252</item>
      <item>računovodstvo, ovdje</item>
      <item>Sanja Mihalić odvjetnik, OIB 61208635054</item>
      <item>Općinski sud u Koprivnici</item>
      <item>Odvjetnik Mladen Hrženjak</item>
      <item>RH MINISTARSTVO FINANCIJA</item>
      <item>IVAN IVKOVIĆ, OIB 97509609658</item>
      <item>Bio farma d.o.o., OIB 02242473031</item>
      <item>ZOU Marko Peris i Lana Propadalo Duka, OIB 23462048214</item>
      <item>Općinski sud u Zaboku</item>
      <item>Općinski sud u Gospiću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St-9/2009-382</izvorni_sadrzaj>
    <derivirana_varijabla naziv="DomainObject.PoslovniBrojDokumenta_1">St-9/2009-382</derivirana_varijabla>
  </DomainObject.PoslovniBrojDokumenta>
  <DomainObject.Predmet.StrankaIDrugi>
    <izvorni_sadrzaj>CROATIA BANKA, dioničko društvo ZAGREB i dr.</izvorni_sadrzaj>
    <derivirana_varijabla naziv="DomainObject.Predmet.StrankaIDrugi_1">CROATIA BANKA, dioničko društvo ZAGREB i dr.</derivirana_varijabla>
  </DomainObject.Predmet.StrankaIDrugi>
  <DomainObject.Predmet.ProtustrankaIDrugi>
    <izvorni_sadrzaj>PODRAVSKO GOSPODARSTVO d.o.o. KOPRIVNICA</izvorni_sadrzaj>
    <derivirana_varijabla naziv="DomainObject.Predmet.ProtustrankaIDrugi_1">PODRAVSKO GOSPODARSTVO d.o.o. KOPRIVNICA</derivirana_varijabla>
  </DomainObject.Predmet.ProtustrankaIDrugi>
  <DomainObject.Predmet.StrankaIDrugiAdressOIB>
    <izvorni_sadrzaj>CROATIA BANKA, dioničko društvo ZAGREB, OIB 32247795989, Kvaternikov trg 9, 10000 Zagreb i dr.</izvorni_sadrzaj>
    <derivirana_varijabla naziv="DomainObject.Predmet.StrankaIDrugiAdressOIB_1">CROATIA BANKA, dioničko društvo ZAGREB, OIB 32247795989, Kvaternikov trg 9, 10000 Zagreb i dr.</derivirana_varijabla>
  </DomainObject.Predmet.StrankaIDrugiAdressOIB>
  <DomainObject.Predmet.ProtustrankaIDrugiAdressOIB>
    <izvorni_sadrzaj>PODRAVSKO GOSPODARSTVO d.o.o. KOPRIVNICA, OIB 03456135965, Đelekovečka c. 25, 48000 Koprivnica</izvorni_sadrzaj>
    <derivirana_varijabla naziv="DomainObject.Predmet.ProtustrankaIDrugiAdressOIB_1">PODRAVSKO GOSPODARSTVO d.o.o. KOPRIVNICA, OIB 03456135965, Đelekovečka c. 25,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PODRAVSKO GOSPODARSTVO d.o.o. KOPRIVNICA</item>
      <item>CROATIA BANKA, dioničko društvo ZAGREB</item>
      <item>oglasna ploča - ovdje</item>
      <item>Općinski sud u Ludbregu</item>
      <item>Zlatko Kosec</item>
      <item>Zvonko Magić</item>
      <item>Trgovački sud u Varaždinu</item>
      <item>Branko Sewer odvjetnik</item>
      <item>Addiko Bank dioničko društvo (prije Hypo Alpe-Adria Bank d.d.)</item>
      <item>računovodstvo, ovdje</item>
      <item>Županijsko državno odvjetništvo u Bjelovaru</item>
      <item>ENERGIA NATURALIS d.o.o. za proizvodnju energije iz obnovljivih izvora, trgovinu i usluge VUKOVAR</item>
      <item>Općinski sud u Osijeku, Zemljišnoknjižni odjel</item>
      <item>Općinski sud u Koprivnici</item>
      <item>Općinsko odvjetništvo u Varaždinu</item>
      <item>BRANKO RAKITNIČAN</item>
      <item>VTS RH u Zagrebu</item>
      <item>PODRAVKA prehrambena industrija, d.d. KOPRIVNICA</item>
      <item>računovodstvo, ovdje</item>
      <item>Sanja Mihalić odvjetnik</item>
      <item>Općinski sud u Koprivnici</item>
      <item>Odvjetnik Mladen Hrženjak</item>
      <item>RH MINISTARSTVO FINANCIJA</item>
      <item>IVAN IVKOVIĆ</item>
      <item>Bio farma d.o.o.</item>
      <item>Triglav osiguranje d.d.</item>
      <item>ZOU Marko Peris i Lana Propadalo Duka</item>
      <item>Općinski sud u Zaboku</item>
      <item>Općinski sud u Gospiću</item>
    </izvorni_sadrzaj>
    <derivirana_varijabla naziv="DomainObject.Predmet.SudioniciListNaziv_1">
      <item>PODRAVSKO GOSPODARSTVO d.o.o. KOPRIVNICA</item>
      <item>CROATIA BANKA, dioničko društvo ZAGREB</item>
      <item>oglasna ploča - ovdje</item>
      <item>Općinski sud u Ludbregu</item>
      <item>Zlatko Kosec</item>
      <item>Zvonko Magić</item>
      <item>Trgovački sud u Varaždinu</item>
      <item>Branko Sewer odvjetnik</item>
      <item>Addiko Bank dioničko društvo (prije Hypo Alpe-Adria Bank d.d.)</item>
      <item>računovodstvo, ovdje</item>
      <item>Županijsko državno odvjetništvo u Bjelovaru</item>
      <item>ENERGIA NATURALIS d.o.o. za proizvodnju energije iz obnovljivih izvora, trgovinu i usluge VUKOVAR</item>
      <item>Općinski sud u Osijeku, Zemljišnoknjižni odjel</item>
      <item>Općinski sud u Koprivnici</item>
      <item>Općinsko odvjetništvo u Varaždinu</item>
      <item>BRANKO RAKITNIČAN</item>
      <item>VTS RH u Zagrebu</item>
      <item>PODRAVKA prehrambena industrija, d.d. KOPRIVNICA</item>
      <item>računovodstvo, ovdje</item>
      <item>Sanja Mihalić odvjetnik</item>
      <item>Općinski sud u Koprivnici</item>
      <item>Odvjetnik Mladen Hrženjak</item>
      <item>RH MINISTARSTVO FINANCIJA</item>
      <item>IVAN IVKOVIĆ</item>
      <item>Bio farma d.o.o.</item>
      <item>Triglav osiguranje d.d.</item>
      <item>ZOU Marko Peris i Lana Propadalo Duka</item>
      <item>Općinski sud u Zaboku</item>
      <item>Općinski sud u Gospiću</item>
    </derivirana_varijabla>
  </DomainObject.Predmet.SudioniciListNaziv>
  <DomainObject.Predmet.SudioniciListAdressOIB>
    <izvorni_sadrzaj>
      <item>PODRAVSKO GOSPODARSTVO d.o.o. KOPRIVNICA, OIB 03456135965, Đelekovečka c. 25,48000 Koprivnica</item>
      <item>CROATIA BANKA, dioničko društvo ZAGREB, OIB 32247795989, Kvaternikov trg 9,10000 Zagreb</item>
      <item>oglasna ploča - ovdje, Bjelovar</item>
      <item>Općinski sud u Ludbregu, 42230 Ludbreg</item>
      <item>Zlatko Kosec, OIB 70875793577, Dubovica 4,42230 Mali Bukovec</item>
      <item>Zvonko Magić, F. Galovića 25,42230 Ludbreg</item>
      <item>Trgovački sud u Varaždinu</item>
      <item>Branko Sewer odvjetnik, OIB 84523745700, M. Krleže 29,42230 Ludbreg</item>
      <item>Addiko Bank dioničko društvo (prije Hypo Alpe-Adria Bank d.d.), OIB 14036333877, Slavonska avenija 6,10000 Zagreb</item>
      <item>računovodstvo, ovdje</item>
      <item>Županijsko državno odvjetništvo u Bjelovaru, OIB 86821435474</item>
      <item>ENERGIA NATURALIS d.o.o. za proizvodnju energije iz obnovljivih izvora, trgovinu i usluge VUKOVAR, OIB 65900776536, A. Stepinca 27,32000 Vukovar</item>
      <item>Općinski sud u Osijeku, Zemljišnoknjižni odjel</item>
      <item>Općinski sud u Koprivnici</item>
      <item>Općinsko odvjetništvo u Varaždinu</item>
      <item>BRANKO RAKITNIČAN, OIB 17608250606, Viječnićka 17.,48000 Koprivnica</item>
      <item>VTS RH u Zagrebu</item>
      <item>PODRAVKA prehrambena industrija, d.d. KOPRIVNICA, OIB 18928523252, A.Starčevića 32,Koprivnica</item>
      <item>računovodstvo, ovdje</item>
      <item>Sanja Mihalić odvjetnik, OIB 61208635054, Stepinčeva 1,42000 Varaždin</item>
      <item>Općinski sud u Koprivnici</item>
      <item>Odvjetnik Mladen Hrženjak</item>
      <item>RH MINISTARSTVO FINANCIJA</item>
      <item>IVAN IVKOVIĆ, OIB 97509609658, Kralja Tomislava 14,40000 Čakovec</item>
      <item>Bio farma d.o.o., OIB 02242473031, Lozan, I Marinkovića 1/c,33405 Pitomača</item>
      <item>Triglav osiguranje d.d., OIB 29743547503</item>
      <item>ZOU Marko Peris i Lana Propadalo Duka, OIB 23462048214, Petrinjska 7,10000 Zagreb</item>
      <item>Općinski sud u Zaboku</item>
      <item>Općinski sud u Gospiću, .,53000 Gospić</item>
    </izvorni_sadrzaj>
    <derivirana_varijabla naziv="DomainObject.Predmet.SudioniciListAdressOIB_1">
      <item>PODRAVSKO GOSPODARSTVO d.o.o. KOPRIVNICA, OIB 03456135965, Đelekovečka c. 25,48000 Koprivnica</item>
      <item>CROATIA BANKA, dioničko društvo ZAGREB, OIB 32247795989, Kvaternikov trg 9,10000 Zagreb</item>
      <item>oglasna ploča - ovdje, Bjelovar</item>
      <item>Općinski sud u Ludbregu, 42230 Ludbreg</item>
      <item>Zlatko Kosec, OIB 70875793577, Dubovica 4,42230 Mali Bukovec</item>
      <item>Zvonko Magić, F. Galovića 25,42230 Ludbreg</item>
      <item>Trgovački sud u Varaždinu</item>
      <item>Branko Sewer odvjetnik, OIB 84523745700, M. Krleže 29,42230 Ludbreg</item>
      <item>Addiko Bank dioničko društvo (prije Hypo Alpe-Adria Bank d.d.), OIB 14036333877, Slavonska avenija 6,10000 Zagreb</item>
      <item>računovodstvo, ovdje</item>
      <item>Županijsko državno odvjetništvo u Bjelovaru, OIB 86821435474</item>
      <item>ENERGIA NATURALIS d.o.o. za proizvodnju energije iz obnovljivih izvora, trgovinu i usluge VUKOVAR, OIB 65900776536, A. Stepinca 27,32000 Vukovar</item>
      <item>Općinski sud u Osijeku, Zemljišnoknjižni odjel</item>
      <item>Općinski sud u Koprivnici</item>
      <item>Općinsko odvjetništvo u Varaždinu</item>
      <item>BRANKO RAKITNIČAN, OIB 17608250606, Viječnićka 17.,48000 Koprivnica</item>
      <item>VTS RH u Zagrebu</item>
      <item>PODRAVKA prehrambena industrija, d.d. KOPRIVNICA, OIB 18928523252, A.Starčevića 32,Koprivnica</item>
      <item>računovodstvo, ovdje</item>
      <item>Sanja Mihalić odvjetnik, OIB 61208635054, Stepinčeva 1,42000 Varaždin</item>
      <item>Općinski sud u Koprivnici</item>
      <item>Odvjetnik Mladen Hrženjak</item>
      <item>RH MINISTARSTVO FINANCIJA</item>
      <item>IVAN IVKOVIĆ, OIB 97509609658, Kralja Tomislava 14,40000 Čakovec</item>
      <item>Bio farma d.o.o., OIB 02242473031, Lozan, I Marinkovića 1/c,33405 Pitomača</item>
      <item>Triglav osiguranje d.d., OIB 29743547503</item>
      <item>ZOU Marko Peris i Lana Propadalo Duka, OIB 23462048214, Petrinjska 7,10000 Zagreb</item>
      <item>Općinski sud u Zaboku</item>
      <item>Općinski sud u Gospiću, .,53000 Gospić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010D4A-4F8F-4E0E-B9D6-DF517E77CE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868</properties:Words>
  <properties:Characters>5159</properties:Characters>
  <properties:Lines>121</properties:Lines>
  <properties:Paragraphs>37</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2018-05-17T06:45:00Z</cp:lastPrinted>
  <dcterms:modified xmlns:xsi="http://www.w3.org/2001/XMLSchema-instance" xsi:type="dcterms:W3CDTF">2018-05-17T06:45:00Z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St-9/2009-382 / Odluka - Zaključak - o prodaji (odluka_St-9_2009-382.docx)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