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ee21" w14:paraId="7c1ee2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10A23">
        <w:t>51</w:t>
      </w:r>
      <w:r w:rsidR="00C77E59">
        <w:t>73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77E59">
        <w:t>SNJEŽANA PAVLOVIĆ j.d.o.o., Marija Bistrica, Kolodvorska cesta 96, OIB: 98626003842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77E59">
        <w:t>SNJEŽANA PAVLOVIĆ j.d.o.o., Marija Bistrica, Kolodvorska cesta 96, OIB: 98626003842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77E59">
        <w:t>10,15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77E59">
        <w:t>Ivica Boltužić, Zagreb, Jordanovac 113, OIB: 24281705494</w:t>
      </w:r>
      <w:r w:rsidR="00410A2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C77E59">
        <w:t>SNJEŽANA PAVLOVIĆ j.d.o.o., Marija Bistrica, Kolodvorska cesta 96, OIB: 98626003842,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77E59">
        <w:t>SNJEŽANA PAVLOVIĆ j.d.o.o., Marija Bistrica, Kolodvorska cesta 96, OIB: 98626003842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77E59">
        <w:t>SNJEŽANA PAVLOVIĆ j.d.o.o., Marija Bistrica, Kolodvorska cesta 96, OIB: 98626003842</w:t>
      </w:r>
      <w:r w:rsidR="00305723" w:rsidRPr="00305723">
        <w:t>,</w:t>
      </w:r>
      <w:r w:rsidR="00631A90">
        <w:t xml:space="preserve"> dana </w:t>
      </w:r>
      <w:r w:rsidR="00346FC3">
        <w:t>2</w:t>
      </w:r>
      <w:r w:rsidR="00C77E59">
        <w:t>9</w:t>
      </w:r>
      <w:r w:rsidR="00346FC3">
        <w:t xml:space="preserve">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410A23">
        <w:t>51</w:t>
      </w:r>
      <w:r w:rsidR="00C77E59">
        <w:t>73</w:t>
      </w:r>
      <w:r w:rsidR="00B0604A">
        <w:t>/16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 xml:space="preserve">Iz podneska FINA-e od </w:t>
      </w:r>
      <w:r w:rsidR="00410A23">
        <w:t>26</w:t>
      </w:r>
      <w:r>
        <w:t xml:space="preserve">. listopada 2017. proizlazi da dužnik na dan </w:t>
      </w:r>
      <w:r w:rsidR="00410A23">
        <w:t>1. rujna 2015.</w:t>
      </w:r>
      <w:r>
        <w:t xml:space="preserve"> ima neizvršene osnove za plaćanje u  neprekinutom razdoblju od </w:t>
      </w:r>
      <w:r w:rsidR="00C77E59">
        <w:t>146</w:t>
      </w:r>
      <w:r>
        <w:t xml:space="preserve"> dana u ukupnom iznosu od </w:t>
      </w:r>
      <w:r w:rsidR="00C77E59">
        <w:t>31.672,83</w:t>
      </w:r>
      <w:r w:rsidR="00410A23">
        <w:t xml:space="preserve"> </w:t>
      </w:r>
      <w:r>
        <w:t xml:space="preserve">kn (list </w:t>
      </w:r>
      <w:r w:rsidR="00C77E59">
        <w:t>10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77E59">
        <w:t>40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C77E59">
        <w:t>Policijske uprave krapinsko-zagorske, Policijska postaja Donja Stubica, od 25. siječnja</w:t>
      </w:r>
      <w:r w:rsidR="00410A23">
        <w:t xml:space="preserve">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C77E59">
        <w:t>44</w:t>
      </w:r>
      <w:r>
        <w:t xml:space="preserve"> spisa).</w:t>
      </w:r>
    </w:p>
    <w:p w:rsidRDefault="00C77E59" w:rsidP="00F2607C" w:rsidR="00C77E59">
      <w:pPr>
        <w:ind w:firstLine="900"/>
        <w:jc w:val="both"/>
      </w:pPr>
    </w:p>
    <w:p w:rsidRDefault="00282E1E" w:rsidP="00C77E59" w:rsidR="00282E1E">
      <w:pPr>
        <w:ind w:firstLine="709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77E59">
        <w:t>SNJEŽANA PAVLOVIĆ j.d.o.o., Marija Bistrica, Kolodvorska cesta 96, OIB: 98626003842,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C77E59">
        <w:t>73</w:t>
      </w:r>
      <w:r w:rsidR="00B0604A">
        <w:t>/16</w:t>
      </w:r>
      <w:r>
        <w:t xml:space="preserve"> od </w:t>
      </w:r>
      <w:r w:rsidR="00410A23">
        <w:t>14.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410A23">
        <w:t>15.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734F7B" w:rsidR="00734F7B"/>
    <w:p w:rsidRDefault="00734F7B" w:rsidR="00734F7B"/>
    <w:p w:rsidRDefault="00734F7B" w:rsidR="00734F7B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24E" w:rsidR="005E224E">
      <w:r>
        <w:separator/>
      </w:r>
    </w:p>
  </w:endnote>
  <w:endnote w:id="0" w:type="continuationSeparator">
    <w:p w:rsidRDefault="005E224E" w:rsidR="005E2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24E" w:rsidR="005E224E">
      <w:r>
        <w:separator/>
      </w:r>
    </w:p>
  </w:footnote>
  <w:footnote w:id="0" w:type="continuationSeparator">
    <w:p w:rsidRDefault="005E224E" w:rsidR="005E2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F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10A23">
      <w:t>51</w:t>
    </w:r>
    <w:r w:rsidR="00C77E59">
      <w:t>73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224E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34F7B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77E59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5173</izvorni_sadrzaj>
    <derivirana_varijabla naziv="DomainObject.Predmet.Broj_1">5173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St-5173/2016</izvorni_sadrzaj>
    <derivirana_varijabla naziv="DomainObject.Predmet.OznakaBroj_1">St-5173/2016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SNJEŽANA PAVLOVIĆ j.d.o.o. zastupanog po punomoćniku Snježana Pavlović</izvorni_sadrzaj>
    <derivirana_varijabla naziv="DomainObject.Predmet.ProtustrankaFormated_1">  SNJEŽANA PAVLOVIĆ j.d.o.o. zastupanog po punomoćniku Snježana Pavlović</derivirana_varijabla>
  </DomainObject.Predmet.ProtustrankaFormated>
  <DomainObject.Predmet.ProtustrankaFormatedOIB>
    <izvorni_sadrzaj>  SNJEŽANA PAVLOVIĆ j.d.o.o., OIB 98626003842 zastupanog po punomoćniku Snježana Pavlović</izvorni_sadrzaj>
    <derivirana_varijabla naziv="DomainObject.Predmet.ProtustrankaFormatedOIB_1">  SNJEŽANA PAVLOVIĆ j.d.o.o., OIB 98626003842 zastupanog po punomoćniku Snježana Pavlović</derivirana_varijabla>
  </DomainObject.Predmet.ProtustrankaFormatedOIB>
  <DomainObject.Predmet.ProtustrankaFormatedWithAdress>
    <izvorni_sadrzaj> SNJEŽANA PAVLOVIĆ j.d.o.o., Kolodvorska cesta 96, 49246 Marija Bistrica zastupanog po punomoćniku Snježana Pavlović</izvorni_sadrzaj>
    <derivirana_varijabla naziv="DomainObject.Predmet.ProtustrankaFormatedWithAdress_1"> SNJEŽANA PAVLOVIĆ j.d.o.o., Kolodvorska cesta 96, 49246 Marija Bistrica zastupanog po punomoćniku Snježana Pavlović</derivirana_varijabla>
  </DomainObject.Predmet.ProtustrankaFormatedWithAdress>
  <DomainObject.Predmet.ProtustrankaFormatedWithAdressOIB>
    <izvorni_sadrzaj> SNJEŽANA PAVLOVIĆ j.d.o.o., OIB 98626003842, Kolodvorska cesta 96, 49246 Marija Bistrica zastupanog po punomoćniku Snježana Pavlović</izvorni_sadrzaj>
    <derivirana_varijabla naziv="DomainObject.Predmet.ProtustrankaFormatedWithAdressOIB_1"> SNJEŽANA PAVLOVIĆ j.d.o.o., OIB 98626003842, Kolodvorska cesta 96, 49246 Marija Bistrica zastupanog po punomoćniku Snježana Pavlović</derivirana_varijabla>
  </DomainObject.Predmet.ProtustrankaFormatedWithAdressOIB>
  <DomainObject.Predmet.ProtustrankaWithAdress>
    <izvorni_sadrzaj>SNJEŽANA PAVLOVIĆ j.d.o.o. Kolodvorska cesta 96, 49246 Marija Bistrica</izvorni_sadrzaj>
    <derivirana_varijabla naziv="DomainObject.Predmet.ProtustrankaWithAdress_1">SNJEŽANA PAVLOVIĆ j.d.o.o. Kolodvorska cesta 96, 49246 Marija Bistrica</derivirana_varijabla>
  </DomainObject.Predmet.ProtustrankaWithAdress>
  <DomainObject.Predmet.ProtustrankaWithAdressOIB>
    <izvorni_sadrzaj>SNJEŽANA PAVLOVIĆ j.d.o.o., OIB 98626003842, Kolodvorska cesta 96, 49246 Marija Bistrica</izvorni_sadrzaj>
    <derivirana_varijabla naziv="DomainObject.Predmet.ProtustrankaWithAdressOIB_1">SNJEŽANA PAVLOVIĆ j.d.o.o., OIB 98626003842, Kolodvorska cesta 96, 49246 Marija Bistrica</derivirana_varijabla>
  </DomainObject.Predmet.ProtustrankaWithAdressOIB>
  <DomainObject.Predmet.ProtustrankaNazivFormated>
    <izvorni_sadrzaj>SNJEŽANA PAVLOVIĆ j.d.o.o.</izvorni_sadrzaj>
    <derivirana_varijabla naziv="DomainObject.Predmet.ProtustrankaNazivFormated_1">SNJEŽANA PAVLOVIĆ j.d.o.o.</derivirana_varijabla>
  </DomainObject.Predmet.ProtustrankaNazivFormated>
  <DomainObject.Predmet.ProtustrankaNazivFormatedOIB>
    <izvorni_sadrzaj>SNJEŽANA PAVLOVIĆ j.d.o.o., OIB 98626003842</izvorni_sadrzaj>
    <derivirana_varijabla naziv="DomainObject.Predmet.ProtustrankaNazivFormatedOIB_1">SNJEŽANA PAVLOVIĆ j.d.o.o., OIB 98626003842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SNJEŽANA PAVLOVIĆ j.d.o.o. zastupanog po punomoćniku Snježana Pavlović</item>
    </izvorni_sadrzaj>
    <derivirana_varijabla naziv="DomainObject.Predmet.ProtuStrankaListFormated_1">
      <item>SNJEŽANA PAVLOVIĆ j.d.o.o. zastupanog po punomoćniku Snježana Pavlović</item>
    </derivirana_varijabla>
  </DomainObject.Predmet.ProtuStrankaListFormated>
  <DomainObject.Predmet.ProtuStrankaListFormatedOIB>
    <izvorni_sadrzaj>
      <item>SNJEŽANA PAVLOVIĆ j.d.o.o., OIB 98626003842 zastupanog po punomoćniku Snježana Pavlović</item>
    </izvorni_sadrzaj>
    <derivirana_varijabla naziv="DomainObject.Predmet.ProtuStrankaListFormatedOIB_1">
      <item>SNJEŽANA PAVLOVIĆ j.d.o.o., OIB 98626003842 zastupanog po punomoćniku Snježana Pavlović</item>
    </derivirana_varijabla>
  </DomainObject.Predmet.ProtuStrankaListFormatedOIB>
  <DomainObject.Predmet.ProtuStrankaListFormatedWithAdress>
    <izvorni_sadrzaj>
      <item>SNJEŽANA PAVLOVIĆ j.d.o.o., Kolodvorska cesta 96, 49246 Marija Bistrica zastupanog po punomoćniku Snježana Pavlović</item>
    </izvorni_sadrzaj>
    <derivirana_varijabla naziv="DomainObject.Predmet.ProtuStrankaListFormatedWithAdress_1">
      <item>SNJEŽANA PAVLOVIĆ j.d.o.o., Kolodvorska cesta 96, 49246 Marija Bistrica zastupanog po punomoćniku Snježana Pavlović</item>
    </derivirana_varijabla>
  </DomainObject.Predmet.ProtuStrankaListFormatedWithAdress>
  <DomainObject.Predmet.ProtuStrankaListFormatedWithAdressOIB>
    <izvorni_sadrzaj>
      <item>SNJEŽANA PAVLOVIĆ j.d.o.o., OIB 98626003842, Kolodvorska cesta 96, 49246 Marija Bistrica zastupanog po punomoćniku Snježana Pavlović</item>
    </izvorni_sadrzaj>
    <derivirana_varijabla naziv="DomainObject.Predmet.ProtuStrankaListFormatedWithAdressOIB_1">
      <item>SNJEŽANA PAVLOVIĆ j.d.o.o., OIB 98626003842, Kolodvorska cesta 96, 49246 Marija Bistrica zastupanog po punomoćniku Snježana Pavlović</item>
    </derivirana_varijabla>
  </DomainObject.Predmet.ProtuStrankaListFormatedWithAdressOIB>
  <DomainObject.Predmet.ProtuStrankaListNazivFormated>
    <izvorni_sadrzaj>
      <item>SNJEŽANA PAVLOVIĆ j.d.o.o.</item>
    </izvorni_sadrzaj>
    <derivirana_varijabla naziv="DomainObject.Predmet.ProtuStrankaListNazivFormated_1">
      <item>SNJEŽANA PAVLOVIĆ j.d.o.o.</item>
    </derivirana_varijabla>
  </DomainObject.Predmet.ProtuStrankaListNazivFormated>
  <DomainObject.Predmet.ProtuStrankaListNazivFormatedOIB>
    <izvorni_sadrzaj>
      <item>SNJEŽANA PAVLOVIĆ j.d.o.o., OIB 98626003842</item>
    </izvorni_sadrzaj>
    <derivirana_varijabla naziv="DomainObject.Predmet.ProtuStrankaListNazivFormatedOIB_1">
      <item>SNJEŽANA PAVLOVIĆ j.d.o.o., OIB 98626003842</item>
    </derivirana_varijabla>
  </DomainObject.Predmet.ProtuStrankaListNazivFormatedOIB>
  <DomainObject.Predmet.OstaliListFormated>
    <izvorni_sadrzaj>
      <item>Snježana Pavlović punomoćnik sudionika u postupku SNJEŽANA PAVLOVIĆ j.d.o.o.</item>
    </izvorni_sadrzaj>
    <derivirana_varijabla naziv="DomainObject.Predmet.OstaliListFormated_1">
      <item>Snježana Pavlović punomoćnik sudionika u postupku SNJEŽANA PAVLOVIĆ j.d.o.o.</item>
    </derivirana_varijabla>
  </DomainObject.Predmet.OstaliListFormated>
  <DomainObject.Predmet.OstaliListFormatedOIB>
    <izvorni_sadrzaj>
      <item>Snježana Pavlović, OIB 13472507848 punomoćnik sudionika u postupku SNJEŽANA PAVLOVIĆ j.d.o.o.</item>
    </izvorni_sadrzaj>
    <derivirana_varijabla naziv="DomainObject.Predmet.OstaliListFormatedOIB_1">
      <item>Snježana Pavlović, OIB 13472507848 punomoćnik sudionika u postupku SNJEŽANA PAVLOVIĆ j.d.o.o.</item>
    </derivirana_varijabla>
  </DomainObject.Predmet.OstaliListFormatedOIB>
  <DomainObject.Predmet.OstaliListFormatedWithAdress>
    <izvorni_sadrzaj>
      <item>Snježana Pavlović, Kolodvorska Cesta 96, 49246 Marija Bistrica punomoćnik sudionika u postupku SNJEŽANA PAVLOVIĆ j.d.o.o.</item>
    </izvorni_sadrzaj>
    <derivirana_varijabla naziv="DomainObject.Predmet.OstaliListFormatedWithAdress_1">
      <item>Snježana Pavlović, Kolodvorska Cesta 96, 49246 Marija Bistrica punomoćnik sudionika u postupku SNJEŽANA PAVLOVIĆ j.d.o.o.</item>
    </derivirana_varijabla>
  </DomainObject.Predmet.OstaliListFormatedWithAdress>
  <DomainObject.Predmet.OstaliListFormatedWithAdressOIB>
    <izvorni_sadrzaj>
      <item>Snježana Pavlović, OIB 13472507848, Kolodvorska Cesta 96, 49246 Marija Bistrica punomoćnik sudionika u postupku SNJEŽANA PAVLOVIĆ j.d.o.o.</item>
    </izvorni_sadrzaj>
    <derivirana_varijabla naziv="DomainObject.Predmet.OstaliListFormatedWithAdressOIB_1">
      <item>Snježana Pavlović, OIB 13472507848, Kolodvorska Cesta 96, 49246 Marija Bistrica punomoćnik sudionika u postupku SNJEŽANA PAVLOVIĆ j.d.o.o.</item>
    </derivirana_varijabla>
  </DomainObject.Predmet.OstaliListFormatedWithAdressOIB>
  <DomainObject.Predmet.OstaliListNazivFormated>
    <izvorni_sadrzaj>
      <item>Snježana Pavlović</item>
    </izvorni_sadrzaj>
    <derivirana_varijabla naziv="DomainObject.Predmet.OstaliListNazivFormated_1">
      <item>Snježana Pavlović</item>
    </derivirana_varijabla>
  </DomainObject.Predmet.OstaliListNazivFormated>
  <DomainObject.Predmet.OstaliListNazivFormatedOIB>
    <izvorni_sadrzaj>
      <item>Snježana Pavlović, OIB 13472507848</item>
    </izvorni_sadrzaj>
    <derivirana_varijabla naziv="DomainObject.Predmet.OstaliListNazivFormatedOIB_1">
      <item>Snježana Pavlović, OIB 13472507848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SNJEŽANA PAVLOVIĆ j.d.o.o.</izvorni_sadrzaj>
    <derivirana_varijabla naziv="DomainObject.Predmet.ProtustrankaIDrugi_1">SNJEŽANA PAVLOVIĆ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SNJEŽANA PAVLOVIĆ j.d.o.o., OIB 98626003842, Kolodvorska cesta 96, 49246 Marija Bistrica</izvorni_sadrzaj>
    <derivirana_varijabla naziv="DomainObject.Predmet.ProtustrankaIDrugiAdressOIB_1">SNJEŽANA PAVLOVIĆ j.d.o.o., OIB 98626003842, Kolodvorska cesta 96,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SNJEŽANA PAVLOVIĆ j.d.o.o.</item>
      <item>Snježana Pavlović</item>
    </izvorni_sadrzaj>
    <derivirana_varijabla naziv="DomainObject.Predmet.SudioniciListNaziv_1">
      <item>FINA Regionalni centar Zagreb</item>
      <item>SNJEŽANA PAVLOVIĆ j.d.o.o.</item>
      <item>Snježana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SNJEŽANA PAVLOVIĆ j.d.o.o., OIB 98626003842, Kolodvorska cesta 96,49246 Marija Bistrica</item>
      <item>Snježana Pavlović, OIB 13472507848, Kolodvorska Cesta 96,49246 Marija Bistrica</item>
    </izvorni_sadrzaj>
    <derivirana_varijabla naziv="DomainObject.Predmet.SudioniciListAdressOIB_1">
      <item>FINA Regionalni centar Zagreb, OIB 85821130368, Trg svibanjskih žrtava 1995. 1,10000 Zagreb</item>
      <item>SNJEŽANA PAVLOVIĆ j.d.o.o., OIB 98626003842, Kolodvorska cesta 96,49246 Marija Bistrica</item>
      <item>Snježana Pavlović, OIB 13472507848, Kolodvorska Cesta 96,49246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98626003842</item>
      <item>, OIB 13472507848</item>
    </izvorni_sadrzaj>
    <derivirana_varijabla naziv="DomainObject.Predmet.SudioniciListNazivOIB_1">
      <item>, OIB 85821130368</item>
      <item>, OIB 98626003842</item>
      <item>, OIB 13472507848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589</properties:Words>
  <properties:Characters>3163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2018-06-06T08:02:00Z</dcterms:created>
  <dc:creator>Korisnik</dc:creator>
  <cp:lastModifiedBy>Draženka Prpić</cp:lastModifiedBy>
  <cp:lastPrinted>2018-06-06T08:03:00Z</cp:lastPrinted>
  <dcterms:modified xmlns:xsi="http://www.w3.org/2001/XMLSchema-instance" xsi:type="dcterms:W3CDTF">2018-06-06T08:03:00Z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-SNJEŽANA PAVLOVIĆ-St-5173-16.docx)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