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17dd" w14:paraId="03b17dd" w:rsidRDefault="0093536D" w:rsidP="00120463" w:rsidR="0093536D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 xml:space="preserve">Ulica dr. Franje Tuđmana 35 </w:t>
      </w:r>
    </w:p>
    <w:p w:rsidRDefault="00120463" w:rsidP="00120463" w:rsidR="00120463" w:rsidRPr="005F002B"/>
    <w:p w:rsidRDefault="00120463" w:rsidP="00120463" w:rsidR="00120463" w:rsidRPr="005F002B">
      <w:pPr>
        <w:rPr>
          <w:b/>
        </w:rPr>
      </w:pPr>
    </w:p>
    <w:p w:rsidRDefault="00C6342D" w:rsidP="00120463" w:rsidR="00C6342D" w:rsidRPr="005F002B">
      <w:pPr>
        <w:ind w:left="5040"/>
        <w:rPr>
          <w:b/>
        </w:rPr>
      </w:pPr>
    </w:p>
    <w:p w:rsidRDefault="00220309" w:rsidP="005F1416" w:rsidR="00FB0A5F">
      <w:pPr>
        <w:ind w:firstLine="360"/>
        <w:jc w:val="right"/>
        <w:rPr>
          <w:b/>
        </w:rPr>
      </w:pPr>
      <w:r>
        <w:rPr>
          <w:b/>
        </w:rPr>
        <w:t>ZDRAVKO STOJANOVIĆ</w:t>
      </w:r>
    </w:p>
    <w:p w:rsidRDefault="00220309" w:rsidP="005F1416" w:rsidR="00220309">
      <w:pPr>
        <w:ind w:firstLine="360"/>
        <w:jc w:val="right"/>
        <w:rPr>
          <w:b/>
        </w:rPr>
      </w:pPr>
      <w:r>
        <w:rPr>
          <w:b/>
        </w:rPr>
        <w:t>Kozari Bok VII. Odvojak 12/A</w:t>
      </w:r>
    </w:p>
    <w:p w:rsidRDefault="00220309" w:rsidP="005F1416" w:rsidR="00220309" w:rsidRPr="005F1416">
      <w:pPr>
        <w:ind w:firstLine="360"/>
        <w:jc w:val="right"/>
        <w:rPr>
          <w:b/>
        </w:rPr>
      </w:pPr>
      <w:r>
        <w:rPr>
          <w:b/>
        </w:rPr>
        <w:t>Zagreb</w:t>
      </w:r>
    </w:p>
    <w:p w:rsidRDefault="005F1416" w:rsidP="005F1416" w:rsidR="005F1416" w:rsidRPr="005F002B">
      <w:pPr>
        <w:ind w:firstLine="360"/>
        <w:jc w:val="right"/>
      </w:pPr>
    </w:p>
    <w:p w:rsidRDefault="00FB0A5F" w:rsidP="00A75CA0" w:rsidR="00FB0A5F" w:rsidRPr="005F002B">
      <w:pPr>
        <w:ind w:firstLine="360"/>
        <w:jc w:val="both"/>
      </w:pPr>
    </w:p>
    <w:p w:rsidRDefault="00120463" w:rsidP="00205CD7" w:rsidR="00120463" w:rsidRPr="005F002B">
      <w:pPr>
        <w:ind w:firstLine="708"/>
        <w:jc w:val="both"/>
      </w:pPr>
      <w:r w:rsidRPr="005F002B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F002B">
          <w:t>u Zadru</w:t>
        </w:r>
      </w:smartTag>
      <w:r w:rsidR="00753F74" w:rsidRPr="005F002B">
        <w:t xml:space="preserve"> </w:t>
      </w:r>
      <w:r w:rsidR="00A75CA0" w:rsidRPr="005F002B">
        <w:t xml:space="preserve">poslovni </w:t>
      </w:r>
      <w:r w:rsidR="00753F74" w:rsidRPr="005F002B">
        <w:t>br</w:t>
      </w:r>
      <w:r w:rsidR="00A75CA0" w:rsidRPr="005F002B">
        <w:t>oj</w:t>
      </w:r>
      <w:r w:rsidR="00753F74" w:rsidRPr="005F002B">
        <w:t xml:space="preserve"> </w:t>
      </w:r>
      <w:r w:rsidR="00D33BA4" w:rsidRPr="005F002B">
        <w:t>2</w:t>
      </w:r>
      <w:r w:rsidR="00753F74" w:rsidRPr="005F002B">
        <w:t xml:space="preserve"> </w:t>
      </w:r>
      <w:r w:rsidRPr="005F002B">
        <w:t>St-</w:t>
      </w:r>
      <w:r w:rsidR="00FB0A5F" w:rsidRPr="005F002B">
        <w:t>1</w:t>
      </w:r>
      <w:r w:rsidR="005F1416">
        <w:t>0</w:t>
      </w:r>
      <w:r w:rsidR="00220309">
        <w:t>64</w:t>
      </w:r>
      <w:r w:rsidR="001A7D41" w:rsidRPr="005F002B">
        <w:t>/</w:t>
      </w:r>
      <w:r w:rsidR="0053063B" w:rsidRPr="005F002B">
        <w:t>1</w:t>
      </w:r>
      <w:r w:rsidR="00FB0A5F" w:rsidRPr="005F002B">
        <w:t>6</w:t>
      </w:r>
      <w:r w:rsidR="00753F74" w:rsidRPr="005F002B">
        <w:t>-</w:t>
      </w:r>
      <w:r w:rsidR="003351BA">
        <w:t>15</w:t>
      </w:r>
      <w:r w:rsidR="001A7D41" w:rsidRPr="005F002B">
        <w:t xml:space="preserve"> </w:t>
      </w:r>
      <w:r w:rsidRPr="005F002B">
        <w:t xml:space="preserve">od </w:t>
      </w:r>
      <w:r w:rsidR="00205CD7">
        <w:t xml:space="preserve">17. studenog </w:t>
      </w:r>
      <w:r w:rsidR="00BE7BE4" w:rsidRPr="005F002B">
        <w:t>2016</w:t>
      </w:r>
      <w:r w:rsidRPr="005F002B">
        <w:t>. pokrenut je prethodni postupak radi utvrđivanja uvjeta za otvaranje stečajnog postupka nad</w:t>
      </w:r>
      <w:r w:rsidR="001B7DF8" w:rsidRPr="005F002B">
        <w:t xml:space="preserve"> stečajnim dužnikom</w:t>
      </w:r>
      <w:r w:rsidRPr="005F002B">
        <w:t xml:space="preserve"> </w:t>
      </w:r>
      <w:r w:rsidR="00220309">
        <w:t>DOMI d.o.o., OIB: 52812508239</w:t>
      </w:r>
      <w:r w:rsidR="00205CD7">
        <w:t xml:space="preserve">, Šibenik, </w:t>
      </w:r>
      <w:r w:rsidR="00220309" w:rsidRPr="00EB55E8">
        <w:t xml:space="preserve">Ante </w:t>
      </w:r>
      <w:proofErr w:type="spellStart"/>
      <w:r w:rsidR="00220309">
        <w:t>Šupuka</w:t>
      </w:r>
      <w:proofErr w:type="spellEnd"/>
      <w:r w:rsidR="00220309">
        <w:t xml:space="preserve"> 10</w:t>
      </w:r>
      <w:r w:rsidR="00205CD7">
        <w:t>.</w:t>
      </w:r>
      <w:r w:rsidR="00D55EFA" w:rsidRPr="005F002B">
        <w:t xml:space="preserve"> </w:t>
      </w:r>
    </w:p>
    <w:p w:rsidRDefault="00120463" w:rsidP="00A75CA0" w:rsidR="00120463" w:rsidRPr="005F002B">
      <w:pPr>
        <w:ind w:left="360"/>
        <w:jc w:val="both"/>
      </w:pPr>
    </w:p>
    <w:p w:rsidRDefault="00120463" w:rsidP="00205CD7" w:rsidR="00120463" w:rsidRPr="005F002B">
      <w:pPr>
        <w:ind w:firstLine="708"/>
        <w:jc w:val="both"/>
      </w:pPr>
      <w:r w:rsidRPr="005F002B">
        <w:t xml:space="preserve">Ročište radi </w:t>
      </w:r>
      <w:r w:rsidR="001B7DF8" w:rsidRPr="005F002B">
        <w:t xml:space="preserve">utvrđivanja pretpostavki za otvaranje stečajnog postupka </w:t>
      </w:r>
      <w:r w:rsidRPr="005F002B">
        <w:t>određeno je kod ovog suda za dan</w:t>
      </w:r>
      <w:r w:rsidR="00ED32D7" w:rsidRPr="005F002B">
        <w:t xml:space="preserve"> </w:t>
      </w:r>
      <w:r w:rsidR="00205CD7">
        <w:t xml:space="preserve"> 6. prosinca </w:t>
      </w:r>
      <w:r w:rsidR="00A73523">
        <w:t>2</w:t>
      </w:r>
      <w:r w:rsidR="0000236D">
        <w:t xml:space="preserve">016. u </w:t>
      </w:r>
      <w:r w:rsidR="00205CD7">
        <w:t xml:space="preserve">11,00 </w:t>
      </w:r>
      <w:r w:rsidRPr="005F002B">
        <w:t xml:space="preserve">sati, sudnica br. </w:t>
      </w:r>
      <w:r w:rsidR="00D33BA4" w:rsidRPr="005F002B">
        <w:t>14</w:t>
      </w:r>
      <w:r w:rsidRPr="005F002B">
        <w:t xml:space="preserve">/I, pa </w:t>
      </w:r>
      <w:r w:rsidR="00D55EFA" w:rsidRPr="005F002B">
        <w:t>Vas stoga pozivamo</w:t>
      </w:r>
      <w:r w:rsidRPr="005F002B">
        <w:t xml:space="preserve"> na ročište.</w:t>
      </w:r>
    </w:p>
    <w:p w:rsidRDefault="00120463" w:rsidP="00A75CA0" w:rsidR="00120463" w:rsidRPr="005F002B">
      <w:pPr>
        <w:jc w:val="both"/>
      </w:pPr>
    </w:p>
    <w:p w:rsidRDefault="008B1A21" w:rsidP="0093536D" w:rsidR="008B1A21" w:rsidRPr="005F002B">
      <w:pPr>
        <w:tabs>
          <w:tab w:pos="5795" w:val="left"/>
        </w:tabs>
        <w:jc w:val="both"/>
      </w:pPr>
      <w:r w:rsidRPr="005F002B">
        <w:t xml:space="preserve">       Ročište radi </w:t>
      </w:r>
      <w:r w:rsidR="001B7DF8" w:rsidRPr="005F002B">
        <w:t xml:space="preserve">očitovanja o prijedlogu </w:t>
      </w:r>
      <w:r w:rsidR="00BE7BE4" w:rsidRPr="005F002B">
        <w:t>za otvaranje stečajnog postupka</w:t>
      </w:r>
      <w:r w:rsidR="001B7DF8" w:rsidRPr="005F002B">
        <w:t xml:space="preserve"> </w:t>
      </w:r>
      <w:r w:rsidRPr="005F002B">
        <w:t xml:space="preserve">određeno je kod ovog suda za dan </w:t>
      </w:r>
      <w:r w:rsidR="00205CD7">
        <w:t xml:space="preserve">6. prosinca </w:t>
      </w:r>
      <w:r w:rsidR="0093536D">
        <w:t>2016. u</w:t>
      </w:r>
      <w:r w:rsidR="003351BA">
        <w:t xml:space="preserve"> </w:t>
      </w:r>
      <w:r w:rsidR="00205CD7">
        <w:t>11,10</w:t>
      </w:r>
      <w:r w:rsidR="0093536D" w:rsidRPr="005F002B">
        <w:t xml:space="preserve"> sati</w:t>
      </w:r>
      <w:r w:rsidRPr="005F002B">
        <w:t xml:space="preserve">, sudnica br. </w:t>
      </w:r>
      <w:r w:rsidR="00D33BA4" w:rsidRPr="005F002B">
        <w:t>14</w:t>
      </w:r>
      <w:r w:rsidRPr="005F002B">
        <w:t>/I,</w:t>
      </w:r>
      <w:r w:rsidR="003C14A3" w:rsidRPr="005F002B">
        <w:t xml:space="preserve"> </w:t>
      </w:r>
      <w:r w:rsidRPr="005F002B">
        <w:t xml:space="preserve"> pa Vas stoga pozivamo na ročište.</w:t>
      </w:r>
    </w:p>
    <w:p w:rsidRDefault="008B1A21" w:rsidP="00A75CA0" w:rsidR="008B1A21" w:rsidRPr="005F002B">
      <w:pPr>
        <w:jc w:val="both"/>
        <w:rPr>
          <w:b/>
        </w:rPr>
      </w:pPr>
    </w:p>
    <w:p w:rsidRDefault="001B7DF8" w:rsidP="001B7DF8" w:rsidR="001B7DF8" w:rsidRPr="005F002B">
      <w:pPr>
        <w:ind w:firstLine="360"/>
        <w:jc w:val="both"/>
      </w:pPr>
      <w:r w:rsidRPr="005F002B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3351BA">
        <w:t xml:space="preserve"> 26</w:t>
      </w:r>
      <w:r w:rsidR="00A73523">
        <w:t xml:space="preserve">. </w:t>
      </w:r>
      <w:r w:rsidR="00205CD7">
        <w:t xml:space="preserve">17. studenog </w:t>
      </w:r>
      <w:r w:rsidR="00BE7BE4" w:rsidRPr="005F002B">
        <w:t>2016</w:t>
      </w:r>
      <w:r w:rsidRPr="005F002B">
        <w:t>.</w:t>
      </w: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205CD7" w:rsidP="00A87A0F" w:rsidR="00205CD7" w:rsidRPr="002A6AA6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Pr="002A6AA6">
        <w:t>Sutkinja</w:t>
      </w:r>
    </w:p>
    <w:p w:rsidRDefault="00205CD7" w:rsidP="00A87A0F" w:rsidR="00205CD7" w:rsidRPr="002A6AA6">
      <w:pPr>
        <w:jc w:val="right"/>
      </w:pPr>
      <w:r w:rsidRPr="002A6AA6">
        <w:t xml:space="preserve">Ana </w:t>
      </w:r>
      <w:proofErr w:type="spellStart"/>
      <w:r w:rsidRPr="002A6AA6">
        <w:t>Markač</w:t>
      </w:r>
      <w:proofErr w:type="spellEnd"/>
    </w:p>
    <w:p w:rsidRDefault="00205CD7" w:rsidP="00205CD7" w:rsidR="00205CD7" w:rsidRPr="002A6AA6">
      <w:pPr>
        <w:jc w:val="right"/>
      </w:pPr>
    </w:p>
    <w:p w:rsidRDefault="00A87A0F" w:rsidP="00A87A0F" w:rsidR="00120463" w:rsidRPr="005F002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05CD7" w:rsidR="00D33BA4">
      <w:r>
        <w:t>DNA:</w:t>
      </w:r>
    </w:p>
    <w:p w:rsidRDefault="00205CD7" w:rsidR="00205CD7" w:rsidRPr="005F002B">
      <w:r>
        <w:t xml:space="preserve">putem pošte i e-Oglasne ploče suda </w:t>
      </w:r>
    </w:p>
    <w:sectPr w:rsidSect="00A75CA0" w:rsidR="00205CD7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FB0A5F">
      <w:t>1</w:t>
    </w:r>
    <w:r w:rsidR="005F1416">
      <w:t>0</w:t>
    </w:r>
    <w:r w:rsidR="00220309">
      <w:t>64</w:t>
    </w:r>
    <w:r w:rsidR="00ED01D6">
      <w:t>/1</w:t>
    </w:r>
    <w:r w:rsidR="00FB0A5F">
      <w:t>6</w:t>
    </w:r>
    <w:r w:rsidR="00E27D91">
      <w:t>-</w:t>
    </w:r>
    <w:proofErr w:type="spellStart"/>
    <w:r w:rsidR="003351BA">
      <w:t>16</w:t>
    </w:r>
    <w:proofErr w:type="spellEnd"/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36579"/>
    <w:rsid w:val="000604F5"/>
    <w:rsid w:val="000742F0"/>
    <w:rsid w:val="00081A73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637E"/>
    <w:rsid w:val="001D4440"/>
    <w:rsid w:val="00205CD7"/>
    <w:rsid w:val="002160D8"/>
    <w:rsid w:val="00220309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351BA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5F002B"/>
    <w:rsid w:val="005F141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547E6"/>
    <w:rsid w:val="00881FB3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3536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3523"/>
    <w:rsid w:val="00A75CA0"/>
    <w:rsid w:val="00A82235"/>
    <w:rsid w:val="00A87A0F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C3007"/>
    <w:rsid w:val="00CC7962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CC7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9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96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9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9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CC7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9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96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9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9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St-1064/2016</izvorni_sadrzaj>
    <derivirana_varijabla naziv="DomainObject.Predmet.OznakaBroj_1">St-1064/2016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 d.o.o. za trgovinu, turizam, ugostiteljstvo, export-import</izvorni_sadrzaj>
    <derivirana_varijabla naziv="DomainObject.Predmet.ProtustrankaFormated_1">  DOMI d.o.o. za trgovinu, turizam, ugostiteljstvo, export-import</derivirana_varijabla>
  </DomainObject.Predmet.ProtustrankaFormated>
  <DomainObject.Predmet.ProtustrankaFormatedOIB>
    <izvorni_sadrzaj>  DOMI d.o.o. za trgovinu, turizam, ugostiteljstvo, export-import, OIB 52812508239</izvorni_sadrzaj>
    <derivirana_varijabla naziv="DomainObject.Predmet.ProtustrankaFormatedOIB_1">  DOMI d.o.o. za trgovinu, turizam, ugostiteljstvo, export-import, OIB 52812508239</derivirana_varijabla>
  </DomainObject.Predmet.ProtustrankaFormatedOIB>
  <DomainObject.Predmet.ProtustrankaFormatedWithAdress>
    <izvorni_sadrzaj> DOMI d.o.o. za trgovinu, turizam, ugostiteljstvo, export-import, Ante Šupuka 10, 22000 Šibenik</izvorni_sadrzaj>
    <derivirana_varijabla naziv="DomainObject.Predmet.ProtustrankaFormatedWithAdress_1"> DOMI d.o.o. za trgovinu, turizam, ugostiteljstvo, export-import, Ante Šupuka 10, 22000 Šibenik</derivirana_varijabla>
  </DomainObject.Predmet.ProtustrankaFormatedWithAdress>
  <DomainObject.Predmet.ProtustrankaFormatedWithAdressOIB>
    <izvorni_sadrzaj> DOMI d.o.o. za trgovinu, turizam, ugostiteljstvo, export-import, OIB 52812508239, Ante Šupuka 10, 22000 Šibenik</izvorni_sadrzaj>
    <derivirana_varijabla naziv="DomainObject.Predmet.ProtustrankaFormatedWithAdressOIB_1"> DOMI d.o.o. za trgovinu, turizam, ugostiteljstvo, export-import, OIB 52812508239, Ante Šupuka 10, 22000 Šibenik</derivirana_varijabla>
  </DomainObject.Predmet.ProtustrankaFormatedWithAdressOIB>
  <DomainObject.Predmet.ProtustrankaWithAdress>
    <izvorni_sadrzaj>DOMI d.o.o. za trgovinu, turizam, ugostiteljstvo, export-import Ante Šupuka 10, 22000 Šibenik</izvorni_sadrzaj>
    <derivirana_varijabla naziv="DomainObject.Predmet.ProtustrankaWithAdress_1">DOMI d.o.o. za trgovinu, turizam, ugostiteljstvo, export-import Ante Šupuka 10, 22000 Šibenik</derivirana_varijabla>
  </DomainObject.Predmet.ProtustrankaWithAdress>
  <DomainObject.Predmet.ProtustrankaWithAdressOIB>
    <izvorni_sadrzaj>DOMI d.o.o. za trgovinu, turizam, ugostiteljstvo, export-import, OIB 52812508239, Ante Šupuka 10, 22000 Šibenik</izvorni_sadrzaj>
    <derivirana_varijabla naziv="DomainObject.Predmet.ProtustrankaWithAdressOIB_1">DOMI d.o.o. za trgovinu, turizam, ugostiteljstvo, export-import, OIB 52812508239, Ante Šupuka 10, 22000 Šibenik</derivirana_varijabla>
  </DomainObject.Predmet.ProtustrankaWithAdressOIB>
  <DomainObject.Predmet.ProtustrankaNazivFormated>
    <izvorni_sadrzaj>DOMI d.o.o. za trgovinu, turizam, ugostiteljstvo, export-import</izvorni_sadrzaj>
    <derivirana_varijabla naziv="DomainObject.Predmet.ProtustrankaNazivFormated_1">DOMI d.o.o. za trgovinu, turizam, ugostiteljstvo, export-import</derivirana_varijabla>
  </DomainObject.Predmet.ProtustrankaNazivFormated>
  <DomainObject.Predmet.ProtustrankaNazivFormatedOIB>
    <izvorni_sadrzaj>DOMI d.o.o. za trgovinu, turizam, ugostiteljstvo, export-import, OIB 52812508239</izvorni_sadrzaj>
    <derivirana_varijabla naziv="DomainObject.Predmet.ProtustrankaNazivFormatedOIB_1">DOMI d.o.o. za trgovinu, turizam, ugostiteljstvo, export-import, OIB 52812508239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DOMI d.o.o. za trgovinu, turizam, ugostiteljstvo, export-import</item>
    </izvorni_sadrzaj>
    <derivirana_varijabla naziv="DomainObject.Predmet.ProtuStrankaListFormated_1">
      <item>DOMI d.o.o. za trgovinu, turizam, ugostiteljstvo, export-import</item>
    </derivirana_varijabla>
  </DomainObject.Predmet.ProtuStrankaListFormated>
  <DomainObject.Predmet.ProtuStrankaListFormatedOIB>
    <izvorni_sadrzaj>
      <item>DOMI d.o.o. za trgovinu, turizam, ugostiteljstvo, export-import, OIB 52812508239</item>
    </izvorni_sadrzaj>
    <derivirana_varijabla naziv="DomainObject.Predmet.ProtuStrankaListFormatedOIB_1">
      <item>DOMI d.o.o. za trgovinu, turizam, ugostiteljstvo, export-import, OIB 52812508239</item>
    </derivirana_varijabla>
  </DomainObject.Predmet.ProtuStrankaListFormatedOIB>
  <DomainObject.Predmet.ProtuStrankaListFormatedWithAdress>
    <izvorni_sadrzaj>
      <item>DOMI d.o.o. za trgovinu, turizam, ugostiteljstvo, export-import, Ante Šupuka 10, 22000 Šibenik</item>
    </izvorni_sadrzaj>
    <derivirana_varijabla naziv="DomainObject.Predmet.ProtuStrankaListFormatedWithAdress_1">
      <item>DOMI d.o.o. za trgovinu, turizam, ugostiteljstvo, export-import, Ante Šupuka 10, 22000 Šibenik</item>
    </derivirana_varijabla>
  </DomainObject.Predmet.ProtuStrankaListFormatedWithAdress>
  <DomainObject.Predmet.ProtuStrankaListFormatedWithAdressOIB>
    <izvorni_sadrzaj>
      <item>DOMI d.o.o. za trgovinu, turizam, ugostiteljstvo, export-import, OIB 52812508239, Ante Šupuka 10, 22000 Šibenik</item>
    </izvorni_sadrzaj>
    <derivirana_varijabla naziv="DomainObject.Predmet.ProtuStrankaListFormatedWithAdressOIB_1">
      <item>DOMI d.o.o. za trgovinu, turizam, ugostiteljstvo, export-import, OIB 52812508239, Ante Šupuka 10, 22000 Šibenik</item>
    </derivirana_varijabla>
  </DomainObject.Predmet.ProtuStrankaListFormatedWithAdressOIB>
  <DomainObject.Predmet.ProtuStrankaListNazivFormated>
    <izvorni_sadrzaj>
      <item>DOMI d.o.o. za trgovinu, turizam, ugostiteljstvo, export-import</item>
    </izvorni_sadrzaj>
    <derivirana_varijabla naziv="DomainObject.Predmet.ProtuStrankaListNazivFormated_1">
      <item>DOMI d.o.o. za trgovinu, turizam, ugostiteljstvo, export-import</item>
    </derivirana_varijabla>
  </DomainObject.Predmet.ProtuStrankaListNazivFormated>
  <DomainObject.Predmet.ProtuStrankaListNazivFormatedOIB>
    <izvorni_sadrzaj>
      <item>DOMI d.o.o. za trgovinu, turizam, ugostiteljstvo, export-import, OIB 52812508239</item>
    </izvorni_sadrzaj>
    <derivirana_varijabla naziv="DomainObject.Predmet.ProtuStrankaListNazivFormatedOIB_1">
      <item>DOMI d.o.o. za trgovinu, turizam, ugostiteljstvo, export-import, OIB 52812508239</item>
    </derivirana_varijabla>
  </DomainObject.Predmet.ProtuStrankaListNazivFormatedOIB>
  <DomainObject.Predmet.OstaliListFormated>
    <izvorni_sadrzaj>
      <item>Zdravko Stojanović</item>
    </izvorni_sadrzaj>
    <derivirana_varijabla naziv="DomainObject.Predmet.OstaliListFormated_1">
      <item>Zdravko Stojanović</item>
    </derivirana_varijabla>
  </DomainObject.Predmet.OstaliListFormated>
  <DomainObject.Predmet.OstaliListFormatedOIB>
    <izvorni_sadrzaj>
      <item>Zdravko Stojanović, OIB 11601865777</item>
    </izvorni_sadrzaj>
    <derivirana_varijabla naziv="DomainObject.Predmet.OstaliListFormatedOIB_1">
      <item>Zdravko Stojanović, OIB 11601865777</item>
    </derivirana_varijabla>
  </DomainObject.Predmet.OstaliListFormatedOIB>
  <DomainObject.Predmet.OstaliListFormatedWithAdress>
    <izvorni_sadrzaj>
      <item>Zdravko Stojanović, Kozari Bok Vii. Odvojak 12 A, 10000 Zagreb</item>
    </izvorni_sadrzaj>
    <derivirana_varijabla naziv="DomainObject.Predmet.OstaliListFormatedWithAdress_1">
      <item>Zdravko Stojanović, Kozari Bok Vii. Odvojak 12 A, 10000 Zagreb</item>
    </derivirana_varijabla>
  </DomainObject.Predmet.OstaliListFormatedWithAdress>
  <DomainObject.Predmet.OstaliListFormatedWithAdressOIB>
    <izvorni_sadrzaj>
      <item>Zdravko Stojanović, OIB 11601865777, Kozari Bok Vii. Odvojak 12 A, 10000 Zagreb</item>
    </izvorni_sadrzaj>
    <derivirana_varijabla naziv="DomainObject.Predmet.OstaliListFormatedWithAdressOIB_1">
      <item>Zdravko Stojanović, OIB 11601865777, Kozari Bok Vii. Odvojak 12 A, 10000 Zagreb</item>
    </derivirana_varijabla>
  </DomainObject.Predmet.OstaliListFormatedWithAdressOIB>
  <DomainObject.Predmet.OstaliListNazivFormated>
    <izvorni_sadrzaj>
      <item>Zdravko Stojanović</item>
    </izvorni_sadrzaj>
    <derivirana_varijabla naziv="DomainObject.Predmet.OstaliListNazivFormated_1">
      <item>Zdravko Stojanović</item>
    </derivirana_varijabla>
  </DomainObject.Predmet.OstaliListNazivFormated>
  <DomainObject.Predmet.OstaliListNazivFormatedOIB>
    <izvorni_sadrzaj>
      <item>Zdravko Stojanović, OIB 11601865777</item>
    </izvorni_sadrzaj>
    <derivirana_varijabla naziv="DomainObject.Predmet.OstaliListNazivFormatedOIB_1">
      <item>Zdravko Stojanović, OIB 11601865777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DOMI d.o.o. za trgovinu, turizam, ugostiteljstvo, export-import</izvorni_sadrzaj>
    <derivirana_varijabla naziv="DomainObject.Predmet.ProtustrankaIDrugi_1">DOMI d.o.o. za trgovinu, turizam, ugostiteljstvo, export-import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DOMI d.o.o. za trgovinu, turizam, ugostiteljstvo, export-import, OIB 52812508239, Ante Šupuka 10, 22000 Šibenik</izvorni_sadrzaj>
    <derivirana_varijabla naziv="DomainObject.Predmet.ProtustrankaIDrugiAdressOIB_1">DOMI d.o.o. za trgovinu, turizam, ugostiteljstvo, export-import, OIB 52812508239, Ante Šupuka 10,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 d.o.o. za trgovinu, turizam, ugostiteljstvo, export-import</item>
      <item>FINA - Podružnica Šibenik</item>
      <item>Zdravko Stojanović</item>
    </izvorni_sadrzaj>
    <derivirana_varijabla naziv="DomainObject.Predmet.SudioniciListNaziv_1">
      <item>DOMI d.o.o. za trgovinu, turizam, ugostiteljstvo, export-import</item>
      <item>FINA - Podružnica Šibenik</item>
      <item>Zdravko Stojanović</item>
    </derivirana_varijabla>
  </DomainObject.Predmet.SudioniciListNaziv>
  <DomainObject.Predmet.SudioniciListAdressOIB>
    <izvorni_sadrzaj>
      <item>DOMI d.o.o. za trgovinu, turizam, ugostiteljstvo, export-import, OIB 52812508239, Ante Šupuka 10,22000 Šibenik</item>
      <item>FINA - Podružnica Šibenik, OIB 85821130368, Perivoj L. Marune 1,22000 Šibenik</item>
      <item>Zdravko Stojanović, OIB 11601865777, Kozari Bok Vii. Odvojak 12 A,10000 Zagreb</item>
    </izvorni_sadrzaj>
    <derivirana_varijabla naziv="DomainObject.Predmet.SudioniciListAdressOIB_1">
      <item>DOMI d.o.o. za trgovinu, turizam, ugostiteljstvo, export-import, OIB 52812508239, Ante Šupuka 10,22000 Šibenik</item>
      <item>FINA - Podružnica Šibenik, OIB 85821130368, Perivoj L. Marune 1,22000 Šibenik</item>
      <item>Zdravko Stojanović, OIB 11601865777, Kozari Bok Vii. Odvojak 12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52812508239</item>
      <item>, OIB 85821130368</item>
      <item>, OIB 11601865777</item>
    </izvorni_sadrzaj>
    <derivirana_varijabla naziv="DomainObject.Predmet.SudioniciListNazivOIB_1">
      <item>, OIB 52812508239</item>
      <item>, OIB 85821130368</item>
      <item>, OIB 11601865777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42AD06-AEFE-4BA9-B017-4EDCE96A0D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843</properties:Characters>
  <properties:Lines>38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2016-09-30T12:40:00Z</dcterms:created>
  <dc:creator>Ardena Bajlo</dc:creator>
  <cp:lastModifiedBy>Nena Mužanović</cp:lastModifiedBy>
  <cp:lastPrinted>2016-11-16T15:41:00Z</cp:lastPrinted>
  <dcterms:modified xmlns:xsi="http://www.w3.org/2001/XMLSchema-instance" xsi:type="dcterms:W3CDTF">2016-11-17T07:49:00Z</dcterms:modified>
  <cp:revision>6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