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6a06" w14:paraId="a226a0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86535">
        <w:t>342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86535">
        <w:t xml:space="preserve">ZULU </w:t>
      </w:r>
      <w:r w:rsidR="00D86853">
        <w:t xml:space="preserve">d.o.o., Split, </w:t>
      </w:r>
      <w:r w:rsidR="00186535">
        <w:t>Dubrovačka 49, OIB: 00443672071</w:t>
      </w:r>
      <w:r w:rsidR="00236985">
        <w:t>,</w:t>
      </w:r>
      <w:r w:rsidR="00186535">
        <w:t xml:space="preserve"> MBS: 060243518</w:t>
      </w:r>
      <w:r w:rsidR="00D86853">
        <w:t>,</w:t>
      </w:r>
      <w:r w:rsidR="00236985">
        <w:t xml:space="preserve">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86535" w:rsidRPr="00186535">
        <w:t xml:space="preserve">ZULU d.o.o., Split, Dubrovačka 49, OIB: 00443672071, MBS: 060243518,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186535">
        <w:t>u od 1007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186535">
        <w:t>19.487,69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86535">
        <w:t>3. ST-1342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86535"/>
    <w:rsid w:val="00191167"/>
    <w:rsid w:val="00191359"/>
    <w:rsid w:val="001A7F97"/>
    <w:rsid w:val="001B339D"/>
    <w:rsid w:val="001D64AE"/>
    <w:rsid w:val="001E0A16"/>
    <w:rsid w:val="001E6581"/>
    <w:rsid w:val="001F6282"/>
    <w:rsid w:val="00236848"/>
    <w:rsid w:val="00236985"/>
    <w:rsid w:val="00250A31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2689E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86853"/>
    <w:rsid w:val="00D9288A"/>
    <w:rsid w:val="00DC05B1"/>
    <w:rsid w:val="00DC05CF"/>
    <w:rsid w:val="00DE3B36"/>
    <w:rsid w:val="00DF1ABB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6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St-1342/2015</izvorni_sadrzaj>
    <derivirana_varijabla naziv="DomainObject.Predmet.OznakaBroj_1">St-1342/2015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ZULU d.o.o. za grafičke usluge</izvorni_sadrzaj>
    <derivirana_varijabla naziv="DomainObject.Predmet.ProtustrankaFormated_1">  ZULU d.o.o. za grafičke usluge</derivirana_varijabla>
  </DomainObject.Predmet.ProtustrankaFormated>
  <DomainObject.Predmet.ProtustrankaFormatedOIB>
    <izvorni_sadrzaj>  ZULU d.o.o. za grafičke usluge, OIB 00443672071</izvorni_sadrzaj>
    <derivirana_varijabla naziv="DomainObject.Predmet.ProtustrankaFormatedOIB_1">  ZULU d.o.o. za grafičke usluge, OIB 00443672071</derivirana_varijabla>
  </DomainObject.Predmet.ProtustrankaFormatedOIB>
  <DomainObject.Predmet.ProtustrankaFormatedWithAdress>
    <izvorni_sadrzaj> ZULU d.o.o. za grafičke usluge, Dubrovačka 49, 21000 Split</izvorni_sadrzaj>
    <derivirana_varijabla naziv="DomainObject.Predmet.ProtustrankaFormatedWithAdress_1"> ZULU d.o.o. za grafičke usluge, Dubrovačka 49, 21000 Split</derivirana_varijabla>
  </DomainObject.Predmet.ProtustrankaFormatedWithAdress>
  <DomainObject.Predmet.ProtustrankaFormatedWithAdressOIB>
    <izvorni_sadrzaj> ZULU d.o.o. za grafičke usluge, OIB 00443672071, Dubrovačka 49, 21000 Split</izvorni_sadrzaj>
    <derivirana_varijabla naziv="DomainObject.Predmet.ProtustrankaFormatedWithAdressOIB_1"> ZULU d.o.o. za grafičke usluge, OIB 00443672071, Dubrovačka 49, 21000 Split</derivirana_varijabla>
  </DomainObject.Predmet.ProtustrankaFormatedWithAdressOIB>
  <DomainObject.Predmet.ProtustrankaWithAdress>
    <izvorni_sadrzaj>ZULU d.o.o. za grafičke usluge Dubrovačka 49, 21000 Split</izvorni_sadrzaj>
    <derivirana_varijabla naziv="DomainObject.Predmet.ProtustrankaWithAdress_1">ZULU d.o.o. za grafičke usluge Dubrovačka 49, 21000 Split</derivirana_varijabla>
  </DomainObject.Predmet.ProtustrankaWithAdress>
  <DomainObject.Predmet.ProtustrankaWithAdressOIB>
    <izvorni_sadrzaj>ZULU d.o.o. za grafičke usluge, OIB 00443672071, Dubrovačka 49, 21000 Split</izvorni_sadrzaj>
    <derivirana_varijabla naziv="DomainObject.Predmet.ProtustrankaWithAdressOIB_1">ZULU d.o.o. za grafičke usluge, OIB 00443672071, Dubrovačka 49, 21000 Split</derivirana_varijabla>
  </DomainObject.Predmet.ProtustrankaWithAdressOIB>
  <DomainObject.Predmet.ProtustrankaNazivFormated>
    <izvorni_sadrzaj>ZULU d.o.o. za grafičke usluge</izvorni_sadrzaj>
    <derivirana_varijabla naziv="DomainObject.Predmet.ProtustrankaNazivFormated_1">ZULU d.o.o. za grafičke usluge</derivirana_varijabla>
  </DomainObject.Predmet.ProtustrankaNazivFormated>
  <DomainObject.Predmet.ProtustrankaNazivFormatedOIB>
    <izvorni_sadrzaj>ZULU d.o.o. za grafičke usluge, OIB 00443672071</izvorni_sadrzaj>
    <derivirana_varijabla naziv="DomainObject.Predmet.ProtustrankaNazivFormatedOIB_1">ZULU d.o.o. za grafičke usluge, OIB 00443672071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19487.69</izvorni_sadrzaj>
    <derivirana_varijabla naziv="DomainObject.Predmet.TrenutnaVrijednost_1">19487.69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ZULU d.o.o. za grafičke usluge</item>
    </izvorni_sadrzaj>
    <derivirana_varijabla naziv="DomainObject.Predmet.ProtuStrankaListFormated_1">
      <item>ZULU d.o.o. za grafičke usluge</item>
    </derivirana_varijabla>
  </DomainObject.Predmet.ProtuStrankaListFormated>
  <DomainObject.Predmet.ProtuStrankaListFormatedOIB>
    <izvorni_sadrzaj>
      <item>ZULU d.o.o. za grafičke usluge, OIB 00443672071</item>
    </izvorni_sadrzaj>
    <derivirana_varijabla naziv="DomainObject.Predmet.ProtuStrankaListFormatedOIB_1">
      <item>ZULU d.o.o. za grafičke usluge, OIB 00443672071</item>
    </derivirana_varijabla>
  </DomainObject.Predmet.ProtuStrankaListFormatedOIB>
  <DomainObject.Predmet.ProtuStrankaListFormatedWithAdress>
    <izvorni_sadrzaj>
      <item>ZULU d.o.o. za grafičke usluge, Dubrovačka 49, 21000 Split</item>
    </izvorni_sadrzaj>
    <derivirana_varijabla naziv="DomainObject.Predmet.ProtuStrankaListFormatedWithAdress_1">
      <item>ZULU d.o.o. za grafičke usluge, Dubrovačka 49, 21000 Split</item>
    </derivirana_varijabla>
  </DomainObject.Predmet.ProtuStrankaListFormatedWithAdress>
  <DomainObject.Predmet.ProtuStrankaListFormatedWithAdressOIB>
    <izvorni_sadrzaj>
      <item>ZULU d.o.o. za grafičke usluge, OIB 00443672071, Dubrovačka 49, 21000 Split</item>
    </izvorni_sadrzaj>
    <derivirana_varijabla naziv="DomainObject.Predmet.ProtuStrankaListFormatedWithAdressOIB_1">
      <item>ZULU d.o.o. za grafičke usluge, OIB 00443672071, Dubrovačka 49, 21000 Split</item>
    </derivirana_varijabla>
  </DomainObject.Predmet.ProtuStrankaListFormatedWithAdressOIB>
  <DomainObject.Predmet.ProtuStrankaListNazivFormated>
    <izvorni_sadrzaj>
      <item>ZULU d.o.o. za grafičke usluge</item>
    </izvorni_sadrzaj>
    <derivirana_varijabla naziv="DomainObject.Predmet.ProtuStrankaListNazivFormated_1">
      <item>ZULU d.o.o. za grafičke usluge</item>
    </derivirana_varijabla>
  </DomainObject.Predmet.ProtuStrankaListNazivFormated>
  <DomainObject.Predmet.ProtuStrankaListNazivFormatedOIB>
    <izvorni_sadrzaj>
      <item>ZULU d.o.o. za grafičke usluge, OIB 00443672071</item>
    </izvorni_sadrzaj>
    <derivirana_varijabla naziv="DomainObject.Predmet.ProtuStrankaListNazivFormatedOIB_1">
      <item>ZULU d.o.o. za grafičke usluge, OIB 00443672071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ZULU d.o.o. za grafičke usluge</izvorni_sadrzaj>
    <derivirana_varijabla naziv="DomainObject.Predmet.ProtustrankaIDrugi_1">ZULU d.o.o. za grafičke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ZULU d.o.o. za grafičke usluge, OIB 00443672071, Dubrovačka 49, 21000 Split</izvorni_sadrzaj>
    <derivirana_varijabla naziv="DomainObject.Predmet.ProtustrankaIDrugiAdressOIB_1">ZULU d.o.o. za grafičke usluge, OIB 00443672071, Dubrovačka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ZULU d.o.o. za grafičke usluge</item>
      <item>FINANCIJSKA AGENCIJA RC SPLIT</item>
    </izvorni_sadrzaj>
    <derivirana_varijabla naziv="DomainObject.Predmet.SudioniciListNaziv_1">
      <item>ZULU d.o.o. za grafičke usluge</item>
      <item>FINANCIJSKA AGENCIJA RC SPLIT</item>
    </derivirana_varijabla>
  </DomainObject.Predmet.SudioniciListNaziv>
  <DomainObject.Predmet.SudioniciListAdressOIB>
    <izvorni_sadrzaj>
      <item>ZULU d.o.o. za grafičke usluge, OIB 00443672071, Dubrovačka 49,21000 Split</item>
      <item>FINANCIJSKA AGENCIJA RC SPLIT, OIB 85821130368, Mažuranićevo šetalište 24b,21000 Split</item>
    </izvorni_sadrzaj>
    <derivirana_varijabla naziv="DomainObject.Predmet.SudioniciListAdressOIB_1">
      <item>ZULU d.o.o. za grafičke usluge, OIB 00443672071, Dubrovačka 49,21000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00443672071</item>
      <item>, OIB 85821130368</item>
    </izvorni_sadrzaj>
    <derivirana_varijabla naziv="DomainObject.Predmet.SudioniciListNazivOIB_1">
      <item>, OIB 00443672071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2015-12-02T11:50:00Z</dcterms:created>
  <dc:creator>Lari Glavaš</dc:creator>
  <cp:lastModifiedBy>Lari Glavaš</cp:lastModifiedBy>
  <cp:lastPrinted>2015-12-02T11:50:00Z</cp:lastPrinted>
  <dcterms:modified xmlns:xsi="http://www.w3.org/2001/XMLSchema-instance" xsi:type="dcterms:W3CDTF">2015-12-02T11:51:00Z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