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70a49" w14:paraId="6970a49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BB6F64">
        <w:rPr>
          <w:rFonts w:hAnsi="Times New Roman" w:ascii="Times New Roman"/>
          <w:b/>
          <w:bCs/>
          <w:sz w:val="24"/>
          <w:szCs w:val="24"/>
        </w:rPr>
        <w:t>369</w:t>
      </w:r>
      <w:r w:rsidR="00566481">
        <w:rPr>
          <w:rFonts w:hAnsi="Times New Roman" w:ascii="Times New Roman"/>
          <w:b/>
          <w:bCs/>
          <w:sz w:val="24"/>
          <w:szCs w:val="24"/>
        </w:rPr>
        <w:t>6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4F5C32">
        <w:rPr>
          <w:rFonts w:hAnsi="Times New Roman" w:ascii="Times New Roman"/>
        </w:rPr>
        <w:t>369</w:t>
      </w:r>
      <w:r w:rsidR="00566481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41C99">
        <w:rPr>
          <w:rFonts w:hAnsi="Times New Roman" w:ascii="Times New Roman"/>
        </w:rPr>
        <w:t xml:space="preserve">, </w:t>
      </w:r>
      <w:r w:rsidR="00BB6F64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566481" w:rsidRPr="00566481">
        <w:rPr>
          <w:rFonts w:hAnsi="Times New Roman" w:ascii="Times New Roman"/>
        </w:rPr>
        <w:t>MEDIJSKA MREŽA d.o.o.</w:t>
      </w:r>
      <w:r w:rsidR="00A9789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BB6F64">
        <w:rPr>
          <w:rFonts w:hAnsi="Times New Roman" w:ascii="Times New Roman"/>
        </w:rPr>
        <w:t>Zagreba</w:t>
      </w:r>
      <w:r w:rsidR="005E406D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566481" w:rsidRPr="00566481">
        <w:rPr>
          <w:rFonts w:hAnsi="Times New Roman" w:ascii="Times New Roman"/>
        </w:rPr>
        <w:t>12211827938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324F"/>
    <w:rsid w:val="000A6E63"/>
    <w:rsid w:val="000D5C02"/>
    <w:rsid w:val="000E5A21"/>
    <w:rsid w:val="000E5A42"/>
    <w:rsid w:val="000F4FAF"/>
    <w:rsid w:val="00100F8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E00A5"/>
    <w:rsid w:val="004F188D"/>
    <w:rsid w:val="004F5C32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66481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267F4"/>
    <w:rsid w:val="00652BCD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1C99"/>
    <w:rsid w:val="008435C8"/>
    <w:rsid w:val="008470FC"/>
    <w:rsid w:val="00847C45"/>
    <w:rsid w:val="008713FF"/>
    <w:rsid w:val="00871513"/>
    <w:rsid w:val="00872D78"/>
    <w:rsid w:val="00873099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955E6"/>
    <w:rsid w:val="00A9789C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9511F"/>
    <w:rsid w:val="00BA2310"/>
    <w:rsid w:val="00BB0F57"/>
    <w:rsid w:val="00BB1201"/>
    <w:rsid w:val="00BB126F"/>
    <w:rsid w:val="00BB1423"/>
    <w:rsid w:val="00BB6F64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235"/>
    <w:rsid w:val="00CC5963"/>
    <w:rsid w:val="00CD38AC"/>
    <w:rsid w:val="00CD60FF"/>
    <w:rsid w:val="00CD6699"/>
    <w:rsid w:val="00CD686E"/>
    <w:rsid w:val="00CE35F3"/>
    <w:rsid w:val="00CF62BD"/>
    <w:rsid w:val="00D06853"/>
    <w:rsid w:val="00D126DA"/>
    <w:rsid w:val="00D13A85"/>
    <w:rsid w:val="00D23A02"/>
    <w:rsid w:val="00D25462"/>
    <w:rsid w:val="00D31570"/>
    <w:rsid w:val="00D318CC"/>
    <w:rsid w:val="00D357D4"/>
    <w:rsid w:val="00D403B7"/>
    <w:rsid w:val="00D42323"/>
    <w:rsid w:val="00D46B72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C41AD"/>
    <w:rsid w:val="00DD1B5D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67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7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7F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7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7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67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7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7F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7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7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3696</izvorni_sadrzaj>
    <derivirana_varijabla naziv="DomainObject.Predmet.Broj_1">3696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St-3696/2016</izvorni_sadrzaj>
    <derivirana_varijabla naziv="DomainObject.Predmet.OznakaBroj_1">St-3696/2016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MEDIJSKA MREŽA d.o.o.</izvorni_sadrzaj>
    <derivirana_varijabla naziv="DomainObject.Predmet.ProtustrankaFormated_1">  MEDIJSKA MREŽA d.o.o.</derivirana_varijabla>
  </DomainObject.Predmet.ProtustrankaFormated>
  <DomainObject.Predmet.ProtustrankaFormatedOIB>
    <izvorni_sadrzaj>  MEDIJSKA MREŽA d.o.o., OIB 12211827938</izvorni_sadrzaj>
    <derivirana_varijabla naziv="DomainObject.Predmet.ProtustrankaFormatedOIB_1">  MEDIJSKA MREŽA d.o.o., OIB 12211827938</derivirana_varijabla>
  </DomainObject.Predmet.ProtustrankaFormatedOIB>
  <DomainObject.Predmet.ProtustrankaFormatedWithAdress>
    <izvorni_sadrzaj> MEDIJSKA MREŽA d.o.o., Gundulićeva 45, 10000 Zagreb</izvorni_sadrzaj>
    <derivirana_varijabla naziv="DomainObject.Predmet.ProtustrankaFormatedWithAdress_1"> MEDIJSKA MREŽA d.o.o., Gundulićeva 45, 10000 Zagreb</derivirana_varijabla>
  </DomainObject.Predmet.ProtustrankaFormatedWithAdress>
  <DomainObject.Predmet.ProtustrankaFormatedWithAdressOIB>
    <izvorni_sadrzaj> MEDIJSKA MREŽA d.o.o., OIB 12211827938, Gundulićeva 45, 10000 Zagreb</izvorni_sadrzaj>
    <derivirana_varijabla naziv="DomainObject.Predmet.ProtustrankaFormatedWithAdressOIB_1"> MEDIJSKA MREŽA d.o.o., OIB 12211827938, Gundulićeva 45, 10000 Zagreb</derivirana_varijabla>
  </DomainObject.Predmet.ProtustrankaFormatedWithAdressOIB>
  <DomainObject.Predmet.ProtustrankaWithAdress>
    <izvorni_sadrzaj>MEDIJSKA MREŽA d.o.o. Gundulićeva 45, 10000 Zagreb</izvorni_sadrzaj>
    <derivirana_varijabla naziv="DomainObject.Predmet.ProtustrankaWithAdress_1">MEDIJSKA MREŽA d.o.o. Gundulićeva 45, 10000 Zagreb</derivirana_varijabla>
  </DomainObject.Predmet.ProtustrankaWithAdress>
  <DomainObject.Predmet.ProtustrankaWithAdressOIB>
    <izvorni_sadrzaj>MEDIJSKA MREŽA d.o.o., OIB 12211827938, Gundulićeva 45, 10000 Zagreb</izvorni_sadrzaj>
    <derivirana_varijabla naziv="DomainObject.Predmet.ProtustrankaWithAdressOIB_1">MEDIJSKA MREŽA d.o.o., OIB 12211827938, Gundulićeva 45, 10000 Zagreb</derivirana_varijabla>
  </DomainObject.Predmet.ProtustrankaWithAdressOIB>
  <DomainObject.Predmet.ProtustrankaNazivFormated>
    <izvorni_sadrzaj>MEDIJSKA MREŽA d.o.o.</izvorni_sadrzaj>
    <derivirana_varijabla naziv="DomainObject.Predmet.ProtustrankaNazivFormated_1">MEDIJSKA MREŽA d.o.o.</derivirana_varijabla>
  </DomainObject.Predmet.ProtustrankaNazivFormated>
  <DomainObject.Predmet.ProtustrankaNazivFormatedOIB>
    <izvorni_sadrzaj>MEDIJSKA MREŽA d.o.o., OIB 12211827938</izvorni_sadrzaj>
    <derivirana_varijabla naziv="DomainObject.Predmet.ProtustrankaNazivFormatedOIB_1">MEDIJSKA MREŽA d.o.o., OIB 12211827938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MEDIJSKA MREŽA d.o.o.</item>
    </izvorni_sadrzaj>
    <derivirana_varijabla naziv="DomainObject.Predmet.ProtuStrankaListFormated_1">
      <item>MEDIJSKA MREŽA d.o.o.</item>
    </derivirana_varijabla>
  </DomainObject.Predmet.ProtuStrankaListFormated>
  <DomainObject.Predmet.ProtuStrankaListFormatedOIB>
    <izvorni_sadrzaj>
      <item>MEDIJSKA MREŽA d.o.o., OIB 12211827938</item>
    </izvorni_sadrzaj>
    <derivirana_varijabla naziv="DomainObject.Predmet.ProtuStrankaListFormatedOIB_1">
      <item>MEDIJSKA MREŽA d.o.o., OIB 12211827938</item>
    </derivirana_varijabla>
  </DomainObject.Predmet.ProtuStrankaListFormatedOIB>
  <DomainObject.Predmet.ProtuStrankaListFormatedWithAdress>
    <izvorni_sadrzaj>
      <item>MEDIJSKA MREŽA d.o.o., Gundulićeva 45, 10000 Zagreb</item>
    </izvorni_sadrzaj>
    <derivirana_varijabla naziv="DomainObject.Predmet.ProtuStrankaListFormatedWithAdress_1">
      <item>MEDIJSKA MREŽA d.o.o., Gundulićeva 45, 10000 Zagreb</item>
    </derivirana_varijabla>
  </DomainObject.Predmet.ProtuStrankaListFormatedWithAdress>
  <DomainObject.Predmet.ProtuStrankaListFormatedWithAdressOIB>
    <izvorni_sadrzaj>
      <item>MEDIJSKA MREŽA d.o.o., OIB 12211827938, Gundulićeva 45, 10000 Zagreb</item>
    </izvorni_sadrzaj>
    <derivirana_varijabla naziv="DomainObject.Predmet.ProtuStrankaListFormatedWithAdressOIB_1">
      <item>MEDIJSKA MREŽA d.o.o., OIB 12211827938, Gundulićeva 45, 10000 Zagreb</item>
    </derivirana_varijabla>
  </DomainObject.Predmet.ProtuStrankaListFormatedWithAdressOIB>
  <DomainObject.Predmet.ProtuStrankaListNazivFormated>
    <izvorni_sadrzaj>
      <item>MEDIJSKA MREŽA d.o.o.</item>
    </izvorni_sadrzaj>
    <derivirana_varijabla naziv="DomainObject.Predmet.ProtuStrankaListNazivFormated_1">
      <item>MEDIJSKA MREŽA d.o.o.</item>
    </derivirana_varijabla>
  </DomainObject.Predmet.ProtuStrankaListNazivFormated>
  <DomainObject.Predmet.ProtuStrankaListNazivFormatedOIB>
    <izvorni_sadrzaj>
      <item>MEDIJSKA MREŽA d.o.o., OIB 12211827938</item>
    </izvorni_sadrzaj>
    <derivirana_varijabla naziv="DomainObject.Predmet.ProtuStrankaListNazivFormatedOIB_1">
      <item>MEDIJSKA MREŽA d.o.o., OIB 12211827938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MEDIJSKA MREŽA d.o.o.</izvorni_sadrzaj>
    <derivirana_varijabla naziv="DomainObject.Predmet.ProtustrankaIDrugi_1">MEDIJSKA MREŽA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MEDIJSKA MREŽA d.o.o., OIB 12211827938, Gundulićeva 45, 10000 Zagreb</izvorni_sadrzaj>
    <derivirana_varijabla naziv="DomainObject.Predmet.ProtustrankaIDrugiAdressOIB_1">MEDIJSKA MREŽA d.o.o., OIB 12211827938, Gundulićeva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MEDIJSKA MREŽA d.o.o.</item>
    </izvorni_sadrzaj>
    <derivirana_varijabla naziv="DomainObject.Predmet.SudioniciListNaziv_1">
      <item>FINA Regionalni centar Zagreb</item>
      <item>MEDIJSKA MREŽA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MEDIJSKA MREŽA d.o.o., OIB 12211827938, Gundulićeva 45,10000 Zagreb</item>
    </izvorni_sadrzaj>
    <derivirana_varijabla naziv="DomainObject.Predmet.SudioniciListAdressOIB_1">
      <item>FINA Regionalni centar Zagreb, OIB 85821130368, Trg svibanjskih žrtava 1995. br. 1,10000 Zagreb</item>
      <item>MEDIJSKA MREŽA d.o.o., OIB 12211827938, Gundulićeva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12211827938</item>
    </izvorni_sadrzaj>
    <derivirana_varijabla naziv="DomainObject.Predmet.SudioniciListNazivOIB_1">
      <item>, OIB 85821130368</item>
      <item>, OIB 12211827938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772</properties:Characters>
  <properties:Lines>47</properties:Lines>
  <properties:Paragraphs>21</properties:Paragraphs>
  <properties:TotalTime>306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2016-06-08T11:32:00Z</cp:lastPrinted>
  <dcterms:modified xmlns:xsi="http://www.w3.org/2001/XMLSchema-instance" xsi:type="dcterms:W3CDTF">2016-06-08T11:33:00Z</dcterms:modified>
  <cp:revision>162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