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de2e" w14:paraId="b69de2e" w:rsidRDefault="00D45F30" w:rsidP="00D45F30" w:rsidR="00D45F30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5F30" w:rsidP="00D45F30" w:rsidR="00D45F30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D45F30" w:rsidP="00D45F30" w:rsidR="00D45F30">
      <w:pPr>
        <w:rPr>
          <w:szCs w:val="24"/>
        </w:rPr>
      </w:pPr>
      <w:r>
        <w:rPr>
          <w:szCs w:val="24"/>
        </w:rPr>
        <w:t>Trgovački sud u Varaždinu</w:t>
      </w:r>
    </w:p>
    <w:p w:rsidRDefault="00D45F30" w:rsidP="00D45F30" w:rsidR="00D45F30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D45F30" w:rsidP="00D45F30" w:rsidR="00D45F3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Poslovni broj: 7 St-342/2018-5</w:t>
      </w:r>
    </w:p>
    <w:p w:rsidRDefault="00D45F30" w:rsidP="00D45F30" w:rsidR="00D45F30">
      <w:pPr>
        <w:jc w:val="center"/>
        <w:rPr>
          <w:szCs w:val="24"/>
        </w:rPr>
      </w:pPr>
    </w:p>
    <w:p w:rsidRDefault="00D45F30" w:rsidP="00D45F30" w:rsidR="00D45F30">
      <w:pPr>
        <w:jc w:val="center"/>
        <w:rPr>
          <w:szCs w:val="24"/>
        </w:rPr>
      </w:pPr>
    </w:p>
    <w:p w:rsidRDefault="00D45F30" w:rsidP="00D45F30" w:rsidR="00D45F30">
      <w:pPr>
        <w:jc w:val="center"/>
        <w:rPr>
          <w:szCs w:val="24"/>
        </w:rPr>
      </w:pPr>
    </w:p>
    <w:p w:rsidRDefault="00D45F30" w:rsidP="00D45F30" w:rsidR="00D45F30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D45F30" w:rsidP="00D45F30" w:rsidR="00D45F30">
      <w:pPr>
        <w:rPr>
          <w:szCs w:val="24"/>
        </w:rPr>
      </w:pPr>
    </w:p>
    <w:p w:rsidRDefault="00D45F30" w:rsidP="00D45F30" w:rsidR="00D45F30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D45F30" w:rsidP="00D45F30" w:rsidR="00D45F30">
      <w:pPr>
        <w:rPr>
          <w:szCs w:val="24"/>
        </w:rPr>
      </w:pPr>
    </w:p>
    <w:p w:rsidRDefault="00D45F30" w:rsidP="00D45F30" w:rsidR="00D45F30">
      <w:pPr>
        <w:jc w:val="both"/>
      </w:pPr>
      <w:r>
        <w:rPr>
          <w:szCs w:val="24"/>
        </w:rPr>
        <w:tab/>
      </w:r>
      <w:r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HELENA USLUGE d.o.o. </w:t>
      </w:r>
      <w:proofErr w:type="spellStart"/>
      <w:r>
        <w:t>Možđenec</w:t>
      </w:r>
      <w:proofErr w:type="spellEnd"/>
      <w:r>
        <w:t xml:space="preserve"> (Grad Novi Marof), </w:t>
      </w:r>
      <w:proofErr w:type="spellStart"/>
      <w:r>
        <w:t>Možđenec</w:t>
      </w:r>
      <w:proofErr w:type="spellEnd"/>
      <w:r>
        <w:t xml:space="preserve"> 41, OIB: 24904179620, 6. studenoga 2018., </w:t>
      </w:r>
    </w:p>
    <w:p w:rsidRDefault="00D45F30" w:rsidP="00D45F30" w:rsidR="00D45F30">
      <w:pPr>
        <w:jc w:val="both"/>
      </w:pPr>
    </w:p>
    <w:p w:rsidRDefault="00D45F30" w:rsidP="00D45F30" w:rsidR="00D45F30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D45F30" w:rsidP="00D45F30" w:rsidR="00D45F30">
      <w:pPr>
        <w:rPr>
          <w:szCs w:val="24"/>
        </w:rPr>
      </w:pPr>
    </w:p>
    <w:p w:rsidRDefault="00D45F30" w:rsidP="00D45F30" w:rsidR="00D45F30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HELENA USLUGE d.o.o. </w:t>
      </w:r>
      <w:proofErr w:type="spellStart"/>
      <w:r>
        <w:t>Možđenec</w:t>
      </w:r>
      <w:proofErr w:type="spellEnd"/>
      <w:r>
        <w:t xml:space="preserve"> (Grad Novi Marof), </w:t>
      </w:r>
      <w:proofErr w:type="spellStart"/>
      <w:r>
        <w:t>Možđenec</w:t>
      </w:r>
      <w:proofErr w:type="spellEnd"/>
      <w:r>
        <w:t xml:space="preserve"> 41, OIB: 24904179620</w:t>
      </w:r>
      <w:r>
        <w:rPr>
          <w:szCs w:val="24"/>
        </w:rPr>
        <w:t>, s danom 6. studenoga 2018. u 13,40 sati.</w:t>
      </w:r>
    </w:p>
    <w:p w:rsidRDefault="00D45F30" w:rsidP="00D45F30" w:rsidR="00D45F30">
      <w:pPr>
        <w:ind w:hanging="705" w:left="1413"/>
        <w:jc w:val="both"/>
        <w:rPr>
          <w:szCs w:val="24"/>
        </w:rPr>
      </w:pPr>
    </w:p>
    <w:p w:rsidRDefault="00D45F30" w:rsidP="00D45F30" w:rsidR="00D45F30">
      <w:pPr>
        <w:ind w:hanging="705" w:left="1410"/>
        <w:jc w:val="both"/>
      </w:pPr>
      <w:r>
        <w:t>II</w:t>
      </w:r>
      <w:r>
        <w:tab/>
        <w:t>Za stečajnog upravitelja imenuje se Snježana Vrkljan iz Zagreba, Kralja Zvonimira 75, OIB: 44740101731.</w:t>
      </w:r>
    </w:p>
    <w:p w:rsidRDefault="00D45F30" w:rsidP="00D45F30" w:rsidR="00D45F30">
      <w:pPr>
        <w:ind w:hanging="705" w:left="1413"/>
        <w:jc w:val="both"/>
        <w:rPr>
          <w:szCs w:val="24"/>
        </w:rPr>
      </w:pPr>
    </w:p>
    <w:p w:rsidRDefault="00D45F30" w:rsidP="00D45F30" w:rsidR="00D45F30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r>
        <w:t xml:space="preserve">HELENA USLUGE d.o.o. </w:t>
      </w:r>
      <w:proofErr w:type="spellStart"/>
      <w:r>
        <w:t>Možđenec</w:t>
      </w:r>
      <w:proofErr w:type="spellEnd"/>
      <w:r>
        <w:t xml:space="preserve"> (Grad Novi Marof), </w:t>
      </w:r>
      <w:proofErr w:type="spellStart"/>
      <w:r>
        <w:t>Možđenec</w:t>
      </w:r>
      <w:proofErr w:type="spellEnd"/>
      <w:r>
        <w:t xml:space="preserve"> 41, OIB: 24904179620.</w:t>
      </w:r>
    </w:p>
    <w:p w:rsidRDefault="00D45F30" w:rsidP="00D45F30" w:rsidR="00D45F30">
      <w:pPr>
        <w:ind w:hanging="705" w:left="1410"/>
        <w:jc w:val="both"/>
      </w:pPr>
    </w:p>
    <w:p w:rsidRDefault="00D45F30" w:rsidP="00D45F30" w:rsidR="00D45F30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D45F30" w:rsidP="00D45F30" w:rsidR="00D45F30">
      <w:pPr>
        <w:jc w:val="both"/>
        <w:rPr>
          <w:szCs w:val="24"/>
        </w:rPr>
      </w:pPr>
    </w:p>
    <w:p w:rsidRDefault="00D45F30" w:rsidP="00D45F30" w:rsidR="00D45F30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Nakon pravomoćnosti ovoga rješenja stečajni dužnik </w:t>
      </w:r>
      <w:r>
        <w:t xml:space="preserve">HELENA USLUGE d.o.o. </w:t>
      </w:r>
      <w:proofErr w:type="spellStart"/>
      <w:r>
        <w:t>Možđenec</w:t>
      </w:r>
      <w:proofErr w:type="spellEnd"/>
      <w:r>
        <w:t xml:space="preserve"> (Grad Novi Marof), </w:t>
      </w:r>
      <w:proofErr w:type="spellStart"/>
      <w:r>
        <w:t>Možđenec</w:t>
      </w:r>
      <w:proofErr w:type="spellEnd"/>
      <w:r>
        <w:t xml:space="preserve"> 41, OIB: 24904179620,</w:t>
      </w:r>
      <w:r>
        <w:rPr>
          <w:szCs w:val="24"/>
        </w:rPr>
        <w:t xml:space="preserve"> bit će brisan iz sudskog registra.</w:t>
      </w:r>
    </w:p>
    <w:p w:rsidRDefault="00D45F30" w:rsidP="00D45F30" w:rsidR="00D45F30">
      <w:pPr>
        <w:jc w:val="center"/>
        <w:rPr>
          <w:szCs w:val="24"/>
        </w:rPr>
      </w:pPr>
    </w:p>
    <w:p w:rsidRDefault="00D45F30" w:rsidP="00D45F30" w:rsidR="00D45F30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D45F30" w:rsidP="00D45F30" w:rsidR="00D45F30">
      <w:pPr>
        <w:rPr>
          <w:szCs w:val="24"/>
        </w:rPr>
      </w:pPr>
    </w:p>
    <w:p w:rsidRDefault="00D45F30" w:rsidP="00D45F30" w:rsidR="00D45F30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5. rujna 2018.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D45F30" w:rsidP="00D45F30" w:rsidR="00D45F30">
      <w:pPr>
        <w:rPr>
          <w:szCs w:val="24"/>
        </w:rPr>
      </w:pPr>
    </w:p>
    <w:p w:rsidRDefault="00D45F30" w:rsidP="00D45F30" w:rsidR="00D45F30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D45F30" w:rsidP="00D45F30" w:rsidR="00D45F30">
      <w:pPr>
        <w:rPr>
          <w:szCs w:val="24"/>
        </w:rPr>
      </w:pPr>
    </w:p>
    <w:p w:rsidRDefault="00D45F30" w:rsidP="00D45F30" w:rsidR="00D45F30">
      <w:pPr>
        <w:jc w:val="center"/>
        <w:rPr>
          <w:szCs w:val="24"/>
        </w:rPr>
      </w:pPr>
      <w:r>
        <w:rPr>
          <w:szCs w:val="24"/>
        </w:rPr>
        <w:t>U Varaždinu 6. studenoga 2018.</w:t>
      </w:r>
    </w:p>
    <w:p w:rsidRDefault="00D45F30" w:rsidP="00D45F30" w:rsidR="00D45F30">
      <w:pPr>
        <w:jc w:val="center"/>
        <w:rPr>
          <w:szCs w:val="24"/>
        </w:rPr>
      </w:pPr>
    </w:p>
    <w:p w:rsidRDefault="00D45F30" w:rsidP="00D45F30" w:rsidR="00D45F3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</w:t>
      </w:r>
    </w:p>
    <w:p w:rsidRDefault="00D45F30" w:rsidP="00D45F30" w:rsidR="00D45F3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Sudac:</w:t>
      </w:r>
    </w:p>
    <w:p w:rsidRDefault="00D45F30" w:rsidP="00D45F30" w:rsidR="00D45F30">
      <w:pPr>
        <w:rPr>
          <w:szCs w:val="24"/>
        </w:rPr>
      </w:pPr>
    </w:p>
    <w:p w:rsidRDefault="00D45F30" w:rsidP="00D45F30" w:rsidR="00D45F3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Marija Levanić-Škerbić,v. r.</w:t>
      </w:r>
    </w:p>
    <w:p w:rsidRDefault="00D45F30" w:rsidP="00D45F30" w:rsidR="00D45F30">
      <w:pPr>
        <w:rPr>
          <w:szCs w:val="24"/>
        </w:rPr>
      </w:pPr>
    </w:p>
    <w:p w:rsidRDefault="00D45F30" w:rsidP="00D45F30" w:rsidR="00D45F3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službenik:</w:t>
      </w:r>
    </w:p>
    <w:p w:rsidRDefault="00D45F30" w:rsidP="00D45F30" w:rsidR="00D45F30">
      <w:pPr>
        <w:rPr>
          <w:szCs w:val="24"/>
        </w:rPr>
      </w:pPr>
    </w:p>
    <w:p w:rsidRDefault="00D45F30" w:rsidP="00D45F30" w:rsidR="00D45F3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D45F30" w:rsidP="00D45F30" w:rsidR="00D45F30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D45F30" w:rsidP="00D45F30" w:rsidR="00D45F30">
      <w:r>
        <w:tab/>
        <w:t>Uputa o pravnom lijeku:</w:t>
      </w:r>
    </w:p>
    <w:p w:rsidRDefault="00D45F30" w:rsidP="00D45F30" w:rsidR="00D45F30">
      <w:pPr>
        <w:jc w:val="both"/>
        <w:rPr>
          <w:szCs w:val="24"/>
        </w:rPr>
      </w:pPr>
      <w:r>
        <w:rPr>
          <w:szCs w:val="24"/>
        </w:rPr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D45F30" w:rsidP="00D45F30" w:rsidR="00D45F30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45F30" w:rsidP="00D45F30" w:rsidR="00D45F3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D45F30" w:rsidP="00D45F30" w:rsidR="00D45F30">
      <w:pPr>
        <w:rPr>
          <w:szCs w:val="24"/>
        </w:rPr>
      </w:pPr>
    </w:p>
    <w:p w:rsidRDefault="00D45F30" w:rsidP="00D45F30" w:rsidR="00D45F30">
      <w:pPr>
        <w:rPr>
          <w:szCs w:val="24"/>
        </w:rPr>
      </w:pPr>
    </w:p>
    <w:p w:rsidRDefault="00D45F30" w:rsidP="00D45F30" w:rsidR="00D45F30">
      <w:pPr>
        <w:rPr>
          <w:szCs w:val="24"/>
        </w:rPr>
      </w:pPr>
      <w:r>
        <w:rPr>
          <w:szCs w:val="24"/>
        </w:rPr>
        <w:t>DNA:</w:t>
      </w:r>
    </w:p>
    <w:p w:rsidRDefault="00D45F30" w:rsidP="00D45F30" w:rsidR="00D45F30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D45F30" w:rsidP="00D45F30" w:rsidR="00D45F30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D45F30" w:rsidP="00D45F30" w:rsidR="00D45F3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- </w:t>
      </w:r>
      <w:r>
        <w:t xml:space="preserve">HELENA USLUGE d.o.o. </w:t>
      </w:r>
      <w:proofErr w:type="spellStart"/>
      <w:r>
        <w:t>Možđenec</w:t>
      </w:r>
      <w:proofErr w:type="spellEnd"/>
      <w:r>
        <w:t xml:space="preserve"> (Grad Novi Marof), </w:t>
      </w:r>
      <w:proofErr w:type="spellStart"/>
      <w:r>
        <w:t>Možđenec</w:t>
      </w:r>
      <w:proofErr w:type="spellEnd"/>
      <w:r>
        <w:t xml:space="preserve"> 41</w:t>
      </w:r>
    </w:p>
    <w:p w:rsidRDefault="00D45F30" w:rsidP="00D45F30" w:rsidR="00D45F30">
      <w:pPr>
        <w:numPr>
          <w:ilvl w:val="0"/>
          <w:numId w:val="47"/>
        </w:numPr>
        <w:rPr>
          <w:szCs w:val="24"/>
        </w:rPr>
      </w:pPr>
      <w:r>
        <w:t xml:space="preserve">Zakonski zastupnik dužnika- Helena </w:t>
      </w:r>
      <w:proofErr w:type="spellStart"/>
      <w:r>
        <w:t>Kišak</w:t>
      </w:r>
      <w:proofErr w:type="spellEnd"/>
      <w:r>
        <w:t xml:space="preserve">, </w:t>
      </w:r>
      <w:proofErr w:type="spellStart"/>
      <w:r>
        <w:t>Možđenec</w:t>
      </w:r>
      <w:proofErr w:type="spellEnd"/>
      <w:r>
        <w:t xml:space="preserve">, </w:t>
      </w:r>
      <w:proofErr w:type="spellStart"/>
      <w:r>
        <w:t>Možđenec</w:t>
      </w:r>
      <w:proofErr w:type="spellEnd"/>
      <w:r>
        <w:t xml:space="preserve"> 41, 42 220 Novi Marof</w:t>
      </w:r>
    </w:p>
    <w:p w:rsidRDefault="00D45F30" w:rsidP="00D45F30" w:rsidR="00D45F30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ovoga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D45F30" w:rsidP="00D45F30" w:rsidR="00D45F3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Varaždin</w:t>
      </w:r>
    </w:p>
    <w:p w:rsidRDefault="00D45F30" w:rsidP="00D45F30" w:rsidR="00D45F3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Stečajni upravitelj- Snježana Vrkljan, Zagreb, Kralja Zvonimira 75</w:t>
      </w:r>
    </w:p>
    <w:p w:rsidRDefault="00D45F30" w:rsidP="00D45F30" w:rsidR="00D45F3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D45F30" w:rsidR="00AE649C" w:rsidRPr="00D45F30"/>
    <w:sectPr w:rsidSect="0032366B" w:rsidR="00AE649C" w:rsidRPr="00D45F3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5F30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45F30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45F30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318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St-342/2018-5</izvorni_sadrzaj>
    <derivirana_varijabla naziv="DomainObject.Oznaka_1">St-342/2018-5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St-342/2018</izvorni_sadrzaj>
    <derivirana_varijabla naziv="DomainObject.Predmet.OznakaBroj_1">St-342/2018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HELENA USLUGE d.o.o. za ugostiteljstvo i trgovinu zastupanog po punomoćniku Helena Kišak</izvorni_sadrzaj>
    <derivirana_varijabla naziv="DomainObject.Predmet.ProtustrankaFormated_1">  HELENA USLUGE d.o.o. za ugostiteljstvo i trgovinu zastupanog po punomoćniku Helena Kišak</derivirana_varijabla>
  </DomainObject.Predmet.ProtustrankaFormated>
  <DomainObject.Predmet.ProtustrankaFormatedOIB>
    <izvorni_sadrzaj>  HELENA USLUGE d.o.o. za ugostiteljstvo i trgovinu, OIB 24904179620 zastupanog po punomoćniku Helena Kišak</izvorni_sadrzaj>
    <derivirana_varijabla naziv="DomainObject.Predmet.ProtustrankaFormatedOIB_1">  HELENA USLUGE d.o.o. za ugostiteljstvo i trgovinu, OIB 24904179620 zastupanog po punomoćniku Helena Kišak</derivirana_varijabla>
  </DomainObject.Predmet.ProtustrankaFormatedOIB>
  <DomainObject.Predmet.ProtustrankaFormatedWithAdress>
    <izvorni_sadrzaj> HELENA USLUGE d.o.o. za ugostiteljstvo i trgovinu, Možđenec 41, 42220 Možđenec zastupanog po punomoćniku Helena Kišak</izvorni_sadrzaj>
    <derivirana_varijabla naziv="DomainObject.Predmet.ProtustrankaFormatedWithAdress_1"> HELENA USLUGE d.o.o. za ugostiteljstvo i trgovinu, Možđenec 41, 42220 Možđenec zastupanog po punomoćniku Helena Kišak</derivirana_varijabla>
  </DomainObject.Predmet.ProtustrankaFormatedWithAdress>
  <DomainObject.Predmet.ProtustrankaFormatedWithAdressOIB>
    <izvorni_sadrzaj> HELENA USLUGE d.o.o. za ugostiteljstvo i trgovinu, OIB 24904179620, Možđenec 41, 42220 Možđenec zastupanog po punomoćniku Helena Kišak</izvorni_sadrzaj>
    <derivirana_varijabla naziv="DomainObject.Predmet.ProtustrankaFormatedWithAdressOIB_1"> HELENA USLUGE d.o.o. za ugostiteljstvo i trgovinu, OIB 24904179620, Možđenec 41, 42220 Možđenec zastupanog po punomoćniku Helena Kišak</derivirana_varijabla>
  </DomainObject.Predmet.ProtustrankaFormatedWithAdressOIB>
  <DomainObject.Predmet.ProtustrankaWithAdress>
    <izvorni_sadrzaj>HELENA USLUGE d.o.o. za ugostiteljstvo i trgovinu Možđenec 41, 42220 Možđenec</izvorni_sadrzaj>
    <derivirana_varijabla naziv="DomainObject.Predmet.ProtustrankaWithAdress_1">HELENA USLUGE d.o.o. za ugostiteljstvo i trgovinu Možđenec 41, 42220 Možđenec</derivirana_varijabla>
  </DomainObject.Predmet.ProtustrankaWithAdress>
  <DomainObject.Predmet.ProtustrankaWithAdressOIB>
    <izvorni_sadrzaj>HELENA USLUGE d.o.o. za ugostiteljstvo i trgovinu, OIB 24904179620, Možđenec 41, 42220 Možđenec</izvorni_sadrzaj>
    <derivirana_varijabla naziv="DomainObject.Predmet.ProtustrankaWithAdressOIB_1">HELENA USLUGE d.o.o. za ugostiteljstvo i trgovinu, OIB 24904179620, Možđenec 41, 42220 Možđenec</derivirana_varijabla>
  </DomainObject.Predmet.ProtustrankaWithAdressOIB>
  <DomainObject.Predmet.ProtustrankaNazivFormated>
    <izvorni_sadrzaj>HELENA USLUGE d.o.o. za ugostiteljstvo i trgovinu</izvorni_sadrzaj>
    <derivirana_varijabla naziv="DomainObject.Predmet.ProtustrankaNazivFormated_1">HELENA USLUGE d.o.o. za ugostiteljstvo i trgovinu</derivirana_varijabla>
  </DomainObject.Predmet.ProtustrankaNazivFormated>
  <DomainObject.Predmet.ProtustrankaNazivFormatedOIB>
    <izvorni_sadrzaj>HELENA USLUGE d.o.o. za ugostiteljstvo i trgovinu, OIB 24904179620</izvorni_sadrzaj>
    <derivirana_varijabla naziv="DomainObject.Predmet.ProtustrankaNazivFormatedOIB_1">HELENA USLUGE d.o.o. za ugostiteljstvo i trgovinu, OIB 24904179620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5585.15</izvorni_sadrzaj>
    <derivirana_varijabla naziv="DomainObject.Predmet.TrenutnaVrijednost_1">5585.15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HELENA USLUGE d.o.o. za ugostiteljstvo i trgovinu zastupanog po punomoćniku Helena Kišak</item>
    </izvorni_sadrzaj>
    <derivirana_varijabla naziv="DomainObject.Predmet.ProtuStrankaListFormated_1">
      <item>HELENA USLUGE d.o.o. za ugostiteljstvo i trgovinu zastupanog po punomoćniku Helena Kišak</item>
    </derivirana_varijabla>
  </DomainObject.Predmet.ProtuStrankaListFormated>
  <DomainObject.Predmet.ProtuStrankaListFormatedOIB>
    <izvorni_sadrzaj>
      <item>HELENA USLUGE d.o.o. za ugostiteljstvo i trgovinu, OIB 24904179620 zastupanog po punomoćniku Helena Kišak</item>
    </izvorni_sadrzaj>
    <derivirana_varijabla naziv="DomainObject.Predmet.ProtuStrankaListFormatedOIB_1">
      <item>HELENA USLUGE d.o.o. za ugostiteljstvo i trgovinu, OIB 24904179620 zastupanog po punomoćniku Helena Kišak</item>
    </derivirana_varijabla>
  </DomainObject.Predmet.ProtuStrankaListFormatedOIB>
  <DomainObject.Predmet.ProtuStrankaListFormatedWithAdress>
    <izvorni_sadrzaj>
      <item>HELENA USLUGE d.o.o. za ugostiteljstvo i trgovinu, Možđenec 41, 42220 Možđenec zastupanog po punomoćniku Helena Kišak</item>
    </izvorni_sadrzaj>
    <derivirana_varijabla naziv="DomainObject.Predmet.ProtuStrankaListFormatedWithAdress_1">
      <item>HELENA USLUGE d.o.o. za ugostiteljstvo i trgovinu, Možđenec 41, 42220 Možđenec zastupanog po punomoćniku Helena Kišak</item>
    </derivirana_varijabla>
  </DomainObject.Predmet.ProtuStrankaListFormatedWithAdress>
  <DomainObject.Predmet.ProtuStrankaListFormatedWithAdressOIB>
    <izvorni_sadrzaj>
      <item>HELENA USLUGE d.o.o. za ugostiteljstvo i trgovinu, OIB 24904179620, Možđenec 41, 42220 Možđenec zastupanog po punomoćniku Helena Kišak</item>
    </izvorni_sadrzaj>
    <derivirana_varijabla naziv="DomainObject.Predmet.ProtuStrankaListFormatedWithAdressOIB_1">
      <item>HELENA USLUGE d.o.o. za ugostiteljstvo i trgovinu, OIB 24904179620, Možđenec 41, 42220 Možđenec zastupanog po punomoćniku Helena Kišak</item>
    </derivirana_varijabla>
  </DomainObject.Predmet.ProtuStrankaListFormatedWithAdressOIB>
  <DomainObject.Predmet.ProtuStrankaListNazivFormated>
    <izvorni_sadrzaj>
      <item>HELENA USLUGE d.o.o. za ugostiteljstvo i trgovinu</item>
    </izvorni_sadrzaj>
    <derivirana_varijabla naziv="DomainObject.Predmet.ProtuStrankaListNazivFormated_1">
      <item>HELENA USLUGE d.o.o. za ugostiteljstvo i trgovinu</item>
    </derivirana_varijabla>
  </DomainObject.Predmet.ProtuStrankaListNazivFormated>
  <DomainObject.Predmet.ProtuStrankaListNazivFormatedOIB>
    <izvorni_sadrzaj>
      <item>HELENA USLUGE d.o.o. za ugostiteljstvo i trgovinu, OIB 24904179620</item>
    </izvorni_sadrzaj>
    <derivirana_varijabla naziv="DomainObject.Predmet.ProtuStrankaListNazivFormatedOIB_1">
      <item>HELENA USLUGE d.o.o. za ugostiteljstvo i trgovinu, OIB 24904179620</item>
    </derivirana_varijabla>
  </DomainObject.Predmet.ProtuStrankaListNazivFormatedOIB>
  <DomainObject.Predmet.OstaliListFormated>
    <izvorni_sadrzaj>
      <item>Helena Kišak punomoćnica sudionika u postupku HELENA USLUGE d.o.o. za ugostiteljstvo i trgovinu</item>
      <item>Sudski registar</item>
    </izvorni_sadrzaj>
    <derivirana_varijabla naziv="DomainObject.Predmet.OstaliListFormated_1">
      <item>Helena Kišak punomoćnica sudionika u postupku HELENA USLUGE d.o.o. za ugostiteljstvo i trgovinu</item>
      <item>Sudski registar</item>
    </derivirana_varijabla>
  </DomainObject.Predmet.OstaliListFormated>
  <DomainObject.Predmet.OstaliListFormatedOIB>
    <izvorni_sadrzaj>
      <item>Helena Kišak, OIB 20226533704 punomoćnica sudionika u postupku HELENA USLUGE d.o.o. za ugostiteljstvo i trgovinu</item>
      <item>Sudski registar</item>
    </izvorni_sadrzaj>
    <derivirana_varijabla naziv="DomainObject.Predmet.OstaliListFormatedOIB_1">
      <item>Helena Kišak, OIB 20226533704 punomoćnica sudionika u postupku HELENA USLUGE d.o.o. za ugostiteljstvo i trgovinu</item>
      <item>Sudski registar</item>
    </derivirana_varijabla>
  </DomainObject.Predmet.OstaliListFormatedOIB>
  <DomainObject.Predmet.OstaliListFormatedWithAdress>
    <izvorni_sadrzaj>
      <item>Helena Kišak, Možđenec 41, 42220 Možđenec punomoćnica sudionika u postupku HELENA USLUGE d.o.o. za ugostiteljstvo i trgovinu</item>
      <item>Sudski registar</item>
    </izvorni_sadrzaj>
    <derivirana_varijabla naziv="DomainObject.Predmet.OstaliListFormatedWithAdress_1">
      <item>Helena Kišak, Možđenec 41, 42220 Možđenec punomoćnica sudionika u postupku HELENA USLUGE d.o.o. za ugostiteljstvo i trgovinu</item>
      <item>Sudski registar</item>
    </derivirana_varijabla>
  </DomainObject.Predmet.OstaliListFormatedWithAdress>
  <DomainObject.Predmet.OstaliListFormatedWithAdressOIB>
    <izvorni_sadrzaj>
      <item>Helena Kišak, OIB 20226533704, Možđenec 41, 42220 Možđenec punomoćnica sudionika u postupku HELENA USLUGE d.o.o. za ugostiteljstvo i trgovinu</item>
      <item>Sudski registar</item>
    </izvorni_sadrzaj>
    <derivirana_varijabla naziv="DomainObject.Predmet.OstaliListFormatedWithAdressOIB_1">
      <item>Helena Kišak, OIB 20226533704, Možđenec 41, 42220 Možđenec punomoćnica sudionika u postupku HELENA USLUGE d.o.o. za ugostiteljstvo i trgovinu</item>
      <item>Sudski registar</item>
    </derivirana_varijabla>
  </DomainObject.Predmet.OstaliListFormatedWithAdressOIB>
  <DomainObject.Predmet.OstaliListNazivFormated>
    <izvorni_sadrzaj>
      <item>Helena Kišak</item>
      <item>Sudski registar</item>
    </izvorni_sadrzaj>
    <derivirana_varijabla naziv="DomainObject.Predmet.OstaliListNazivFormated_1">
      <item>Helena Kišak</item>
      <item>Sudski registar</item>
    </derivirana_varijabla>
  </DomainObject.Predmet.OstaliListNazivFormated>
  <DomainObject.Predmet.OstaliListNazivFormatedOIB>
    <izvorni_sadrzaj>
      <item>Helena Kišak, OIB 20226533704</item>
      <item>Sudski registar</item>
    </izvorni_sadrzaj>
    <derivirana_varijabla naziv="DomainObject.Predmet.OstaliListNazivFormatedOIB_1">
      <item>Helena Kišak, OIB 20226533704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St-342/2018-5</izvorni_sadrzaj>
    <derivirana_varijabla naziv="DomainObject.PoslovniBrojDokumenta_1">St-342/2018-5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HELENA USLUGE d.o.o. za ugostiteljstvo i trgovinu</izvorni_sadrzaj>
    <derivirana_varijabla naziv="DomainObject.Predmet.ProtustrankaIDrugi_1">HELENA USLUGE d.o.o.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HELENA USLUGE d.o.o. za ugostiteljstvo i trgovinu, OIB 24904179620, Možđenec 41, 42220 Možđenec</izvorni_sadrzaj>
    <derivirana_varijabla naziv="DomainObject.Predmet.ProtustrankaIDrugiAdressOIB_1">HELENA USLUGE d.o.o. za ugostiteljstvo i trgovinu, OIB 24904179620, Možđenec 41, 42220 Možđenec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HELENA USLUGE d.o.o. za ugostiteljstvo i trgovinu</item>
      <item>Helena Kišak</item>
      <item>Sudski registar</item>
    </izvorni_sadrzaj>
    <derivirana_varijabla naziv="DomainObject.Predmet.SudioniciListNaziv_1">
      <item>Financijska agencija</item>
      <item>HELENA USLUGE d.o.o. za ugostiteljstvo i trgovinu</item>
      <item>Helena Kišak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HELENA USLUGE d.o.o. za ugostiteljstvo i trgovinu, OIB 24904179620, Možđenec 41,42220 Možđenec</item>
      <item>Helena Kišak, OIB 20226533704, Možđenec 41,42220 Možđenec</item>
      <item>Sudski registar</item>
    </izvorni_sadrzaj>
    <derivirana_varijabla naziv="DomainObject.Predmet.SudioniciListAdressOIB_1">
      <item>Financijska agencija, OIB 85821130368, A. Cesarca 2,42000 Varaždin</item>
      <item>HELENA USLUGE d.o.o. za ugostiteljstvo i trgovinu, OIB 24904179620, Možđenec 41,42220 Možđenec</item>
      <item>Helena Kišak, OIB 20226533704, Možđenec 41,42220 Možđenec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3A0ABE-8D29-4DB1-8F51-59101EB616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2889</properties:Characters>
  <properties:Lines>85</properties:Lines>
  <properties:Paragraphs>32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2018-11-06T12:37:00Z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St-342/2018-5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