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69a3" w14:paraId="00469a3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B270C9">
        <w:t>3</w:t>
      </w:r>
      <w:r w:rsidR="005A4EDB">
        <w:t>095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F7D4A">
        <w:t>"</w:t>
      </w:r>
      <w:r w:rsidR="005A4EDB">
        <w:t>KREDITKASA" ŠTEDNO KREDITNA SLUŽBA PRI "SKECU" S.P.O.,</w:t>
      </w:r>
      <w:r w:rsidR="00B270C9">
        <w:t xml:space="preserve"> Zagreb, </w:t>
      </w:r>
      <w:r w:rsidR="005A4EDB">
        <w:t>Ilica 5</w:t>
      </w:r>
      <w:r w:rsidR="00E85293">
        <w:t xml:space="preserve">, </w:t>
      </w:r>
      <w:r w:rsidR="00525979">
        <w:t>OIB</w:t>
      </w:r>
      <w:r w:rsidR="005A4EDB">
        <w:t>65740677037</w:t>
      </w:r>
      <w:r w:rsidR="001721C0">
        <w:t>, dana 23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5A4EDB">
        <w:t>"KREDITKASA" ŠTEDNO KREDITNA SLUŽBA PRI "SKECU" S.P.O., Zagreb, Ilica 5, OIB65740677037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B270C9">
        <w:t>30. listopada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00723C" w:rsidR="0052030B">
      <w:pPr>
        <w:pStyle w:val="Bezproreda"/>
        <w:jc w:val="both"/>
      </w:pPr>
      <w:r>
        <w:tab/>
        <w:t xml:space="preserve">Provjerom u registru je utvrđeno da je </w:t>
      </w:r>
      <w:r w:rsidR="005A4EDB">
        <w:t xml:space="preserve">"KREDITKASA" ŠTEDNO KREDITNA SLUŽBA PRI "SKECU" S.P.O., Zagreb, Ilica 5, OIB65740677037 </w:t>
      </w:r>
      <w:r w:rsidR="00224209">
        <w:t>brisana</w:t>
      </w:r>
      <w:r>
        <w:t xml:space="preserve"> </w:t>
      </w:r>
      <w:r w:rsidR="0000723C">
        <w:t xml:space="preserve">zbog zaključenja likvidacijskog postupka po službenoj dužnosti temeljem članka 84. e stavak 4. Zakona o sudskom registru rješenjem </w:t>
      </w:r>
      <w:proofErr w:type="spellStart"/>
      <w:r w:rsidR="0000723C">
        <w:t>Tt</w:t>
      </w:r>
      <w:proofErr w:type="spellEnd"/>
      <w:r w:rsidR="0000723C">
        <w:t>-</w:t>
      </w:r>
      <w:r w:rsidR="005A4EDB">
        <w:t>08/13054 od 21. listopada 2008</w:t>
      </w:r>
      <w:r w:rsidR="0000723C">
        <w:t>.</w:t>
      </w:r>
      <w:r>
        <w:t xml:space="preserve">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>U Zagrebu 23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6E1039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0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1721C0"/>
    <w:rsid w:val="001B100B"/>
    <w:rsid w:val="00224209"/>
    <w:rsid w:val="0052030B"/>
    <w:rsid w:val="00525979"/>
    <w:rsid w:val="00545F5C"/>
    <w:rsid w:val="005653CF"/>
    <w:rsid w:val="005866D5"/>
    <w:rsid w:val="005A4EDB"/>
    <w:rsid w:val="006E1039"/>
    <w:rsid w:val="007E739E"/>
    <w:rsid w:val="0092290B"/>
    <w:rsid w:val="00936C14"/>
    <w:rsid w:val="00A167C6"/>
    <w:rsid w:val="00B270C9"/>
    <w:rsid w:val="00BA5A48"/>
    <w:rsid w:val="00CA77F2"/>
    <w:rsid w:val="00D574B1"/>
    <w:rsid w:val="00DF43CB"/>
    <w:rsid w:val="00E85293"/>
    <w:rsid w:val="00EA044C"/>
    <w:rsid w:val="00EC159D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24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24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St-3095/2015</izvorni_sadrzaj>
    <derivirana_varijabla naziv="DomainObject.Predmet.OznakaBroj_1">St-3095/2015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KREDITKASA ŠTEDNO KREDITNA SLUŽBA PRI SKECU S.P.O.</izvorni_sadrzaj>
    <derivirana_varijabla naziv="DomainObject.Predmet.ProtustrankaFormated_1">  KREDITKASA ŠTEDNO KREDITNA SLUŽBA PRI SKECU S.P.O.</derivirana_varijabla>
  </DomainObject.Predmet.ProtustrankaFormated>
  <DomainObject.Predmet.ProtustrankaFormatedOIB>
    <izvorni_sadrzaj>  KREDITKASA ŠTEDNO KREDITNA SLUŽBA PRI SKECU S.P.O., OIB 65740677037</izvorni_sadrzaj>
    <derivirana_varijabla naziv="DomainObject.Predmet.ProtustrankaFormatedOIB_1">  KREDITKASA ŠTEDNO KREDITNA SLUŽBA PRI SKECU S.P.O., OIB 65740677037</derivirana_varijabla>
  </DomainObject.Predmet.ProtustrankaFormatedOIB>
  <DomainObject.Predmet.ProtustrankaFormatedWithAdress>
    <izvorni_sadrzaj> KREDITKASA ŠTEDNO KREDITNA SLUŽBA PRI SKECU S.P.O., Ilica 5, 10000 Zagreb</izvorni_sadrzaj>
    <derivirana_varijabla naziv="DomainObject.Predmet.ProtustrankaFormatedWithAdress_1"> KREDITKASA ŠTEDNO KREDITNA SLUŽBA PRI SKECU S.P.O., Ilica 5, 10000 Zagreb</derivirana_varijabla>
  </DomainObject.Predmet.ProtustrankaFormatedWithAdress>
  <DomainObject.Predmet.ProtustrankaFormatedWithAdressOIB>
    <izvorni_sadrzaj> KREDITKASA ŠTEDNO KREDITNA SLUŽBA PRI SKECU S.P.O., OIB 65740677037, Ilica 5, 10000 Zagreb</izvorni_sadrzaj>
    <derivirana_varijabla naziv="DomainObject.Predmet.ProtustrankaFormatedWithAdressOIB_1"> KREDITKASA ŠTEDNO KREDITNA SLUŽBA PRI SKECU S.P.O., OIB 65740677037, Ilica 5, 10000 Zagreb</derivirana_varijabla>
  </DomainObject.Predmet.ProtustrankaFormatedWithAdressOIB>
  <DomainObject.Predmet.ProtustrankaWithAdress>
    <izvorni_sadrzaj>KREDITKASA ŠTEDNO KREDITNA SLUŽBA PRI SKECU S.P.O. Ilica 5, 10000 Zagreb</izvorni_sadrzaj>
    <derivirana_varijabla naziv="DomainObject.Predmet.ProtustrankaWithAdress_1">KREDITKASA ŠTEDNO KREDITNA SLUŽBA PRI SKECU S.P.O. Ilica 5, 10000 Zagreb</derivirana_varijabla>
  </DomainObject.Predmet.ProtustrankaWithAdress>
  <DomainObject.Predmet.ProtustrankaWithAdressOIB>
    <izvorni_sadrzaj>KREDITKASA ŠTEDNO KREDITNA SLUŽBA PRI SKECU S.P.O., OIB 65740677037, Ilica 5, 10000 Zagreb</izvorni_sadrzaj>
    <derivirana_varijabla naziv="DomainObject.Predmet.ProtustrankaWithAdressOIB_1">KREDITKASA ŠTEDNO KREDITNA SLUŽBA PRI SKECU S.P.O., OIB 65740677037, Ilica 5, 10000 Zagreb</derivirana_varijabla>
  </DomainObject.Predmet.ProtustrankaWithAdressOIB>
  <DomainObject.Predmet.ProtustrankaNazivFormated>
    <izvorni_sadrzaj>KREDITKASA ŠTEDNO KREDITNA SLUŽBA PRI SKECU S.P.O.</izvorni_sadrzaj>
    <derivirana_varijabla naziv="DomainObject.Predmet.ProtustrankaNazivFormated_1">KREDITKASA ŠTEDNO KREDITNA SLUŽBA PRI SKECU S.P.O.</derivirana_varijabla>
  </DomainObject.Predmet.ProtustrankaNazivFormated>
  <DomainObject.Predmet.ProtustrankaNazivFormatedOIB>
    <izvorni_sadrzaj>KREDITKASA ŠTEDNO KREDITNA SLUŽBA PRI SKECU S.P.O., OIB 65740677037</izvorni_sadrzaj>
    <derivirana_varijabla naziv="DomainObject.Predmet.ProtustrankaNazivFormatedOIB_1">KREDITKASA ŠTEDNO KREDITNA SLUŽBA PRI SKECU S.P.O., OIB 65740677037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KREDITKASA ŠTEDNO KREDITNA SLUŽBA PRI SKECU S.P.O.</item>
    </izvorni_sadrzaj>
    <derivirana_varijabla naziv="DomainObject.Predmet.ProtuStrankaListFormated_1">
      <item>KREDITKASA ŠTEDNO KREDITNA SLUŽBA PRI SKECU S.P.O.</item>
    </derivirana_varijabla>
  </DomainObject.Predmet.ProtuStrankaListFormated>
  <DomainObject.Predmet.ProtuStrankaListFormatedOIB>
    <izvorni_sadrzaj>
      <item>KREDITKASA ŠTEDNO KREDITNA SLUŽBA PRI SKECU S.P.O., OIB 65740677037</item>
    </izvorni_sadrzaj>
    <derivirana_varijabla naziv="DomainObject.Predmet.ProtuStrankaListFormatedOIB_1">
      <item>KREDITKASA ŠTEDNO KREDITNA SLUŽBA PRI SKECU S.P.O., OIB 65740677037</item>
    </derivirana_varijabla>
  </DomainObject.Predmet.ProtuStrankaListFormatedOIB>
  <DomainObject.Predmet.ProtuStrankaListFormatedWithAdress>
    <izvorni_sadrzaj>
      <item>KREDITKASA ŠTEDNO KREDITNA SLUŽBA PRI SKECU S.P.O., Ilica 5, 10000 Zagreb</item>
    </izvorni_sadrzaj>
    <derivirana_varijabla naziv="DomainObject.Predmet.ProtuStrankaListFormatedWithAdress_1">
      <item>KREDITKASA ŠTEDNO KREDITNA SLUŽBA PRI SKECU S.P.O., Ilica 5, 10000 Zagreb</item>
    </derivirana_varijabla>
  </DomainObject.Predmet.ProtuStrankaListFormatedWithAdress>
  <DomainObject.Predmet.ProtuStrankaListFormatedWithAdressOIB>
    <izvorni_sadrzaj>
      <item>KREDITKASA ŠTEDNO KREDITNA SLUŽBA PRI SKECU S.P.O., OIB 65740677037, Ilica 5, 10000 Zagreb</item>
    </izvorni_sadrzaj>
    <derivirana_varijabla naziv="DomainObject.Predmet.ProtuStrankaListFormatedWithAdressOIB_1">
      <item>KREDITKASA ŠTEDNO KREDITNA SLUŽBA PRI SKECU S.P.O., OIB 65740677037, Ilica 5, 10000 Zagreb</item>
    </derivirana_varijabla>
  </DomainObject.Predmet.ProtuStrankaListFormatedWithAdressOIB>
  <DomainObject.Predmet.ProtuStrankaListNazivFormated>
    <izvorni_sadrzaj>
      <item>KREDITKASA ŠTEDNO KREDITNA SLUŽBA PRI SKECU S.P.O.</item>
    </izvorni_sadrzaj>
    <derivirana_varijabla naziv="DomainObject.Predmet.ProtuStrankaListNazivFormated_1">
      <item>KREDITKASA ŠTEDNO KREDITNA SLUŽBA PRI SKECU S.P.O.</item>
    </derivirana_varijabla>
  </DomainObject.Predmet.ProtuStrankaListNazivFormated>
  <DomainObject.Predmet.ProtuStrankaListNazivFormatedOIB>
    <izvorni_sadrzaj>
      <item>KREDITKASA ŠTEDNO KREDITNA SLUŽBA PRI SKECU S.P.O., OIB 65740677037</item>
    </izvorni_sadrzaj>
    <derivirana_varijabla naziv="DomainObject.Predmet.ProtuStrankaListNazivFormatedOIB_1">
      <item>KREDITKASA ŠTEDNO KREDITNA SLUŽBA PRI SKECU S.P.O., OIB 65740677037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KREDITKASA ŠTEDNO KREDITNA SLUŽBA PRI SKECU S.P.O.</izvorni_sadrzaj>
    <derivirana_varijabla naziv="DomainObject.Predmet.ProtustrankaIDrugi_1">KREDITKASA ŠTEDNO KREDITNA SLUŽBA PRI SKECU S.P.O.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KREDITKASA ŠTEDNO KREDITNA SLUŽBA PRI SKECU S.P.O., OIB 65740677037, Ilica 5, 10000 Zagreb</izvorni_sadrzaj>
    <derivirana_varijabla naziv="DomainObject.Predmet.ProtustrankaIDrugiAdressOIB_1">KREDITKASA ŠTEDNO KREDITNA SLUŽBA PRI SKECU S.P.O., OIB 65740677037,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KREDITKASA ŠTEDNO KREDITNA SLUŽBA PRI SKECU S.P.O.</item>
      <item>FINA Regionalni centar Zagreb</item>
    </izvorni_sadrzaj>
    <derivirana_varijabla naziv="DomainObject.Predmet.SudioniciListNaziv_1">
      <item>KREDITKASA ŠTEDNO KREDITNA SLUŽBA PRI SKECU S.P.O.</item>
      <item>FINA Regionalni centar Zagreb</item>
    </derivirana_varijabla>
  </DomainObject.Predmet.SudioniciListNaziv>
  <DomainObject.Predmet.SudioniciListAdressOIB>
    <izvorni_sadrzaj>
      <item>KREDITKASA ŠTEDNO KREDITNA SLUŽBA PRI SKECU S.P.O., OIB 65740677037, Ilica 5,10000 Zagreb</item>
      <item>FINA Regionalni centar Zagreb, OIB 85821130368, Trg svibanjskih žrtava 1995. 1,10000 Zagreb</item>
    </izvorni_sadrzaj>
    <derivirana_varijabla naziv="DomainObject.Predmet.SudioniciListAdressOIB_1">
      <item>KREDITKASA ŠTEDNO KREDITNA SLUŽBA PRI SKECU S.P.O., OIB 65740677037, Ilica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65740677037</item>
      <item>, OIB 85821130368</item>
    </izvorni_sadrzaj>
    <derivirana_varijabla naziv="DomainObject.Predmet.SudioniciListNazivOIB_1">
      <item>, OIB 65740677037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1615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2015-11-20T10:51:00Z</dcterms:created>
  <dc:creator>Maja Jurovicki</dc:creator>
  <cp:lastModifiedBy>Ksenija Nol</cp:lastModifiedBy>
  <cp:lastPrinted>2015-11-23T14:04:00Z</cp:lastPrinted>
  <dcterms:modified xmlns:xsi="http://www.w3.org/2001/XMLSchema-instance" xsi:type="dcterms:W3CDTF">2015-11-23T14:04:00Z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