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12f2" w14:paraId="3f012f2" w:rsidRDefault="003C0AB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75D50">
        <w:rPr>
          <w:rFonts w:cs="Times New Roman" w:eastAsia="Times New Roman"/>
          <w:lang w:eastAsia="hr-HR"/>
        </w:rPr>
        <w:t>7677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75D50">
        <w:rPr>
          <w:rFonts w:cs="Times New Roman" w:eastAsia="Times New Roman"/>
          <w:lang w:eastAsia="hr-HR"/>
        </w:rPr>
        <w:t>BERMA GRADNJA d.o.o. Zagreb, Odranska zavrtnica 14a, OIB: 57006524309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75D50">
        <w:rPr>
          <w:rFonts w:cs="Times New Roman" w:eastAsia="Times New Roman"/>
          <w:lang w:eastAsia="hr-HR"/>
        </w:rPr>
        <w:t>5.377,67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3E1" w:rsidP="00101D38" w:rsidR="005D33E1">
      <w:pPr>
        <w:spacing w:after="0"/>
      </w:pPr>
      <w:r>
        <w:separator/>
      </w:r>
    </w:p>
  </w:endnote>
  <w:endnote w:id="0" w:type="continuationSeparator">
    <w:p w:rsidRDefault="005D33E1" w:rsidP="00101D38" w:rsidR="005D33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3E1" w:rsidP="00101D38" w:rsidR="005D33E1">
      <w:pPr>
        <w:spacing w:after="0"/>
      </w:pPr>
      <w:r>
        <w:separator/>
      </w:r>
    </w:p>
  </w:footnote>
  <w:footnote w:id="0" w:type="continuationSeparator">
    <w:p w:rsidRDefault="005D33E1" w:rsidP="00101D38" w:rsidR="005D33E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AB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75D50">
      <w:t>7677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337AF"/>
    <w:rsid w:val="000674A6"/>
    <w:rsid w:val="00072A5F"/>
    <w:rsid w:val="00075D50"/>
    <w:rsid w:val="00101D38"/>
    <w:rsid w:val="0010256E"/>
    <w:rsid w:val="001143AF"/>
    <w:rsid w:val="00114ADE"/>
    <w:rsid w:val="00152FB6"/>
    <w:rsid w:val="00172447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3C0AB0"/>
    <w:rsid w:val="00412C01"/>
    <w:rsid w:val="00425054"/>
    <w:rsid w:val="00465512"/>
    <w:rsid w:val="004927FB"/>
    <w:rsid w:val="004A4858"/>
    <w:rsid w:val="00537AAA"/>
    <w:rsid w:val="005D33E1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BD202A"/>
    <w:rsid w:val="00C30F49"/>
    <w:rsid w:val="00C56061"/>
    <w:rsid w:val="00CE34FB"/>
    <w:rsid w:val="00D050D1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51CA0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C0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C0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7677</izvorni_sadrzaj>
    <derivirana_varijabla naziv="DomainObject.Predmet.Broj_1">7677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St-7677/2015</izvorni_sadrzaj>
    <derivirana_varijabla naziv="DomainObject.Predmet.OznakaBroj_1">St-7677/2015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BERMA GRADNJA d.o.o. zastupanog po punomoćniku Domagoj Goluža; Tomislav Antunović</izvorni_sadrzaj>
    <derivirana_varijabla naziv="DomainObject.Predmet.ProtustrankaFormated_1">  BERMA GRADNJA d.o.o. zastupanog po punomoćniku Domagoj Goluža; Tomislav Antunović</derivirana_varijabla>
  </DomainObject.Predmet.ProtustrankaFormated>
  <DomainObject.Predmet.ProtustrankaFormatedOIB>
    <izvorni_sadrzaj>  BERMA GRADNJA d.o.o., OIB 57006524309 zastupanog po punomoćniku Domagoj Goluža; Tomislav Antunović</izvorni_sadrzaj>
    <derivirana_varijabla naziv="DomainObject.Predmet.ProtustrankaFormatedOIB_1">  BERMA GRADNJA d.o.o., OIB 57006524309 zastupanog po punomoćniku Domagoj Goluža; Tomislav Antunović</derivirana_varijabla>
  </DomainObject.Predmet.ProtustrankaFormatedOIB>
  <DomainObject.Predmet.ProtustrankaFormatedWithAdress>
    <izvorni_sadrzaj> BERMA GRADNJA d.o.o., Odranska zavrtnica 14/a, 10000 Zagreb zastupanog po punomoćniku Domagoj Goluža; Tomislav Antunović</izvorni_sadrzaj>
    <derivirana_varijabla naziv="DomainObject.Predmet.ProtustrankaFormatedWithAdress_1"> BERMA GRADNJA d.o.o., Odranska zavrtnica 14/a, 10000 Zagreb zastupanog po punomoćniku Domagoj Goluža; Tomislav Antunović</derivirana_varijabla>
  </DomainObject.Predmet.ProtustrankaFormatedWithAdress>
  <DomainObject.Predmet.ProtustrankaFormatedWithAdressOIB>
    <izvorni_sadrzaj> BERMA GRADNJA d.o.o., OIB 57006524309, Odranska zavrtnica 14/a, 10000 Zagreb zastupanog po punomoćniku Domagoj Goluža; Tomislav Antunović</izvorni_sadrzaj>
    <derivirana_varijabla naziv="DomainObject.Predmet.ProtustrankaFormatedWithAdressOIB_1"> BERMA GRADNJA d.o.o., OIB 57006524309, Odranska zavrtnica 14/a, 10000 Zagreb zastupanog po punomoćniku Domagoj Goluža; Tomislav Antunović</derivirana_varijabla>
  </DomainObject.Predmet.ProtustrankaFormatedWithAdressOIB>
  <DomainObject.Predmet.ProtustrankaWithAdress>
    <izvorni_sadrzaj>BERMA GRADNJA d.o.o. Odranska zavrtnica 14/a, 10000 Zagreb</izvorni_sadrzaj>
    <derivirana_varijabla naziv="DomainObject.Predmet.ProtustrankaWithAdress_1">BERMA GRADNJA d.o.o. Odranska zavrtnica 14/a, 10000 Zagreb</derivirana_varijabla>
  </DomainObject.Predmet.ProtustrankaWithAdress>
  <DomainObject.Predmet.ProtustrankaWithAdressOIB>
    <izvorni_sadrzaj>BERMA GRADNJA d.o.o., OIB 57006524309, Odranska zavrtnica 14/a, 10000 Zagreb</izvorni_sadrzaj>
    <derivirana_varijabla naziv="DomainObject.Predmet.ProtustrankaWithAdressOIB_1">BERMA GRADNJA d.o.o., OIB 57006524309, Odranska zavrtnica 14/a, 10000 Zagreb</derivirana_varijabla>
  </DomainObject.Predmet.ProtustrankaWithAdressOIB>
  <DomainObject.Predmet.ProtustrankaNazivFormated>
    <izvorni_sadrzaj>BERMA GRADNJA d.o.o.</izvorni_sadrzaj>
    <derivirana_varijabla naziv="DomainObject.Predmet.ProtustrankaNazivFormated_1">BERMA GRADNJA d.o.o.</derivirana_varijabla>
  </DomainObject.Predmet.ProtustrankaNazivFormated>
  <DomainObject.Predmet.ProtustrankaNazivFormatedOIB>
    <izvorni_sadrzaj>BERMA GRADNJA d.o.o., OIB 57006524309</izvorni_sadrzaj>
    <derivirana_varijabla naziv="DomainObject.Predmet.ProtustrankaNazivFormatedOIB_1">BERMA GRADNJA d.o.o., OIB 57006524309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BERMA GRADNJA d.o.o. zastupanog po punomoćniku Domagoj Goluža; Tomislav Antunović</item>
    </izvorni_sadrzaj>
    <derivirana_varijabla naziv="DomainObject.Predmet.ProtuStrankaListFormated_1">
      <item>BERMA GRADNJA d.o.o. zastupanog po punomoćniku Domagoj Goluža; Tomislav Antunović</item>
    </derivirana_varijabla>
  </DomainObject.Predmet.ProtuStrankaListFormated>
  <DomainObject.Predmet.ProtuStrankaListFormatedOIB>
    <izvorni_sadrzaj>
      <item>BERMA GRADNJA d.o.o., OIB 57006524309 zastupanog po punomoćniku Domagoj Goluža; Tomislav Antunović</item>
    </izvorni_sadrzaj>
    <derivirana_varijabla naziv="DomainObject.Predmet.ProtuStrankaListFormatedOIB_1">
      <item>BERMA GRADNJA d.o.o., OIB 57006524309 zastupanog po punomoćniku Domagoj Goluža; Tomislav Antunović</item>
    </derivirana_varijabla>
  </DomainObject.Predmet.ProtuStrankaListFormatedOIB>
  <DomainObject.Predmet.ProtuStrankaListFormatedWithAdress>
    <izvorni_sadrzaj>
      <item>BERMA GRADNJA d.o.o., Odranska zavrtnica 14/a, 10000 Zagreb zastupanog po punomoćniku Domagoj Goluža; Tomislav Antunović</item>
    </izvorni_sadrzaj>
    <derivirana_varijabla naziv="DomainObject.Predmet.ProtuStrankaListFormatedWithAdress_1">
      <item>BERMA GRADNJA d.o.o., Odranska zavrtnica 14/a, 10000 Zagreb zastupanog po punomoćniku Domagoj Goluža; Tomislav Antunović</item>
    </derivirana_varijabla>
  </DomainObject.Predmet.ProtuStrankaListFormatedWithAdress>
  <DomainObject.Predmet.ProtuStrankaListFormatedWithAdressOIB>
    <izvorni_sadrzaj>
      <item>BERMA GRADNJA d.o.o., OIB 57006524309, Odranska zavrtnica 14/a, 10000 Zagreb zastupanog po punomoćniku Domagoj Goluža; Tomislav Antunović</item>
    </izvorni_sadrzaj>
    <derivirana_varijabla naziv="DomainObject.Predmet.ProtuStrankaListFormatedWithAdressOIB_1">
      <item>BERMA GRADNJA d.o.o., OIB 57006524309, Odranska zavrtnica 14/a, 10000 Zagreb zastupanog po punomoćniku Domagoj Goluža; Tomislav Antunović</item>
    </derivirana_varijabla>
  </DomainObject.Predmet.ProtuStrankaListFormatedWithAdressOIB>
  <DomainObject.Predmet.ProtuStrankaListNazivFormated>
    <izvorni_sadrzaj>
      <item>BERMA GRADNJA d.o.o.</item>
    </izvorni_sadrzaj>
    <derivirana_varijabla naziv="DomainObject.Predmet.ProtuStrankaListNazivFormated_1">
      <item>BERMA GRADNJA d.o.o.</item>
    </derivirana_varijabla>
  </DomainObject.Predmet.ProtuStrankaListNazivFormated>
  <DomainObject.Predmet.ProtuStrankaListNazivFormatedOIB>
    <izvorni_sadrzaj>
      <item>BERMA GRADNJA d.o.o., OIB 57006524309</item>
    </izvorni_sadrzaj>
    <derivirana_varijabla naziv="DomainObject.Predmet.ProtuStrankaListNazivFormatedOIB_1">
      <item>BERMA GRADNJA d.o.o., OIB 57006524309</item>
    </derivirana_varijabla>
  </DomainObject.Predmet.ProtuStrankaListNazivFormatedOIB>
  <DomainObject.Predmet.OstaliListFormated>
    <izvorni_sadrzaj>
      <item>Domagoj Goluža punomoćnik sudionika u postupku BERMA GRADNJA d.o.o.</item>
      <item>Tomislav Antunović punomoćnik sudionika u postupku BERMA GRADNJA d.o.o.</item>
    </izvorni_sadrzaj>
    <derivirana_varijabla naziv="DomainObject.Predmet.OstaliListFormated_1">
      <item>Domagoj Goluža punomoćnik sudionika u postupku BERMA GRADNJA d.o.o.</item>
      <item>Tomislav Antunović punomoćnik sudionika u postupku BERMA GRADNJA d.o.o.</item>
    </derivirana_varijabla>
  </DomainObject.Predmet.OstaliListFormated>
  <DomainObject.Predmet.OstaliListFormatedOIB>
    <izvorni_sadrzaj>
      <item>Domagoj Goluža, OIB 73010419749 punomoćnik sudionika u postupku BERMA GRADNJA d.o.o.</item>
      <item>Tomislav Antunović, OIB 40928884599 punomoćnik sudionika u postupku BERMA GRADNJA d.o.o.</item>
    </izvorni_sadrzaj>
    <derivirana_varijabla naziv="DomainObject.Predmet.OstaliListFormatedOIB_1">
      <item>Domagoj Goluža, OIB 73010419749 punomoćnik sudionika u postupku BERMA GRADNJA d.o.o.</item>
      <item>Tomislav Antunović, OIB 40928884599 punomoćnik sudionika u postupku BERMA GRADNJA d.o.o.</item>
    </derivirana_varijabla>
  </DomainObject.Predmet.OstaliListFormatedOIB>
  <DomainObject.Predmet.OstaliListFormatedWithAdress>
    <izvorni_sadrzaj>
      <item>Domagoj Goluža, Ulica Sv. Mihovila 2, 21204 Dugopolje punomoćnik sudionika u postupku BERMA GRADNJA d.o.o.</item>
      <item>Tomislav Antunović, Odranska Zavrtnica 14a, 10020 Odra punomoćnik sudionika u postupku BERMA GRADNJA d.o.o.</item>
    </izvorni_sadrzaj>
    <derivirana_varijabla naziv="DomainObject.Predmet.OstaliListFormatedWithAdress_1">
      <item>Domagoj Goluža, Ulica Sv. Mihovila 2, 21204 Dugopolje punomoćnik sudionika u postupku BERMA GRADNJA d.o.o.</item>
      <item>Tomislav Antunović, Odranska Zavrtnica 14a, 10020 Odra punomoćnik sudionika u postupku BERMA GRADNJA d.o.o.</item>
    </derivirana_varijabla>
  </DomainObject.Predmet.OstaliListFormatedWithAdress>
  <DomainObject.Predmet.OstaliListFormatedWithAdressOIB>
    <izvorni_sadrzaj>
      <item>Domagoj Goluža, OIB 73010419749, Ulica Sv. Mihovila 2, 21204 Dugopolje punomoćnik sudionika u postupku BERMA GRADNJA d.o.o.</item>
      <item>Tomislav Antunović, OIB 40928884599, Odranska Zavrtnica 14a, 10020 Odra punomoćnik sudionika u postupku BERMA GRADNJA d.o.o.</item>
    </izvorni_sadrzaj>
    <derivirana_varijabla naziv="DomainObject.Predmet.OstaliListFormatedWithAdressOIB_1">
      <item>Domagoj Goluža, OIB 73010419749, Ulica Sv. Mihovila 2, 21204 Dugopolje punomoćnik sudionika u postupku BERMA GRADNJA d.o.o.</item>
      <item>Tomislav Antunović, OIB 40928884599, Odranska Zavrtnica 14a, 10020 Odra punomoćnik sudionika u postupku BERMA GRADNJA d.o.o.</item>
    </derivirana_varijabla>
  </DomainObject.Predmet.OstaliListFormatedWithAdressOIB>
  <DomainObject.Predmet.OstaliListNazivFormated>
    <izvorni_sadrzaj>
      <item>Domagoj Goluža</item>
      <item>Tomislav Antunović</item>
    </izvorni_sadrzaj>
    <derivirana_varijabla naziv="DomainObject.Predmet.OstaliListNazivFormated_1">
      <item>Domagoj Goluža</item>
      <item>Tomislav Antunović</item>
    </derivirana_varijabla>
  </DomainObject.Predmet.OstaliListNazivFormated>
  <DomainObject.Predmet.OstaliListNazivFormatedOIB>
    <izvorni_sadrzaj>
      <item>Domagoj Goluža, OIB 73010419749</item>
      <item>Tomislav Antunović, OIB 40928884599</item>
    </izvorni_sadrzaj>
    <derivirana_varijabla naziv="DomainObject.Predmet.OstaliListNazivFormatedOIB_1">
      <item>Domagoj Goluža, OIB 73010419749</item>
      <item>Tomislav Antunović, OIB 40928884599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BERMA GRADNJA d.o.o.</izvorni_sadrzaj>
    <derivirana_varijabla naziv="DomainObject.Predmet.ProtustrankaIDrugi_1">BERMA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BERMA GRADNJA d.o.o., OIB 57006524309, Odranska zavrtnica 14/a, 10000 Zagreb</izvorni_sadrzaj>
    <derivirana_varijabla naziv="DomainObject.Predmet.ProtustrankaIDrugiAdressOIB_1">BERMA GRADNJA d.o.o., OIB 57006524309, Odranska zavrtnica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BERMA GRADNJA d.o.o.</item>
      <item>Domagoj Goluža</item>
      <item>Tomislav Antunović</item>
    </izvorni_sadrzaj>
    <derivirana_varijabla naziv="DomainObject.Predmet.SudioniciListNaziv_1">
      <item>FINA Regionalni centar Zagreb</item>
      <item>BERMA GRADNJA d.o.o.</item>
      <item>Domagoj Goluža</item>
      <item>Tomislav Antunović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BERMA GRADNJA d.o.o., OIB 57006524309, Odranska zavrtnica 14/a,10000 Zagreb</item>
      <item>Domagoj Goluža, OIB 73010419749, Ulica Sv. Mihovila 2,21204 Dugopolje</item>
      <item>Tomislav Antunović, OIB 40928884599, Odranska Zavrtnica 14a,10020 Odra</item>
    </izvorni_sadrzaj>
    <derivirana_varijabla naziv="DomainObject.Predmet.SudioniciListAdressOIB_1">
      <item>FINA Regionalni centar Zagreb, OIB 85821130368, Trg svibanjskih žrtava 1995. br. 1,10000 Zagreb</item>
      <item>BERMA GRADNJA d.o.o., OIB 57006524309, Odranska zavrtnica 14/a,10000 Zagreb</item>
      <item>Domagoj Goluža, OIB 73010419749, Ulica Sv. Mihovila 2,21204 Dugopolje</item>
      <item>Tomislav Antunović, OIB 40928884599, Odranska Zavrtnica 14a,10020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57006524309</item>
      <item>, OIB 73010419749</item>
      <item>, OIB 40928884599</item>
    </izvorni_sadrzaj>
    <derivirana_varijabla naziv="DomainObject.Predmet.SudioniciListNazivOIB_1">
      <item>, OIB 85821130368</item>
      <item>, OIB 57006524309</item>
      <item>, OIB 73010419749</item>
      <item>, OIB 40928884599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1348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2015-12-21T11:39:00Z</dcterms:created>
  <dc:creator>Draženka Prpić</dc:creator>
  <cp:lastModifiedBy>Draženka Prpić</cp:lastModifiedBy>
  <cp:lastPrinted>2015-12-21T11:41:00Z</cp:lastPrinted>
  <dcterms:modified xmlns:xsi="http://www.w3.org/2001/XMLSchema-instance" xsi:type="dcterms:W3CDTF">2015-12-21T11:41:00Z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