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ea80" w14:paraId="9c9ea80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B66B28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AF2C7C">
        <w:rPr>
          <w:b/>
          <w:sz w:val="22"/>
          <w:szCs w:val="22"/>
        </w:rPr>
        <w:t>Posl.br.7.St. 23</w:t>
      </w:r>
      <w:r w:rsidR="005F4731">
        <w:rPr>
          <w:b/>
          <w:sz w:val="22"/>
          <w:szCs w:val="22"/>
        </w:rPr>
        <w:t>/2019</w:t>
      </w:r>
      <w:r w:rsidR="00B1115B">
        <w:rPr>
          <w:b/>
          <w:sz w:val="22"/>
          <w:szCs w:val="22"/>
        </w:rPr>
        <w:t>-611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5F4731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AF2C7C" w:rsidRPr="00AF2C7C">
        <w:rPr>
          <w:sz w:val="22"/>
          <w:szCs w:val="22"/>
        </w:rPr>
        <w:t>VULIX d.o.o. za graditeljstvo "u stečaju"</w:t>
      </w:r>
      <w:r w:rsidR="001E36BA">
        <w:rPr>
          <w:sz w:val="22"/>
          <w:szCs w:val="22"/>
        </w:rPr>
        <w:t xml:space="preserve">, </w:t>
      </w:r>
      <w:r w:rsidR="00745C56" w:rsidRPr="00745C56">
        <w:rPr>
          <w:sz w:val="22"/>
          <w:szCs w:val="22"/>
        </w:rPr>
        <w:t>Brsečinska 2/A</w:t>
      </w:r>
      <w:r w:rsidR="00745C56">
        <w:rPr>
          <w:sz w:val="22"/>
          <w:szCs w:val="22"/>
        </w:rPr>
        <w:t xml:space="preserve">¸ OIB: </w:t>
      </w:r>
      <w:r w:rsidR="00745C56" w:rsidRPr="00745C56">
        <w:rPr>
          <w:sz w:val="22"/>
          <w:szCs w:val="22"/>
        </w:rPr>
        <w:t>21097758020</w:t>
      </w:r>
      <w:r w:rsidR="00745C56">
        <w:rPr>
          <w:sz w:val="22"/>
          <w:szCs w:val="22"/>
        </w:rPr>
        <w:t xml:space="preserve">, </w:t>
      </w:r>
      <w:r>
        <w:rPr>
          <w:sz w:val="22"/>
          <w:szCs w:val="22"/>
        </w:rPr>
        <w:t>zastupanog po ste</w:t>
      </w:r>
      <w:r w:rsidR="005F4731">
        <w:rPr>
          <w:sz w:val="22"/>
          <w:szCs w:val="22"/>
        </w:rPr>
        <w:t>č</w:t>
      </w:r>
      <w:r w:rsidR="00745C56">
        <w:rPr>
          <w:sz w:val="22"/>
          <w:szCs w:val="22"/>
        </w:rPr>
        <w:t>ajnom upravitelju Maroju Stjepoviću</w:t>
      </w:r>
      <w:r w:rsidR="001E36BA">
        <w:rPr>
          <w:sz w:val="22"/>
          <w:szCs w:val="22"/>
        </w:rPr>
        <w:t xml:space="preserve">, dana </w:t>
      </w:r>
      <w:r w:rsidR="00745C56">
        <w:rPr>
          <w:sz w:val="22"/>
          <w:szCs w:val="22"/>
        </w:rPr>
        <w:t>29</w:t>
      </w:r>
      <w:r w:rsidR="005F4731">
        <w:rPr>
          <w:sz w:val="22"/>
          <w:szCs w:val="22"/>
        </w:rPr>
        <w:t xml:space="preserve">.ožujka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B66B28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posl. br. 7. St. </w:t>
      </w:r>
      <w:r w:rsidR="00745C56">
        <w:rPr>
          <w:sz w:val="22"/>
          <w:szCs w:val="22"/>
        </w:rPr>
        <w:t>23/19 od 28. ožujka</w:t>
      </w:r>
      <w:r w:rsidR="005F4731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na način da se</w:t>
      </w:r>
      <w:r w:rsidR="008F195F">
        <w:rPr>
          <w:sz w:val="22"/>
          <w:szCs w:val="22"/>
        </w:rPr>
        <w:t xml:space="preserve"> u  rješenje</w:t>
      </w:r>
      <w:r w:rsidR="001E36BA">
        <w:rPr>
          <w:sz w:val="22"/>
          <w:szCs w:val="22"/>
        </w:rPr>
        <w:t xml:space="preserve"> pod točkom</w:t>
      </w:r>
      <w:r w:rsidR="00DA40C8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DA40C8">
        <w:rPr>
          <w:sz w:val="22"/>
          <w:szCs w:val="22"/>
        </w:rPr>
        <w:t>II</w:t>
      </w:r>
      <w:r w:rsidR="001E36BA">
        <w:rPr>
          <w:sz w:val="22"/>
          <w:szCs w:val="22"/>
        </w:rPr>
        <w:t xml:space="preserve">I.  netočno navedena riječ </w:t>
      </w:r>
      <w:r w:rsidR="008F195F">
        <w:rPr>
          <w:sz w:val="22"/>
          <w:szCs w:val="22"/>
        </w:rPr>
        <w:t>"Financijskoj agenciji" zamjenjuje riječi "računovodstvu ovog suda", te se izostavljaju riječi "s računa IBAN:HR3323900011300028779 i IBAN: HR1123900011300028787" .</w:t>
      </w:r>
    </w:p>
    <w:p w:rsidRDefault="00354A76" w:rsidP="00CD4C1E" w:rsidR="00354A76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8F195F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B66B28">
        <w:rPr>
          <w:sz w:val="22"/>
          <w:szCs w:val="22"/>
        </w:rPr>
        <w:t xml:space="preserve"> izreci rješenja </w:t>
      </w:r>
      <w:r w:rsidR="00F277F9">
        <w:rPr>
          <w:sz w:val="22"/>
          <w:szCs w:val="22"/>
        </w:rPr>
        <w:t xml:space="preserve"> </w:t>
      </w:r>
      <w:r w:rsidR="008F195F">
        <w:rPr>
          <w:sz w:val="22"/>
          <w:szCs w:val="22"/>
        </w:rPr>
        <w:t xml:space="preserve">omaškom naveo riječ " Financijskoj agenciji" umjesto riječi "računovodstvo ovog suda", te naveo "broj računa </w:t>
      </w:r>
      <w:r w:rsidR="008F195F" w:rsidRPr="008F195F">
        <w:rPr>
          <w:sz w:val="22"/>
          <w:szCs w:val="22"/>
        </w:rPr>
        <w:t>IBAN:HR3323900011300028779 i IBAN: HR1123900011300028787</w:t>
      </w:r>
      <w:r w:rsidR="008F195F">
        <w:rPr>
          <w:sz w:val="22"/>
          <w:szCs w:val="22"/>
        </w:rPr>
        <w:t>" koji pripadaju Financijskoj agenciji.</w:t>
      </w:r>
    </w:p>
    <w:p w:rsidRDefault="00CD4C1E" w:rsidP="008F195F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8F195F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8F195F" w:rsidR="00CD4C1E" w:rsidRPr="008E685E">
      <w:pPr>
        <w:jc w:val="both"/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DA40C8">
        <w:rPr>
          <w:b/>
          <w:sz w:val="22"/>
          <w:szCs w:val="22"/>
        </w:rPr>
        <w:t>29.</w:t>
      </w:r>
      <w:r w:rsidR="00252763">
        <w:rPr>
          <w:b/>
          <w:sz w:val="22"/>
          <w:szCs w:val="22"/>
        </w:rPr>
        <w:t xml:space="preserve"> ožujka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CF0759">
        <w:rPr>
          <w:b/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24D6" w:rsidR="00756C35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252763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-FINA</w:t>
      </w:r>
      <w:r w:rsidR="00B840A4">
        <w:rPr>
          <w:sz w:val="22"/>
          <w:szCs w:val="22"/>
        </w:rPr>
        <w:t xml:space="preserve"> nakon pravomoćnosti</w:t>
      </w:r>
    </w:p>
    <w:p w:rsidRDefault="00252763" w:rsidP="009A24D6" w:rsidR="00252763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4935B2">
        <w:rPr>
          <w:sz w:val="22"/>
          <w:szCs w:val="22"/>
        </w:rPr>
        <w:t>stečajnom upravitelju-e oglasna</w:t>
      </w:r>
    </w:p>
    <w:p w:rsidRDefault="004935B2" w:rsidP="009A24D6" w:rsidR="004935B2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B1115B">
        <w:rPr>
          <w:sz w:val="22"/>
          <w:szCs w:val="22"/>
        </w:rPr>
        <w:t>APSIDA INŽENJERING d.o.o. Dubrovnik, Riječka 14-e oglasna ploča suda</w:t>
      </w:r>
    </w:p>
    <w:sectPr w:rsidSect="009A0DB5" w:rsidR="004935B2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789" w:rsidR="00602789">
      <w:r>
        <w:separator/>
      </w:r>
    </w:p>
  </w:endnote>
  <w:endnote w:id="0" w:type="continuationSeparator">
    <w:p w:rsidRDefault="00602789" w:rsidR="00602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789" w:rsidR="00602789">
      <w:r>
        <w:separator/>
      </w:r>
    </w:p>
  </w:footnote>
  <w:footnote w:id="0" w:type="continuationSeparator">
    <w:p w:rsidRDefault="00602789" w:rsidR="00602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4668B"/>
    <w:rsid w:val="000569D8"/>
    <w:rsid w:val="00081AA3"/>
    <w:rsid w:val="000835BD"/>
    <w:rsid w:val="0008405F"/>
    <w:rsid w:val="00087089"/>
    <w:rsid w:val="00095067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1E36BA"/>
    <w:rsid w:val="00204978"/>
    <w:rsid w:val="00214071"/>
    <w:rsid w:val="0022070C"/>
    <w:rsid w:val="00242CFD"/>
    <w:rsid w:val="00251E4E"/>
    <w:rsid w:val="00252763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536B3"/>
    <w:rsid w:val="00354A76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5B2"/>
    <w:rsid w:val="00493A62"/>
    <w:rsid w:val="004A7860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1E7D"/>
    <w:rsid w:val="005A37CF"/>
    <w:rsid w:val="005A660C"/>
    <w:rsid w:val="005B5359"/>
    <w:rsid w:val="005B5CCB"/>
    <w:rsid w:val="005C00B9"/>
    <w:rsid w:val="005E0CD9"/>
    <w:rsid w:val="005F4731"/>
    <w:rsid w:val="00602789"/>
    <w:rsid w:val="00604AD2"/>
    <w:rsid w:val="00617FD9"/>
    <w:rsid w:val="0062690E"/>
    <w:rsid w:val="00643879"/>
    <w:rsid w:val="00646166"/>
    <w:rsid w:val="00651AD8"/>
    <w:rsid w:val="00654E48"/>
    <w:rsid w:val="00661A0F"/>
    <w:rsid w:val="00690073"/>
    <w:rsid w:val="00693BB6"/>
    <w:rsid w:val="006A4EF2"/>
    <w:rsid w:val="006C4F46"/>
    <w:rsid w:val="006D2592"/>
    <w:rsid w:val="006D44E7"/>
    <w:rsid w:val="006D7691"/>
    <w:rsid w:val="006E1662"/>
    <w:rsid w:val="006F2D1F"/>
    <w:rsid w:val="006F7A15"/>
    <w:rsid w:val="00722286"/>
    <w:rsid w:val="007265A6"/>
    <w:rsid w:val="0072678A"/>
    <w:rsid w:val="0072684F"/>
    <w:rsid w:val="00745C56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B18C7"/>
    <w:rsid w:val="007B2673"/>
    <w:rsid w:val="007B7BB1"/>
    <w:rsid w:val="007C4BA0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195F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2C7C"/>
    <w:rsid w:val="00AF7662"/>
    <w:rsid w:val="00B06D44"/>
    <w:rsid w:val="00B0744A"/>
    <w:rsid w:val="00B1115B"/>
    <w:rsid w:val="00B2283F"/>
    <w:rsid w:val="00B400FA"/>
    <w:rsid w:val="00B40E7F"/>
    <w:rsid w:val="00B42182"/>
    <w:rsid w:val="00B64D68"/>
    <w:rsid w:val="00B66B28"/>
    <w:rsid w:val="00B80544"/>
    <w:rsid w:val="00B80922"/>
    <w:rsid w:val="00B840A4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13C9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58BA"/>
    <w:rsid w:val="00CB74FB"/>
    <w:rsid w:val="00CC4A8E"/>
    <w:rsid w:val="00CD076D"/>
    <w:rsid w:val="00CD4C1E"/>
    <w:rsid w:val="00CF0149"/>
    <w:rsid w:val="00CF0759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A40C8"/>
    <w:rsid w:val="00DB7A42"/>
    <w:rsid w:val="00DE008D"/>
    <w:rsid w:val="00DE5800"/>
    <w:rsid w:val="00E03AE4"/>
    <w:rsid w:val="00E07BAA"/>
    <w:rsid w:val="00E2216C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C418A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5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8B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8B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8B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8B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B5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8B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8B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8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8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Filip Dediol, Savska 10, 20000 Dubrovnik</item>
      <item>Merica Ritter, Austrija 00, Austrija</item>
      <item>Igor Koprivica, Gabra Rajčevića 4, 20000 Dubrovnik</item>
      <item>Maroje Stjepović, Preradovićeva 25, 10000 Zagreb</item>
      <item>Ana Gavrilica,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Filip Dediol, Savska 10, 20000 Dubrovnik</item>
      <item>Merica Ritter, Austrija 00, Austrija</item>
      <item>Igor Koprivica, Gabra Rajčevića 4, 20000 Dubrovnik</item>
      <item>Maroje Stjepović, Preradovićeva 25, 10000 Zagreb</item>
      <item>Ana Gavrilica,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Filip Dediol, OIB 03971050071, Savska 10, 20000 Dubrovnik</item>
      <item>Merica Ritter, OIB 16702437237, Austrija 00, Austrija</item>
      <item>Igor Koprivica, OIB 07313057628, Gabra Rajčevića 4, 20000 Dubrovnik</item>
      <item>Maroje Stjepović, OIB 57640555089, Preradovićeva 25, 10000 Zagreb</item>
      <item>Ana Gavrilica, OIB 76540043538,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Filip Dediol, OIB 03971050071, Savska 10, 20000 Dubrovnik</item>
      <item>Merica Ritter, OIB 16702437237, Austrija 00, Austrija</item>
      <item>Igor Koprivica, OIB 07313057628, Gabra Rajčevića 4, 20000 Dubrovnik</item>
      <item>Maroje Stjepović, OIB 57640555089, Preradovićeva 25, 10000 Zagreb</item>
      <item>Ana Gavrilica, OIB 76540043538,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FINA,Regionalni centar Zagreb</item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FINA,Regionalni centar Zagreb</item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FINA,Regionalni centar Zagreb, OIB 85821130368, Ilica 307,10000 Zagreb</item>
      <item>FINA  Split, Mažuranićevo šetalište 24 b,21000 Split</item>
      <item>Filip Dediol, OIB 03971050071, Savska 10,20000 Dubrovnik</item>
      <item>Merica Ritter, OIB 16702437237, Austrija 00,Austrija</item>
      <item>Igor Koprivica, OIB 07313057628, Gabra Rajčevića 4,20000 Dubrovnik</item>
      <item>Maroje Stjepović, OIB 57640555089, Preradovićeva 25,10000 Zagreb</item>
      <item>Ana Gavrilica, OIB 76540043538, Štrosmajerova 6,20000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FINA,Regionalni centar Zagreb, OIB 85821130368, Ilica 307,10000 Zagreb</item>
      <item>FINA  Split, Mažuranićevo šetalište 24 b,21000 Split</item>
      <item>Filip Dediol, OIB 03971050071, Savska 10,20000 Dubrovnik</item>
      <item>Merica Ritter, OIB 16702437237, Austrija 00,Austrija</item>
      <item>Igor Koprivica, OIB 07313057628, Gabra Rajčevića 4,20000 Dubrovnik</item>
      <item>Maroje Stjepović, OIB 57640555089, Preradovićeva 25,10000 Zagreb</item>
      <item>Ana Gavrilica, OIB 76540043538, Štrosmajerova 6,20000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85821130368</item>
      <item>, OIB null</item>
      <item>, OIB 03971050071</item>
      <item>, OIB 16702437237</item>
      <item>, OIB 07313057628</item>
      <item>, OIB 57640555089</item>
      <item>, OIB 76540043538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85821130368</item>
      <item>, OIB null</item>
      <item>, OIB 03971050071</item>
      <item>, OIB 16702437237</item>
      <item>, OIB 07313057628</item>
      <item>, OIB 57640555089</item>
      <item>, OIB 76540043538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St-23/2019-612</izvorni_sadrzaj>
    <derivirana_varijabla naziv="DomainObject.PredzadnjaOdlukaIzPredmeta.Oznaka_1">St-23/2019-612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261</properties:Words>
  <properties:Characters>1406</properties:Characters>
  <properties:Lines>49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2019-03-29T08:46:00Z</dcterms:created>
  <dc:creator>RH-TDU</dc:creator>
  <cp:lastModifiedBy>Sanja Vuković</cp:lastModifiedBy>
  <cp:lastPrinted>2019-03-29T08:55:00Z</cp:lastPrinted>
  <dcterms:modified xmlns:xsi="http://www.w3.org/2001/XMLSchema-instance" xsi:type="dcterms:W3CDTF">2019-03-29T08:56:00Z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rjesenja vulix.docx)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