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ee97" w14:paraId="6c8ee97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130B5D">
        <w:t xml:space="preserve">Financijske agencije, OIB: 85821130368, RC Zagreb, Zagreb, Trg svibanjskih žrtava 1995. 1, za provedbu skraćenog stečajnog postupka nad stečajnim dužnikom </w:t>
      </w:r>
      <w:r w:rsidR="000D21AE">
        <w:t>MAC TRANS AGRO d.o.o. za prijevoz, trgovinu i usluge, OIB: 61874665493, MBS: 030145680, Zagreb, Velimira Škorpika 24</w:t>
      </w:r>
      <w:r w:rsidR="00917747">
        <w:t xml:space="preserve">, </w:t>
      </w:r>
      <w:r w:rsidR="008E7DA3">
        <w:t>27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B278F5">
        <w:t>MAC TRANS AGRO d.o.o. za prijevoz, trgovinu i usluge, OIB: 61874665493, MBS: 030145680, Zagreb, Velimira Škorpika 24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B278F5">
        <w:t xml:space="preserve">Nikola Bojanić, </w:t>
      </w:r>
      <w:r w:rsidR="00B278F5" w:rsidRPr="00B03FBD">
        <w:t>OIB</w:t>
      </w:r>
      <w:r w:rsidR="00B278F5">
        <w:t>:</w:t>
      </w:r>
      <w:r w:rsidR="00B278F5" w:rsidRPr="00B03FBD">
        <w:t xml:space="preserve"> </w:t>
      </w:r>
      <w:r w:rsidR="00B278F5">
        <w:t>32886956915, Osijek, Bračka 179</w:t>
      </w:r>
      <w:r w:rsidR="000558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B278F5">
        <w:t>MAC TRANS AGRO d.o.o. za prijevoz, trgovinu i usluge, OIB: 61874665493, MBS: 030145680, Zagreb, Velimira Škorpika 24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B278F5">
        <w:rPr>
          <w:bCs/>
        </w:rPr>
        <w:t>4</w:t>
      </w:r>
      <w:r w:rsidR="002E1FD9">
        <w:rPr>
          <w:bCs/>
        </w:rPr>
        <w:t>. prosinca</w:t>
      </w:r>
      <w:r w:rsidRPr="0081735B">
        <w:rPr>
          <w:bCs/>
        </w:rPr>
        <w:t xml:space="preserve"> 201</w:t>
      </w:r>
      <w:r w:rsidR="002E1FD9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2E1FD9">
        <w:rPr>
          <w:bCs/>
        </w:rPr>
        <w:t>7</w:t>
      </w:r>
      <w:r w:rsidR="00A51673">
        <w:rPr>
          <w:bCs/>
        </w:rPr>
        <w:t>-01/04, Ur.broj: 04-06-1</w:t>
      </w:r>
      <w:r w:rsidR="002E1FD9">
        <w:rPr>
          <w:bCs/>
        </w:rPr>
        <w:t>7</w:t>
      </w:r>
      <w:r w:rsidRPr="0081735B">
        <w:rPr>
          <w:bCs/>
        </w:rPr>
        <w:t>-</w:t>
      </w:r>
      <w:r w:rsidR="00B278F5">
        <w:rPr>
          <w:bCs/>
        </w:rPr>
        <w:t>5950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B278F5">
        <w:rPr>
          <w:bCs/>
        </w:rPr>
        <w:t>1</w:t>
      </w:r>
      <w:r w:rsidR="002E1FD9">
        <w:rPr>
          <w:bCs/>
        </w:rPr>
        <w:t>. prosinca</w:t>
      </w:r>
      <w:r w:rsidR="004945E5">
        <w:rPr>
          <w:bCs/>
        </w:rPr>
        <w:t xml:space="preserve"> 201</w:t>
      </w:r>
      <w:r w:rsidR="002E1FD9">
        <w:rPr>
          <w:bCs/>
        </w:rPr>
        <w:t>7</w:t>
      </w:r>
      <w:r w:rsidRPr="0081735B">
        <w:rPr>
          <w:bCs/>
        </w:rPr>
        <w:t xml:space="preserve">. nad stečajnim dužnikom </w:t>
      </w:r>
      <w:r w:rsidR="00B278F5">
        <w:t>MAC TRANS AGRO d.o.o. za prijevoz, trgovinu i usluge, OIB: 61874665493, MBS: 030145680, Zagreb, Velimira Škorpika 24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B278F5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B278F5">
        <w:t>18</w:t>
      </w:r>
      <w:r>
        <w:t>. travnja 2018. objavio je Oglas na mrežnoj stranici e-oglasna ploča sudova pod poslovnim brojem 19 St-</w:t>
      </w:r>
      <w:r w:rsidR="00B278F5">
        <w:t>359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824744">
        <w:t>27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24744">
        <w:t>1</w:t>
      </w:r>
      <w:r w:rsidR="005A605C">
        <w:t>8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6D4" w:rsidP="005C2CD1" w:rsidR="004226D4">
      <w:r>
        <w:separator/>
      </w:r>
    </w:p>
  </w:endnote>
  <w:endnote w:id="0" w:type="continuationSeparator">
    <w:p w:rsidRDefault="004226D4" w:rsidP="005C2CD1" w:rsidR="00422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6D4" w:rsidP="005C2CD1" w:rsidR="004226D4">
      <w:r>
        <w:separator/>
      </w:r>
    </w:p>
  </w:footnote>
  <w:footnote w:id="0" w:type="continuationSeparator">
    <w:p w:rsidRDefault="004226D4" w:rsidP="005C2CD1" w:rsidR="004226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FA2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B278F5">
          <w:t>359</w:t>
        </w:r>
        <w:r w:rsidR="008D4581">
          <w:t>/201</w:t>
        </w:r>
        <w:r w:rsidR="009963EC">
          <w:t>8</w:t>
        </w:r>
        <w:r w:rsidR="008D4581">
          <w:t>-</w:t>
        </w:r>
        <w:r w:rsidR="00B278F5">
          <w:t>9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0D21AE">
      <w:t>359</w:t>
    </w:r>
    <w:r w:rsidR="00071A4C">
      <w:t>/201</w:t>
    </w:r>
    <w:r w:rsidR="009963EC">
      <w:t>8</w:t>
    </w:r>
    <w:r w:rsidR="00071A4C">
      <w:t>-</w:t>
    </w:r>
    <w:r w:rsidR="000D21AE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35B31"/>
    <w:rsid w:val="000412A0"/>
    <w:rsid w:val="00044305"/>
    <w:rsid w:val="00045373"/>
    <w:rsid w:val="00045ABF"/>
    <w:rsid w:val="00052A89"/>
    <w:rsid w:val="000535EA"/>
    <w:rsid w:val="00055569"/>
    <w:rsid w:val="000558D1"/>
    <w:rsid w:val="00071A4C"/>
    <w:rsid w:val="00072146"/>
    <w:rsid w:val="00077C9D"/>
    <w:rsid w:val="00091B4B"/>
    <w:rsid w:val="000A63F3"/>
    <w:rsid w:val="000D0569"/>
    <w:rsid w:val="000D21AE"/>
    <w:rsid w:val="000E14A1"/>
    <w:rsid w:val="000E407F"/>
    <w:rsid w:val="000E63C2"/>
    <w:rsid w:val="000E762A"/>
    <w:rsid w:val="000F5A9A"/>
    <w:rsid w:val="000F73AC"/>
    <w:rsid w:val="00102060"/>
    <w:rsid w:val="00102927"/>
    <w:rsid w:val="00114B95"/>
    <w:rsid w:val="00130B5D"/>
    <w:rsid w:val="001378FA"/>
    <w:rsid w:val="00140381"/>
    <w:rsid w:val="00141393"/>
    <w:rsid w:val="001437B2"/>
    <w:rsid w:val="0014759A"/>
    <w:rsid w:val="0015367E"/>
    <w:rsid w:val="00155DC1"/>
    <w:rsid w:val="00160C71"/>
    <w:rsid w:val="00172559"/>
    <w:rsid w:val="00173F18"/>
    <w:rsid w:val="001A4B76"/>
    <w:rsid w:val="001B49A2"/>
    <w:rsid w:val="001B78DB"/>
    <w:rsid w:val="001C73F4"/>
    <w:rsid w:val="001C7F1E"/>
    <w:rsid w:val="001D3D84"/>
    <w:rsid w:val="001E375C"/>
    <w:rsid w:val="001E6469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E1FD9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26D4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96A64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A605C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2D0A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85C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24744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7DA3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9F3FC7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175"/>
    <w:rsid w:val="00AC3678"/>
    <w:rsid w:val="00AC4D1A"/>
    <w:rsid w:val="00AD1BA8"/>
    <w:rsid w:val="00AD52E8"/>
    <w:rsid w:val="00B17061"/>
    <w:rsid w:val="00B17326"/>
    <w:rsid w:val="00B24B41"/>
    <w:rsid w:val="00B278F5"/>
    <w:rsid w:val="00B3448E"/>
    <w:rsid w:val="00B706CB"/>
    <w:rsid w:val="00B7644F"/>
    <w:rsid w:val="00B76EC8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4272C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2FA2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3796A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9A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MAC TRANS AGRO d.o.o.</izvorni_sadrzaj>
    <derivirana_varijabla naziv="DomainObject.Predmet.ProtustrankaFormated_1">  MAC TRANS AGRO d.o.o.</derivirana_varijabla>
  </DomainObject.Predmet.ProtustrankaFormated>
  <DomainObject.Predmet.ProtustrankaFormatedOIB>
    <izvorni_sadrzaj>  MAC TRANS AGRO d.o.o., OIB 61874665493</izvorni_sadrzaj>
    <derivirana_varijabla naziv="DomainObject.Predmet.ProtustrankaFormatedOIB_1">  MAC TRANS AGRO d.o.o., OIB 61874665493</derivirana_varijabla>
  </DomainObject.Predmet.ProtustrankaFormatedOIB>
  <DomainObject.Predmet.ProtustrankaFormatedWithAdress>
    <izvorni_sadrzaj> MAC TRANS AGRO d.o.o., Velimira Škorpika 24, 10000 Zagreb</izvorni_sadrzaj>
    <derivirana_varijabla naziv="DomainObject.Predmet.ProtustrankaFormatedWithAdress_1"> MAC TRANS AGRO d.o.o., Velimira Škorpika 24, 10000 Zagreb</derivirana_varijabla>
  </DomainObject.Predmet.ProtustrankaFormatedWithAdress>
  <DomainObject.Predmet.ProtustrankaFormatedWithAdressOIB>
    <izvorni_sadrzaj> MAC TRANS AGRO d.o.o., OIB 61874665493, Velimira Škorpika 24, 10000 Zagreb</izvorni_sadrzaj>
    <derivirana_varijabla naziv="DomainObject.Predmet.ProtustrankaFormatedWithAdressOIB_1"> MAC TRANS AGRO d.o.o., OIB 61874665493, Velimira Škorpika 24, 10000 Zagreb</derivirana_varijabla>
  </DomainObject.Predmet.ProtustrankaFormatedWithAdressOIB>
  <DomainObject.Predmet.ProtustrankaWithAdress>
    <izvorni_sadrzaj>MAC TRANS AGRO d.o.o. Velimira Škorpika 24, 10000 Zagreb</izvorni_sadrzaj>
    <derivirana_varijabla naziv="DomainObject.Predmet.ProtustrankaWithAdress_1">MAC TRANS AGRO d.o.o. Velimira Škorpika 24, 10000 Zagreb</derivirana_varijabla>
  </DomainObject.Predmet.ProtustrankaWithAdress>
  <DomainObject.Predmet.ProtustrankaWithAdressOIB>
    <izvorni_sadrzaj>MAC TRANS AGRO d.o.o., OIB 61874665493, Velimira Škorpika 24, 10000 Zagreb</izvorni_sadrzaj>
    <derivirana_varijabla naziv="DomainObject.Predmet.ProtustrankaWithAdressOIB_1">MAC TRANS AGRO d.o.o., OIB 61874665493, Velimira Škorpika 24, 10000 Zagreb</derivirana_varijabla>
  </DomainObject.Predmet.ProtustrankaWithAdressOIB>
  <DomainObject.Predmet.ProtustrankaNazivFormated>
    <izvorni_sadrzaj>MAC TRANS AGRO d.o.o.</izvorni_sadrzaj>
    <derivirana_varijabla naziv="DomainObject.Predmet.ProtustrankaNazivFormated_1">MAC TRANS AGRO d.o.o.</derivirana_varijabla>
  </DomainObject.Predmet.ProtustrankaNazivFormated>
  <DomainObject.Predmet.ProtustrankaNazivFormatedOIB>
    <izvorni_sadrzaj>MAC TRANS AGRO d.o.o., OIB 61874665493</izvorni_sadrzaj>
    <derivirana_varijabla naziv="DomainObject.Predmet.ProtustrankaNazivFormatedOIB_1">MAC TRANS AGRO d.o.o., OIB 61874665493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 TRANS AGRO d.o.o.</item>
    </izvorni_sadrzaj>
    <derivirana_varijabla naziv="DomainObject.Predmet.ProtuStrankaListFormated_1">
      <item>MAC TRANS AGRO d.o.o.</item>
    </derivirana_varijabla>
  </DomainObject.Predmet.ProtuStrankaListFormated>
  <DomainObject.Predmet.ProtuStrankaListFormatedOIB>
    <izvorni_sadrzaj>
      <item>MAC TRANS AGRO d.o.o., OIB 61874665493</item>
    </izvorni_sadrzaj>
    <derivirana_varijabla naziv="DomainObject.Predmet.ProtuStrankaListFormatedOIB_1">
      <item>MAC TRANS AGRO d.o.o., OIB 61874665493</item>
    </derivirana_varijabla>
  </DomainObject.Predmet.ProtuStrankaListFormatedOIB>
  <DomainObject.Predmet.ProtuStrankaListFormatedWithAdress>
    <izvorni_sadrzaj>
      <item>MAC TRANS AGRO d.o.o., Velimira Škorpika 24, 10000 Zagreb</item>
    </izvorni_sadrzaj>
    <derivirana_varijabla naziv="DomainObject.Predmet.ProtuStrankaListFormatedWithAdress_1">
      <item>MAC TRANS AGRO d.o.o., Velimira Škorpika 24, 10000 Zagreb</item>
    </derivirana_varijabla>
  </DomainObject.Predmet.ProtuStrankaListFormatedWithAdress>
  <DomainObject.Predmet.ProtuStrankaListFormatedWithAdressOIB>
    <izvorni_sadrzaj>
      <item>MAC TRANS AGRO d.o.o., OIB 61874665493, Velimira Škorpika 24, 10000 Zagreb</item>
    </izvorni_sadrzaj>
    <derivirana_varijabla naziv="DomainObject.Predmet.ProtuStrankaListFormatedWithAdressOIB_1">
      <item>MAC TRANS AGRO d.o.o., OIB 61874665493, Velimira Škorpika 24, 10000 Zagreb</item>
    </derivirana_varijabla>
  </DomainObject.Predmet.ProtuStrankaListFormatedWithAdressOIB>
  <DomainObject.Predmet.ProtuStrankaListNazivFormated>
    <izvorni_sadrzaj>
      <item>MAC TRANS AGRO d.o.o.</item>
    </izvorni_sadrzaj>
    <derivirana_varijabla naziv="DomainObject.Predmet.ProtuStrankaListNazivFormated_1">
      <item>MAC TRANS AGRO d.o.o.</item>
    </derivirana_varijabla>
  </DomainObject.Predmet.ProtuStrankaListNazivFormated>
  <DomainObject.Predmet.ProtuStrankaListNazivFormatedOIB>
    <izvorni_sadrzaj>
      <item>MAC TRANS AGRO d.o.o., OIB 61874665493</item>
    </izvorni_sadrzaj>
    <derivirana_varijabla naziv="DomainObject.Predmet.ProtuStrankaListNazivFormatedOIB_1">
      <item>MAC TRANS AGRO d.o.o., OIB 61874665493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 TRANS AGRO d.o.o.</izvorni_sadrzaj>
    <derivirana_varijabla naziv="DomainObject.Predmet.ProtustrankaIDrugi_1">MAC TRANS AGRO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MAC TRANS AGRO d.o.o., OIB 61874665493, Velimira Škorpika 24, 10000 Zagreb</izvorni_sadrzaj>
    <derivirana_varijabla naziv="DomainObject.Predmet.ProtustrankaIDrugiAdressOIB_1">MAC TRANS AGRO d.o.o., OIB 61874665493, Velimira Škorpika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TRANS AGRO d.o.o.</item>
      <item>FINA Regionalni centar Zagreb</item>
    </izvorni_sadrzaj>
    <derivirana_varijabla naziv="DomainObject.Predmet.SudioniciListNaziv_1">
      <item>MAC TRANS AGRO d.o.o.</item>
      <item>FINA Regionalni centar Zagreb</item>
    </derivirana_varijabla>
  </DomainObject.Predmet.SudioniciListNaziv>
  <DomainObject.Predmet.SudioniciListAdressOIB>
    <izvorni_sadrzaj>
      <item>MAC TRANS AGRO d.o.o., OIB 61874665493, Velimira Škorpika 24,10000 Zagreb</item>
      <item>FINA Regionalni centar Zagreb, OIB 85821130368, Trg svibanjskih žrtava 1995. br. 1,10000 Zagreb</item>
    </izvorni_sadrzaj>
    <derivirana_varijabla naziv="DomainObject.Predmet.SudioniciListAdressOIB_1">
      <item>MAC TRANS AGRO d.o.o., OIB 61874665493, Velimira Škorpika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61874665493</item>
      <item>, OIB 85821130368</item>
    </izvorni_sadrzaj>
    <derivirana_varijabla naziv="DomainObject.Predmet.SudioniciListNazivOIB_1">
      <item>, OIB 61874665493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38EEF-3755-4051-AE3C-343B1CDD1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3160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2018-06-27T11:36:00Z</dcterms:created>
  <dc:creator>Korisnik</dc:creator>
  <cp:lastModifiedBy>Renata Horvat</cp:lastModifiedBy>
  <cp:lastPrinted>2018-06-27T11:42:00Z</cp:lastPrinted>
  <dcterms:modified xmlns:xsi="http://www.w3.org/2001/XMLSchema-instance" xsi:type="dcterms:W3CDTF">2018-06-27T11:44:00Z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(MAC TRANS-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